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35270DF" w14:textId="77777777" w:rsidR="00D03CF1" w:rsidRPr="00183C16" w:rsidRDefault="0098581F" w:rsidP="00D44A38">
      <w:pPr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183C16">
        <w:rPr>
          <w:rFonts w:ascii="TH SarabunIT๙" w:hAnsi="TH SarabunIT๙" w:cs="TH SarabunIT๙"/>
          <w:b/>
          <w:bCs/>
          <w:sz w:val="40"/>
          <w:szCs w:val="40"/>
          <w:cs/>
        </w:rPr>
        <w:t>ส่วนที่  ๑</w:t>
      </w:r>
    </w:p>
    <w:p w14:paraId="7CC0D7B3" w14:textId="4F2820E5" w:rsidR="00856CFC" w:rsidRPr="00183C16" w:rsidRDefault="002C7D76" w:rsidP="00D44A38">
      <w:pPr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>
        <w:rPr>
          <w:rFonts w:ascii="TH SarabunIT๙" w:hAnsi="TH SarabunIT๙" w:cs="TH SarabunIT๙" w:hint="cs"/>
          <w:b/>
          <w:bCs/>
          <w:sz w:val="40"/>
          <w:szCs w:val="40"/>
          <w:cs/>
        </w:rPr>
        <w:t>บริบท</w:t>
      </w:r>
      <w:r w:rsidR="00856CFC" w:rsidRPr="00183C16">
        <w:rPr>
          <w:rFonts w:ascii="TH SarabunIT๙" w:hAnsi="TH SarabunIT๙" w:cs="TH SarabunIT๙"/>
          <w:b/>
          <w:bCs/>
          <w:sz w:val="40"/>
          <w:szCs w:val="40"/>
          <w:cs/>
        </w:rPr>
        <w:t>ทั่วไป</w:t>
      </w:r>
      <w:r w:rsidR="00604DBB" w:rsidRPr="00183C16">
        <w:rPr>
          <w:rFonts w:ascii="TH SarabunIT๙" w:hAnsi="TH SarabunIT๙" w:cs="TH SarabunIT๙"/>
          <w:b/>
          <w:bCs/>
          <w:sz w:val="40"/>
          <w:szCs w:val="40"/>
          <w:cs/>
        </w:rPr>
        <w:t>ของ</w:t>
      </w:r>
      <w:r w:rsidR="008F56C3" w:rsidRPr="00183C16">
        <w:rPr>
          <w:rFonts w:ascii="TH SarabunIT๙" w:hAnsi="TH SarabunIT๙" w:cs="TH SarabunIT๙"/>
          <w:b/>
          <w:bCs/>
          <w:sz w:val="40"/>
          <w:szCs w:val="40"/>
          <w:cs/>
        </w:rPr>
        <w:t>จังหวัด</w:t>
      </w:r>
      <w:r w:rsidR="005C7CE3" w:rsidRPr="00183C16">
        <w:rPr>
          <w:rFonts w:ascii="TH SarabunIT๙" w:hAnsi="TH SarabunIT๙" w:cs="TH SarabunIT๙"/>
          <w:b/>
          <w:bCs/>
          <w:sz w:val="40"/>
          <w:szCs w:val="40"/>
          <w:cs/>
        </w:rPr>
        <w:t>มุกดาหาร</w:t>
      </w:r>
    </w:p>
    <w:p w14:paraId="0D1FF32E" w14:textId="77777777" w:rsidR="008F56C3" w:rsidRPr="00183C16" w:rsidRDefault="00E72412" w:rsidP="00FE3E02">
      <w:pPr>
        <w:spacing w:before="120"/>
        <w:rPr>
          <w:rFonts w:ascii="TH SarabunIT๙" w:hAnsi="TH SarabunIT๙" w:cs="TH SarabunIT๙"/>
          <w:b/>
          <w:bCs/>
          <w:sz w:val="36"/>
          <w:szCs w:val="36"/>
          <w:cs/>
        </w:rPr>
      </w:pPr>
      <w:r w:rsidRPr="00183C16">
        <w:rPr>
          <w:rFonts w:ascii="TH SarabunIT๙" w:hAnsi="TH SarabunIT๙" w:cs="TH SarabunIT๙"/>
          <w:b/>
          <w:bCs/>
          <w:sz w:val="36"/>
          <w:szCs w:val="36"/>
          <w:cs/>
        </w:rPr>
        <w:t>๑.</w:t>
      </w:r>
      <w:r w:rsidR="0067734F" w:rsidRPr="00183C16">
        <w:rPr>
          <w:rFonts w:ascii="TH SarabunIT๙" w:hAnsi="TH SarabunIT๙" w:cs="TH SarabunIT๙"/>
          <w:b/>
          <w:bCs/>
          <w:sz w:val="36"/>
          <w:szCs w:val="36"/>
          <w:cs/>
        </w:rPr>
        <w:t>๑</w:t>
      </w:r>
      <w:r w:rsidRPr="00183C16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ประวัติความเป็นมาของจังหวัด</w:t>
      </w:r>
      <w:r w:rsidR="005C7CE3" w:rsidRPr="00183C16">
        <w:rPr>
          <w:rFonts w:ascii="TH SarabunIT๙" w:hAnsi="TH SarabunIT๙" w:cs="TH SarabunIT๙"/>
          <w:b/>
          <w:bCs/>
          <w:sz w:val="36"/>
          <w:szCs w:val="36"/>
          <w:cs/>
        </w:rPr>
        <w:t>มุกดาหาร</w:t>
      </w:r>
    </w:p>
    <w:p w14:paraId="1DC0D6A6" w14:textId="77777777" w:rsidR="000D1A2D" w:rsidRPr="00183C16" w:rsidRDefault="000D1A2D" w:rsidP="008F56C3">
      <w:pPr>
        <w:rPr>
          <w:rFonts w:ascii="TH SarabunIT๙" w:hAnsi="TH SarabunIT๙" w:cs="TH SarabunIT๙"/>
          <w:b/>
          <w:bCs/>
          <w:sz w:val="16"/>
          <w:szCs w:val="16"/>
          <w:cs/>
        </w:rPr>
      </w:pPr>
    </w:p>
    <w:p w14:paraId="09F754DB" w14:textId="77777777" w:rsidR="000D1A2D" w:rsidRPr="00183C16" w:rsidRDefault="00070434" w:rsidP="000D1A2D">
      <w:pPr>
        <w:jc w:val="center"/>
        <w:rPr>
          <w:rFonts w:ascii="TH SarabunIT๙" w:eastAsia="Times New Roman" w:hAnsi="TH SarabunIT๙" w:cs="TH SarabunIT๙"/>
        </w:rPr>
      </w:pPr>
      <w:r w:rsidRPr="00183C16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53120" behindDoc="1" locked="0" layoutInCell="1" allowOverlap="1" wp14:anchorId="1FB8D838" wp14:editId="114B997D">
            <wp:simplePos x="0" y="0"/>
            <wp:positionH relativeFrom="column">
              <wp:posOffset>1156335</wp:posOffset>
            </wp:positionH>
            <wp:positionV relativeFrom="paragraph">
              <wp:posOffset>170815</wp:posOffset>
            </wp:positionV>
            <wp:extent cx="3321685" cy="2372360"/>
            <wp:effectExtent l="0" t="0" r="0" b="0"/>
            <wp:wrapNone/>
            <wp:docPr id="63" name="Picture 22" descr="his1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is1[1]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1685" cy="237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07F1206" w14:textId="77777777" w:rsidR="003E1C99" w:rsidRPr="00183C16" w:rsidRDefault="003E1C99" w:rsidP="003E1C99">
      <w:pPr>
        <w:spacing w:before="120"/>
        <w:ind w:firstLine="851"/>
        <w:jc w:val="thaiDistribute"/>
        <w:rPr>
          <w:rFonts w:ascii="TH SarabunIT๙" w:eastAsia="Times New Roman" w:hAnsi="TH SarabunIT๙" w:cs="TH SarabunIT๙"/>
        </w:rPr>
      </w:pPr>
    </w:p>
    <w:p w14:paraId="55E3606C" w14:textId="77777777" w:rsidR="003E1C99" w:rsidRPr="00183C16" w:rsidRDefault="003E1C99" w:rsidP="003E1C99">
      <w:pPr>
        <w:spacing w:before="120"/>
        <w:ind w:firstLine="851"/>
        <w:jc w:val="thaiDistribute"/>
        <w:rPr>
          <w:rFonts w:ascii="TH SarabunIT๙" w:eastAsia="Times New Roman" w:hAnsi="TH SarabunIT๙" w:cs="TH SarabunIT๙"/>
        </w:rPr>
      </w:pPr>
    </w:p>
    <w:p w14:paraId="0EF6ECF9" w14:textId="77777777" w:rsidR="003E1C99" w:rsidRPr="00183C16" w:rsidRDefault="003E1C99" w:rsidP="003E1C99">
      <w:pPr>
        <w:spacing w:before="120"/>
        <w:ind w:firstLine="851"/>
        <w:jc w:val="thaiDistribute"/>
        <w:rPr>
          <w:rFonts w:ascii="TH SarabunIT๙" w:eastAsia="Times New Roman" w:hAnsi="TH SarabunIT๙" w:cs="TH SarabunIT๙"/>
        </w:rPr>
      </w:pPr>
    </w:p>
    <w:p w14:paraId="31EDC8DA" w14:textId="77777777" w:rsidR="003E1C99" w:rsidRPr="00183C16" w:rsidRDefault="003E1C99" w:rsidP="003E1C99">
      <w:pPr>
        <w:spacing w:before="120"/>
        <w:ind w:firstLine="851"/>
        <w:jc w:val="thaiDistribute"/>
        <w:rPr>
          <w:rFonts w:ascii="TH SarabunIT๙" w:eastAsia="Times New Roman" w:hAnsi="TH SarabunIT๙" w:cs="TH SarabunIT๙"/>
        </w:rPr>
      </w:pPr>
    </w:p>
    <w:p w14:paraId="0A3F161C" w14:textId="77777777" w:rsidR="003E1C99" w:rsidRPr="00183C16" w:rsidRDefault="003E1C99" w:rsidP="003E1C99">
      <w:pPr>
        <w:spacing w:before="120"/>
        <w:ind w:firstLine="851"/>
        <w:jc w:val="thaiDistribute"/>
        <w:rPr>
          <w:rFonts w:ascii="TH SarabunIT๙" w:eastAsia="Times New Roman" w:hAnsi="TH SarabunIT๙" w:cs="TH SarabunIT๙"/>
        </w:rPr>
      </w:pPr>
    </w:p>
    <w:p w14:paraId="313FEB84" w14:textId="77777777" w:rsidR="003E1C99" w:rsidRPr="00183C16" w:rsidRDefault="003E1C99" w:rsidP="003E1C99">
      <w:pPr>
        <w:spacing w:before="120"/>
        <w:ind w:firstLine="851"/>
        <w:jc w:val="thaiDistribute"/>
        <w:rPr>
          <w:rFonts w:ascii="TH SarabunIT๙" w:eastAsia="Times New Roman" w:hAnsi="TH SarabunIT๙" w:cs="TH SarabunIT๙"/>
        </w:rPr>
      </w:pPr>
    </w:p>
    <w:p w14:paraId="7C3AFB65" w14:textId="77777777" w:rsidR="00693821" w:rsidRPr="00183C16" w:rsidRDefault="00693821" w:rsidP="003E1C99">
      <w:pPr>
        <w:ind w:firstLine="851"/>
        <w:jc w:val="thaiDistribute"/>
        <w:rPr>
          <w:rFonts w:ascii="TH SarabunIT๙" w:eastAsia="Times New Roman" w:hAnsi="TH SarabunIT๙" w:cs="TH SarabunIT๙"/>
        </w:rPr>
      </w:pPr>
    </w:p>
    <w:p w14:paraId="7DCB46BA" w14:textId="77777777" w:rsidR="0080360A" w:rsidRPr="00183C16" w:rsidRDefault="0080360A" w:rsidP="003E1C99">
      <w:pPr>
        <w:ind w:firstLine="851"/>
        <w:jc w:val="thaiDistribute"/>
        <w:rPr>
          <w:rFonts w:ascii="TH SarabunIT๙" w:eastAsia="Times New Roman" w:hAnsi="TH SarabunIT๙" w:cs="TH SarabunIT๙"/>
        </w:rPr>
      </w:pPr>
    </w:p>
    <w:p w14:paraId="7A654348" w14:textId="77777777" w:rsidR="0080360A" w:rsidRPr="00183C16" w:rsidRDefault="0080360A" w:rsidP="003E1C99">
      <w:pPr>
        <w:ind w:firstLine="851"/>
        <w:jc w:val="thaiDistribute"/>
        <w:rPr>
          <w:rFonts w:ascii="TH SarabunIT๙" w:eastAsia="Times New Roman" w:hAnsi="TH SarabunIT๙" w:cs="TH SarabunIT๙"/>
        </w:rPr>
      </w:pPr>
    </w:p>
    <w:p w14:paraId="19D308C9" w14:textId="77777777" w:rsidR="008F56C3" w:rsidRPr="00183C16" w:rsidRDefault="008F56C3" w:rsidP="003E1C99">
      <w:pPr>
        <w:ind w:firstLine="851"/>
        <w:jc w:val="thaiDistribute"/>
        <w:rPr>
          <w:rFonts w:ascii="TH SarabunIT๙" w:eastAsia="Times New Roman" w:hAnsi="TH SarabunIT๙" w:cs="TH SarabunIT๙"/>
        </w:rPr>
      </w:pPr>
      <w:r w:rsidRPr="00183C16">
        <w:rPr>
          <w:rFonts w:ascii="TH SarabunIT๙" w:eastAsia="Times New Roman" w:hAnsi="TH SarabunIT๙" w:cs="TH SarabunIT๙"/>
          <w:cs/>
        </w:rPr>
        <w:t>เจ้า</w:t>
      </w:r>
      <w:r w:rsidR="001A02EC" w:rsidRPr="00183C16">
        <w:rPr>
          <w:rFonts w:ascii="TH SarabunIT๙" w:eastAsia="Times New Roman" w:hAnsi="TH SarabunIT๙" w:cs="TH SarabunIT๙"/>
          <w:cs/>
        </w:rPr>
        <w:t>จันทรสุริยวง</w:t>
      </w:r>
      <w:proofErr w:type="spellStart"/>
      <w:r w:rsidR="001A02EC" w:rsidRPr="00183C16">
        <w:rPr>
          <w:rFonts w:ascii="TH SarabunIT๙" w:eastAsia="Times New Roman" w:hAnsi="TH SarabunIT๙" w:cs="TH SarabunIT๙"/>
          <w:cs/>
        </w:rPr>
        <w:t>ษ์</w:t>
      </w:r>
      <w:proofErr w:type="spellEnd"/>
      <w:r w:rsidR="001A02EC" w:rsidRPr="00183C16">
        <w:rPr>
          <w:rFonts w:ascii="TH SarabunIT๙" w:eastAsia="Times New Roman" w:hAnsi="TH SarabunIT๙" w:cs="TH SarabunIT๙"/>
          <w:cs/>
        </w:rPr>
        <w:t>และพรรคพวกได้ตั้งถิ่นฐาน</w:t>
      </w:r>
      <w:proofErr w:type="spellStart"/>
      <w:r w:rsidRPr="00183C16">
        <w:rPr>
          <w:rFonts w:ascii="TH SarabunIT๙" w:eastAsia="Times New Roman" w:hAnsi="TH SarabunIT๙" w:cs="TH SarabunIT๙"/>
          <w:cs/>
        </w:rPr>
        <w:t>ยู่</w:t>
      </w:r>
      <w:proofErr w:type="spellEnd"/>
      <w:r w:rsidRPr="00183C16">
        <w:rPr>
          <w:rFonts w:ascii="TH SarabunIT๙" w:eastAsia="Times New Roman" w:hAnsi="TH SarabunIT๙" w:cs="TH SarabunIT๙"/>
          <w:cs/>
        </w:rPr>
        <w:t>ที่บ้านหลวงโพน</w:t>
      </w:r>
      <w:proofErr w:type="spellStart"/>
      <w:r w:rsidRPr="00183C16">
        <w:rPr>
          <w:rFonts w:ascii="TH SarabunIT๙" w:eastAsia="Times New Roman" w:hAnsi="TH SarabunIT๙" w:cs="TH SarabunIT๙"/>
          <w:cs/>
        </w:rPr>
        <w:t>สิม</w:t>
      </w:r>
      <w:proofErr w:type="spellEnd"/>
      <w:r w:rsidRPr="00183C16">
        <w:rPr>
          <w:rFonts w:ascii="TH SarabunIT๙" w:eastAsia="Times New Roman" w:hAnsi="TH SarabunIT๙" w:cs="TH SarabunIT๙"/>
          <w:cs/>
        </w:rPr>
        <w:t xml:space="preserve"> ใกล้พระธาตุอิง</w:t>
      </w:r>
      <w:proofErr w:type="spellStart"/>
      <w:r w:rsidRPr="00183C16">
        <w:rPr>
          <w:rFonts w:ascii="TH SarabunIT๙" w:eastAsia="Times New Roman" w:hAnsi="TH SarabunIT๙" w:cs="TH SarabunIT๙"/>
          <w:cs/>
        </w:rPr>
        <w:t>ฮัง</w:t>
      </w:r>
      <w:proofErr w:type="spellEnd"/>
      <w:r w:rsidRPr="00183C16">
        <w:rPr>
          <w:rFonts w:ascii="TH SarabunIT๙" w:eastAsia="Times New Roman" w:hAnsi="TH SarabunIT๙" w:cs="TH SarabunIT๙"/>
          <w:cs/>
        </w:rPr>
        <w:t xml:space="preserve">ทางฝั่งซ้ายแม่น้ำโขง (ดินแดนลาว) ต่อมาอีกหลายสิบปี จนได้ถึงแก่กรรม เจ้าจันทกินรี ผู้เป็นบุตร ได้เป็นหัวหน้าปกครองต่อมา จนถึง พ.ศ. </w:t>
      </w:r>
      <w:r w:rsidR="00604DBB" w:rsidRPr="00183C16">
        <w:rPr>
          <w:rFonts w:ascii="TH SarabunIT๙" w:eastAsia="Times New Roman" w:hAnsi="TH SarabunIT๙" w:cs="TH SarabunIT๙"/>
          <w:cs/>
        </w:rPr>
        <w:t>๒๓๑๐</w:t>
      </w:r>
      <w:r w:rsidRPr="00183C16">
        <w:rPr>
          <w:rFonts w:ascii="TH SarabunIT๙" w:eastAsia="Times New Roman" w:hAnsi="TH SarabunIT๙" w:cs="TH SarabunIT๙"/>
        </w:rPr>
        <w:t xml:space="preserve"> </w:t>
      </w:r>
      <w:r w:rsidRPr="00183C16">
        <w:rPr>
          <w:rFonts w:ascii="TH SarabunIT๙" w:eastAsia="Times New Roman" w:hAnsi="TH SarabunIT๙" w:cs="TH SarabunIT๙"/>
          <w:cs/>
        </w:rPr>
        <w:t>ได้มีนายพรานคนหนึ่งข้ามโขงมาทางฝั่งขวาแม่น้ำโขงตรงปากห้วยบังมุก</w:t>
      </w:r>
      <w:r w:rsidR="00BD6202">
        <w:rPr>
          <w:rFonts w:ascii="TH SarabunIT๙" w:eastAsia="Times New Roman" w:hAnsi="TH SarabunIT๙" w:cs="TH SarabunIT๙" w:hint="cs"/>
          <w:cs/>
        </w:rPr>
        <w:t xml:space="preserve"> </w:t>
      </w:r>
      <w:r w:rsidRPr="00183C16">
        <w:rPr>
          <w:rFonts w:ascii="TH SarabunIT๙" w:eastAsia="Times New Roman" w:hAnsi="TH SarabunIT๙" w:cs="TH SarabunIT๙"/>
          <w:cs/>
        </w:rPr>
        <w:t xml:space="preserve"> </w:t>
      </w:r>
      <w:r w:rsidR="007A4CAA" w:rsidRPr="00183C16">
        <w:rPr>
          <w:rFonts w:ascii="TH SarabunIT๙" w:eastAsia="Times New Roman" w:hAnsi="TH SarabunIT๙" w:cs="TH SarabunIT๙"/>
          <w:cs/>
        </w:rPr>
        <w:t xml:space="preserve">            </w:t>
      </w:r>
      <w:r w:rsidRPr="00183C16">
        <w:rPr>
          <w:rFonts w:ascii="TH SarabunIT๙" w:eastAsia="Times New Roman" w:hAnsi="TH SarabunIT๙" w:cs="TH SarabunIT๙"/>
          <w:cs/>
        </w:rPr>
        <w:t>ได้พบเมืองร้าง</w:t>
      </w:r>
      <w:r w:rsidR="007A4CAA" w:rsidRPr="00183C16">
        <w:rPr>
          <w:rFonts w:ascii="TH SarabunIT๙" w:eastAsia="Times New Roman" w:hAnsi="TH SarabunIT๙" w:cs="TH SarabunIT๙"/>
          <w:cs/>
        </w:rPr>
        <w:t xml:space="preserve"> </w:t>
      </w:r>
      <w:r w:rsidRPr="00183C16">
        <w:rPr>
          <w:rFonts w:ascii="TH SarabunIT๙" w:eastAsia="Times New Roman" w:hAnsi="TH SarabunIT๙" w:cs="TH SarabunIT๙"/>
          <w:cs/>
        </w:rPr>
        <w:t xml:space="preserve">วัดร้างและพบต้นตาล </w:t>
      </w:r>
      <w:r w:rsidR="00604DBB" w:rsidRPr="00183C16">
        <w:rPr>
          <w:rFonts w:ascii="TH SarabunIT๙" w:eastAsia="Times New Roman" w:hAnsi="TH SarabunIT๙" w:cs="TH SarabunIT๙"/>
          <w:cs/>
        </w:rPr>
        <w:t>๗</w:t>
      </w:r>
      <w:r w:rsidRPr="00183C16">
        <w:rPr>
          <w:rFonts w:ascii="TH SarabunIT๙" w:eastAsia="Times New Roman" w:hAnsi="TH SarabunIT๙" w:cs="TH SarabunIT๙"/>
        </w:rPr>
        <w:t xml:space="preserve"> </w:t>
      </w:r>
      <w:r w:rsidRPr="00183C16">
        <w:rPr>
          <w:rFonts w:ascii="TH SarabunIT๙" w:eastAsia="Times New Roman" w:hAnsi="TH SarabunIT๙" w:cs="TH SarabunIT๙"/>
          <w:cs/>
        </w:rPr>
        <w:t>ยอด</w:t>
      </w:r>
      <w:r w:rsidR="001A02EC" w:rsidRPr="00183C16">
        <w:rPr>
          <w:rFonts w:ascii="TH SarabunIT๙" w:eastAsia="Times New Roman" w:hAnsi="TH SarabunIT๙" w:cs="TH SarabunIT๙"/>
          <w:cs/>
        </w:rPr>
        <w:t xml:space="preserve"> </w:t>
      </w:r>
      <w:r w:rsidRPr="00183C16">
        <w:rPr>
          <w:rFonts w:ascii="TH SarabunIT๙" w:eastAsia="Times New Roman" w:hAnsi="TH SarabunIT๙" w:cs="TH SarabunIT๙"/>
          <w:cs/>
        </w:rPr>
        <w:t>อยู่ริมฝั่งโขง เห็นว่าเป็นทำเลที่อุดมสมบูรณ์กว่าดินแดนทาง</w:t>
      </w:r>
      <w:r w:rsidR="007A4CAA" w:rsidRPr="00183C16">
        <w:rPr>
          <w:rFonts w:ascii="TH SarabunIT๙" w:eastAsia="Times New Roman" w:hAnsi="TH SarabunIT๙" w:cs="TH SarabunIT๙"/>
          <w:cs/>
        </w:rPr>
        <w:t xml:space="preserve">     </w:t>
      </w:r>
      <w:r w:rsidRPr="00183C16">
        <w:rPr>
          <w:rFonts w:ascii="TH SarabunIT๙" w:eastAsia="Times New Roman" w:hAnsi="TH SarabunIT๙" w:cs="TH SarabunIT๙"/>
          <w:cs/>
        </w:rPr>
        <w:t>ฝั่งซ้ายแม่น้ำโขง</w:t>
      </w:r>
      <w:r w:rsidR="0067734F" w:rsidRPr="00183C16">
        <w:rPr>
          <w:rFonts w:ascii="TH SarabunIT๙" w:eastAsia="Times New Roman" w:hAnsi="TH SarabunIT๙" w:cs="TH SarabunIT๙"/>
          <w:cs/>
        </w:rPr>
        <w:t xml:space="preserve"> </w:t>
      </w:r>
      <w:r w:rsidRPr="00183C16">
        <w:rPr>
          <w:rFonts w:ascii="TH SarabunIT๙" w:eastAsia="Times New Roman" w:hAnsi="TH SarabunIT๙" w:cs="TH SarabunIT๙"/>
          <w:cs/>
        </w:rPr>
        <w:t>อีกทั้งในแม่น้ำโขงตรงปากห้วยบังมุกมีปลาชุมชุมอีกด้วย จึงกลับไปรายงานให้เจ้าจันทกินรี</w:t>
      </w:r>
      <w:r w:rsidR="0067734F" w:rsidRPr="00183C16">
        <w:rPr>
          <w:rFonts w:ascii="TH SarabunIT๙" w:eastAsia="Times New Roman" w:hAnsi="TH SarabunIT๙" w:cs="TH SarabunIT๙"/>
          <w:cs/>
        </w:rPr>
        <w:t xml:space="preserve"> </w:t>
      </w:r>
      <w:r w:rsidRPr="00183C16">
        <w:rPr>
          <w:rFonts w:ascii="TH SarabunIT๙" w:eastAsia="Times New Roman" w:hAnsi="TH SarabunIT๙" w:cs="TH SarabunIT๙"/>
          <w:cs/>
        </w:rPr>
        <w:t>หัวหน้าทราบ</w:t>
      </w:r>
      <w:r w:rsidR="0067734F" w:rsidRPr="00183C16">
        <w:rPr>
          <w:rFonts w:ascii="TH SarabunIT๙" w:eastAsia="Times New Roman" w:hAnsi="TH SarabunIT๙" w:cs="TH SarabunIT๙"/>
          <w:cs/>
        </w:rPr>
        <w:t xml:space="preserve"> </w:t>
      </w:r>
      <w:r w:rsidRPr="00183C16">
        <w:rPr>
          <w:rFonts w:ascii="TH SarabunIT๙" w:eastAsia="Times New Roman" w:hAnsi="TH SarabunIT๙" w:cs="TH SarabunIT๙"/>
          <w:cs/>
        </w:rPr>
        <w:t>เจ้าจันทกินรีได้พาพรรคพวกข้ามโขงมาดู</w:t>
      </w:r>
      <w:r w:rsidR="00763BD2" w:rsidRPr="00183C16">
        <w:rPr>
          <w:rFonts w:ascii="TH SarabunIT๙" w:eastAsia="Times New Roman" w:hAnsi="TH SarabunIT๙" w:cs="TH SarabunIT๙"/>
          <w:cs/>
        </w:rPr>
        <w:t xml:space="preserve"> </w:t>
      </w:r>
      <w:r w:rsidRPr="00183C16">
        <w:rPr>
          <w:rFonts w:ascii="TH SarabunIT๙" w:eastAsia="Times New Roman" w:hAnsi="TH SarabunIT๙" w:cs="TH SarabunIT๙"/>
          <w:cs/>
        </w:rPr>
        <w:t>ก็เห็นว่าคงเป็นที่ตั้งเมืองโบราณมาก่อน และเป็นทำเล</w:t>
      </w:r>
      <w:r w:rsidR="0067734F" w:rsidRPr="00183C16">
        <w:rPr>
          <w:rFonts w:ascii="TH SarabunIT๙" w:eastAsia="Times New Roman" w:hAnsi="TH SarabunIT๙" w:cs="TH SarabunIT๙"/>
          <w:cs/>
        </w:rPr>
        <w:t xml:space="preserve">             </w:t>
      </w:r>
      <w:r w:rsidRPr="00183C16">
        <w:rPr>
          <w:rFonts w:ascii="TH SarabunIT๙" w:eastAsia="Times New Roman" w:hAnsi="TH SarabunIT๙" w:cs="TH SarabunIT๙"/>
          <w:cs/>
        </w:rPr>
        <w:t>ที่อุดมสมบูรณ์กว่าทางฝั่งซ้ายแม่น้ำโขง จึงได้พากันอพยพจากบ้านหลวงโพน</w:t>
      </w:r>
      <w:proofErr w:type="spellStart"/>
      <w:r w:rsidRPr="00183C16">
        <w:rPr>
          <w:rFonts w:ascii="TH SarabunIT๙" w:eastAsia="Times New Roman" w:hAnsi="TH SarabunIT๙" w:cs="TH SarabunIT๙"/>
          <w:cs/>
        </w:rPr>
        <w:t>สิม</w:t>
      </w:r>
      <w:proofErr w:type="spellEnd"/>
      <w:r w:rsidRPr="00183C16">
        <w:rPr>
          <w:rFonts w:ascii="TH SarabunIT๙" w:eastAsia="Times New Roman" w:hAnsi="TH SarabunIT๙" w:cs="TH SarabunIT๙"/>
          <w:cs/>
        </w:rPr>
        <w:t>มาตั้งบ้านเรือนอยู่ทางฝั่งขวาแม่น้ำโขงตรงปากห้วยบังมุก</w:t>
      </w:r>
    </w:p>
    <w:p w14:paraId="5004C296" w14:textId="77777777" w:rsidR="008F56C3" w:rsidRPr="00183C16" w:rsidRDefault="008F56C3" w:rsidP="00C37774">
      <w:pPr>
        <w:ind w:firstLine="851"/>
        <w:jc w:val="thaiDistribute"/>
        <w:rPr>
          <w:rFonts w:ascii="TH SarabunIT๙" w:eastAsia="Times New Roman" w:hAnsi="TH SarabunIT๙" w:cs="TH SarabunIT๙"/>
        </w:rPr>
      </w:pPr>
      <w:r w:rsidRPr="00183C16">
        <w:rPr>
          <w:rFonts w:ascii="TH SarabunIT๙" w:eastAsia="Times New Roman" w:hAnsi="TH SarabunIT๙" w:cs="TH SarabunIT๙"/>
          <w:cs/>
        </w:rPr>
        <w:t>เมื่อเริ่ม</w:t>
      </w:r>
      <w:r w:rsidR="0067734F" w:rsidRPr="00183C16">
        <w:rPr>
          <w:rFonts w:ascii="TH SarabunIT๙" w:eastAsia="Times New Roman" w:hAnsi="TH SarabunIT๙" w:cs="TH SarabunIT๙"/>
          <w:cs/>
        </w:rPr>
        <w:t>หักร้างถางพง</w:t>
      </w:r>
      <w:r w:rsidRPr="00183C16">
        <w:rPr>
          <w:rFonts w:ascii="TH SarabunIT๙" w:eastAsia="Times New Roman" w:hAnsi="TH SarabunIT๙" w:cs="TH SarabunIT๙"/>
          <w:cs/>
        </w:rPr>
        <w:t xml:space="preserve">เพื่อตั้งเมืองขึ้นใหม่ ได้พบพระพุทธรูป </w:t>
      </w:r>
      <w:r w:rsidR="00604DBB" w:rsidRPr="00183C16">
        <w:rPr>
          <w:rFonts w:ascii="TH SarabunIT๙" w:eastAsia="Times New Roman" w:hAnsi="TH SarabunIT๙" w:cs="TH SarabunIT๙"/>
          <w:cs/>
        </w:rPr>
        <w:t>๒</w:t>
      </w:r>
      <w:r w:rsidR="0067734F" w:rsidRPr="00183C16">
        <w:rPr>
          <w:rFonts w:ascii="TH SarabunIT๙" w:eastAsia="Times New Roman" w:hAnsi="TH SarabunIT๙" w:cs="TH SarabunIT๙"/>
          <w:cs/>
        </w:rPr>
        <w:t xml:space="preserve"> </w:t>
      </w:r>
      <w:r w:rsidRPr="00183C16">
        <w:rPr>
          <w:rFonts w:ascii="TH SarabunIT๙" w:eastAsia="Times New Roman" w:hAnsi="TH SarabunIT๙" w:cs="TH SarabunIT๙"/>
          <w:cs/>
        </w:rPr>
        <w:t>องค์</w:t>
      </w:r>
      <w:r w:rsidR="001A02EC" w:rsidRPr="00183C16">
        <w:rPr>
          <w:rFonts w:ascii="TH SarabunIT๙" w:eastAsia="Times New Roman" w:hAnsi="TH SarabunIT๙" w:cs="TH SarabunIT๙"/>
          <w:cs/>
        </w:rPr>
        <w:t xml:space="preserve"> </w:t>
      </w:r>
      <w:r w:rsidRPr="00183C16">
        <w:rPr>
          <w:rFonts w:ascii="TH SarabunIT๙" w:eastAsia="Times New Roman" w:hAnsi="TH SarabunIT๙" w:cs="TH SarabunIT๙"/>
          <w:cs/>
        </w:rPr>
        <w:t>อยู่ใต้ต้นโพธิ์ริมฝั่งโขง พระพุทธรูปองค์ใหญ่เป็นพระพุทธรูปก่ออิฐถือปูน ส่วนพระพุทธรูปองค์เล็กเป็นพระพุทธรูปโลหะหล่อด้วยเหล็กเนื้อดี จึงได้พร้อมกันสร้างวัดขึ้นใหม่ในบริเวณวัดร้างริมฝั่งโขง และขนานนามวัดที่สร้างขึ้นใหม่นี้ว่า วัดศรีมุงคุณ (ศรีมงคล) และได้ก่อสร้างกุฏิวิหารขึ้น ในบริเวณวัดพร้อมกับได้อัญเชิญพระพุทธรูปทั้งสององค์ที่อยู่ใต้ต้นโพธิ์ริมฝั่งโขงขึ้นไปประดิษฐาน บนพระวิหารของวัด ต่อมาปราก</w:t>
      </w:r>
      <w:r w:rsidR="00604DBB" w:rsidRPr="00183C16">
        <w:rPr>
          <w:rFonts w:ascii="TH SarabunIT๙" w:eastAsia="Times New Roman" w:hAnsi="TH SarabunIT๙" w:cs="TH SarabunIT๙"/>
          <w:cs/>
        </w:rPr>
        <w:t>ฏ</w:t>
      </w:r>
      <w:r w:rsidRPr="00183C16">
        <w:rPr>
          <w:rFonts w:ascii="TH SarabunIT๙" w:eastAsia="Times New Roman" w:hAnsi="TH SarabunIT๙" w:cs="TH SarabunIT๙"/>
          <w:cs/>
        </w:rPr>
        <w:t>ว่าพระพุทธรูปโลหะ (องค์เล็ก) เกิดปา</w:t>
      </w:r>
      <w:proofErr w:type="spellStart"/>
      <w:r w:rsidRPr="00183C16">
        <w:rPr>
          <w:rFonts w:ascii="TH SarabunIT๙" w:eastAsia="Times New Roman" w:hAnsi="TH SarabunIT๙" w:cs="TH SarabunIT๙"/>
          <w:cs/>
        </w:rPr>
        <w:t>ฎิ</w:t>
      </w:r>
      <w:proofErr w:type="spellEnd"/>
      <w:r w:rsidRPr="00183C16">
        <w:rPr>
          <w:rFonts w:ascii="TH SarabunIT๙" w:eastAsia="Times New Roman" w:hAnsi="TH SarabunIT๙" w:cs="TH SarabunIT๙"/>
          <w:cs/>
        </w:rPr>
        <w:t>หา</w:t>
      </w:r>
      <w:proofErr w:type="spellStart"/>
      <w:r w:rsidRPr="00183C16">
        <w:rPr>
          <w:rFonts w:ascii="TH SarabunIT๙" w:eastAsia="Times New Roman" w:hAnsi="TH SarabunIT๙" w:cs="TH SarabunIT๙"/>
          <w:cs/>
        </w:rPr>
        <w:t>ริย์</w:t>
      </w:r>
      <w:proofErr w:type="spellEnd"/>
      <w:r w:rsidRPr="00183C16">
        <w:rPr>
          <w:rFonts w:ascii="TH SarabunIT๙" w:eastAsia="Times New Roman" w:hAnsi="TH SarabunIT๙" w:cs="TH SarabunIT๙"/>
          <w:cs/>
        </w:rPr>
        <w:t xml:space="preserve">กลับลงไปประดิษฐานอยู่ใต้ต้นโพธิ์ที่ตั้งเดิมอีกถึง </w:t>
      </w:r>
      <w:r w:rsidR="00604DBB" w:rsidRPr="00183C16">
        <w:rPr>
          <w:rFonts w:ascii="TH SarabunIT๙" w:eastAsia="Times New Roman" w:hAnsi="TH SarabunIT๙" w:cs="TH SarabunIT๙"/>
          <w:cs/>
        </w:rPr>
        <w:t xml:space="preserve">๓ – ๔ </w:t>
      </w:r>
      <w:r w:rsidRPr="00183C16">
        <w:rPr>
          <w:rFonts w:ascii="TH SarabunIT๙" w:eastAsia="Times New Roman" w:hAnsi="TH SarabunIT๙" w:cs="TH SarabunIT๙"/>
        </w:rPr>
        <w:t xml:space="preserve"> </w:t>
      </w:r>
      <w:r w:rsidRPr="00183C16">
        <w:rPr>
          <w:rFonts w:ascii="TH SarabunIT๙" w:eastAsia="Times New Roman" w:hAnsi="TH SarabunIT๙" w:cs="TH SarabunIT๙"/>
          <w:cs/>
        </w:rPr>
        <w:t>ครั้ง ในที่สุดพระพุทธรูปองค์เล็กนั้นก็ค่อยๆ จมหายลงไปใต้ดิน คงเห็นแต่ยอดพระเกศโผล่ขึ้นมาให้เห็นอยู่ใต้ต้นโพธิ์ริมฝั่งโขง จึงได้พร้อมกันสร้างแท่นสักการะบูชาครอบไว้ในบริเวณนั้น และขนานนามพระพุทธรูปองค์นั้นว่า พระหลุบเหล็ก ปัจจุบันบริเวณที่พระหลุบเหล็ก</w:t>
      </w:r>
      <w:r w:rsidR="00C37774" w:rsidRPr="00183C16">
        <w:rPr>
          <w:rFonts w:ascii="TH SarabunIT๙" w:eastAsia="Times New Roman" w:hAnsi="TH SarabunIT๙" w:cs="TH SarabunIT๙"/>
          <w:cs/>
        </w:rPr>
        <w:t xml:space="preserve">  </w:t>
      </w:r>
      <w:r w:rsidRPr="00183C16">
        <w:rPr>
          <w:rFonts w:ascii="TH SarabunIT๙" w:eastAsia="Times New Roman" w:hAnsi="TH SarabunIT๙" w:cs="TH SarabunIT๙"/>
          <w:cs/>
        </w:rPr>
        <w:t>จมดินได้ถูกกระแสน้ำเซาะตลิ่งโขงพังลงไปหมดแล้ว (</w:t>
      </w:r>
      <w:r w:rsidR="00797D50" w:rsidRPr="00183C16">
        <w:rPr>
          <w:rFonts w:ascii="TH SarabunIT๙" w:eastAsia="Times New Roman" w:hAnsi="TH SarabunIT๙" w:cs="TH SarabunIT๙"/>
          <w:cs/>
        </w:rPr>
        <w:t>คงเหลือแต่แท่นสักการ</w:t>
      </w:r>
      <w:r w:rsidR="0067734F" w:rsidRPr="00183C16">
        <w:rPr>
          <w:rFonts w:ascii="TH SarabunIT๙" w:eastAsia="Times New Roman" w:hAnsi="TH SarabunIT๙" w:cs="TH SarabunIT๙"/>
          <w:cs/>
        </w:rPr>
        <w:t>ะ</w:t>
      </w:r>
      <w:r w:rsidR="00797D50" w:rsidRPr="00183C16">
        <w:rPr>
          <w:rFonts w:ascii="TH SarabunIT๙" w:eastAsia="Times New Roman" w:hAnsi="TH SarabunIT๙" w:cs="TH SarabunIT๙"/>
          <w:cs/>
        </w:rPr>
        <w:t xml:space="preserve">บูชาที่ยกเข้ามาเก็บรักษาไว้    </w:t>
      </w:r>
      <w:r w:rsidRPr="00183C16">
        <w:rPr>
          <w:rFonts w:ascii="TH SarabunIT๙" w:eastAsia="Times New Roman" w:hAnsi="TH SarabunIT๙" w:cs="TH SarabunIT๙"/>
          <w:cs/>
        </w:rPr>
        <w:t>หน้าพระวิหารของวัดศรีมงคลใต้ในปัจจุบัน)</w:t>
      </w:r>
    </w:p>
    <w:p w14:paraId="61A9DDD7" w14:textId="77777777" w:rsidR="008F56C3" w:rsidRPr="00183C16" w:rsidRDefault="008F56C3" w:rsidP="008F56C3">
      <w:pPr>
        <w:ind w:firstLine="851"/>
        <w:jc w:val="thaiDistribute"/>
        <w:rPr>
          <w:rFonts w:ascii="TH SarabunIT๙" w:eastAsia="Times New Roman" w:hAnsi="TH SarabunIT๙" w:cs="TH SarabunIT๙"/>
        </w:rPr>
      </w:pPr>
      <w:r w:rsidRPr="00183C16">
        <w:rPr>
          <w:rFonts w:ascii="TH SarabunIT๙" w:eastAsia="Times New Roman" w:hAnsi="TH SarabunIT๙" w:cs="TH SarabunIT๙"/>
          <w:cs/>
        </w:rPr>
        <w:t>ส่วนพระพุทธรูปองค์ใหญ่ที่ก่ออิฐถือปูนและได้อัญเชิญขึ้นไปประดิษฐานอยู่บนพระวิหารของวัด</w:t>
      </w:r>
      <w:r w:rsidR="00C37774" w:rsidRPr="00183C16">
        <w:rPr>
          <w:rFonts w:ascii="TH SarabunIT๙" w:eastAsia="Times New Roman" w:hAnsi="TH SarabunIT๙" w:cs="TH SarabunIT๙"/>
          <w:cs/>
        </w:rPr>
        <w:t xml:space="preserve">    </w:t>
      </w:r>
      <w:r w:rsidRPr="00183C16">
        <w:rPr>
          <w:rFonts w:ascii="TH SarabunIT๙" w:eastAsia="Times New Roman" w:hAnsi="TH SarabunIT๙" w:cs="TH SarabunIT๙"/>
          <w:cs/>
        </w:rPr>
        <w:t>ศรีมุงคุณ ชาวเมืองได้ขนานนามว่า "พระเจ้าองค์หลวง" เป็นพระประธานของวัดศรีมุงคุณ ซึ่งต่อมาได้เปลี่ยนนามเป็น วัดศรีมงคลใต้ ตลอดมาจนถึงปัจจุบันเป็นพระพุทธรูปคู่บ้านคู่เมืองตลอดมาตั้งแต่อดีตจนถึงปัจจุบัน</w:t>
      </w:r>
    </w:p>
    <w:p w14:paraId="4CB069C8" w14:textId="77777777" w:rsidR="008F56C3" w:rsidRPr="00183C16" w:rsidRDefault="008F56C3" w:rsidP="00763BD2">
      <w:pPr>
        <w:ind w:firstLine="851"/>
        <w:jc w:val="thaiDistribute"/>
        <w:rPr>
          <w:rFonts w:ascii="TH SarabunIT๙" w:eastAsia="Times New Roman" w:hAnsi="TH SarabunIT๙" w:cs="TH SarabunIT๙"/>
        </w:rPr>
      </w:pPr>
      <w:r w:rsidRPr="00183C16">
        <w:rPr>
          <w:rFonts w:ascii="TH SarabunIT๙" w:eastAsia="Times New Roman" w:hAnsi="TH SarabunIT๙" w:cs="TH SarabunIT๙"/>
          <w:cs/>
        </w:rPr>
        <w:t>เมื่อครั้งตั้งเมืองขึ้นใหม่ในเวลากลางคืน ได้มีผู้</w:t>
      </w:r>
      <w:r w:rsidR="001A02EC" w:rsidRPr="00183C16">
        <w:rPr>
          <w:rFonts w:ascii="TH SarabunIT๙" w:eastAsia="Times New Roman" w:hAnsi="TH SarabunIT๙" w:cs="TH SarabunIT๙"/>
          <w:cs/>
        </w:rPr>
        <w:t>พบเห็นแก้วดวงหนึ่งสีสดใสเปล่งแส</w:t>
      </w:r>
      <w:r w:rsidRPr="00183C16">
        <w:rPr>
          <w:rFonts w:ascii="TH SarabunIT๙" w:eastAsia="Times New Roman" w:hAnsi="TH SarabunIT๙" w:cs="TH SarabunIT๙"/>
          <w:cs/>
        </w:rPr>
        <w:t>งเป็นประกาย</w:t>
      </w:r>
      <w:r w:rsidR="00C37774" w:rsidRPr="00183C16">
        <w:rPr>
          <w:rFonts w:ascii="TH SarabunIT๙" w:eastAsia="Times New Roman" w:hAnsi="TH SarabunIT๙" w:cs="TH SarabunIT๙"/>
          <w:cs/>
        </w:rPr>
        <w:t xml:space="preserve"> </w:t>
      </w:r>
      <w:r w:rsidR="00853567" w:rsidRPr="00183C16">
        <w:rPr>
          <w:rFonts w:ascii="TH SarabunIT๙" w:eastAsia="Times New Roman" w:hAnsi="TH SarabunIT๙" w:cs="TH SarabunIT๙"/>
          <w:cs/>
        </w:rPr>
        <w:t xml:space="preserve">        </w:t>
      </w:r>
      <w:r w:rsidRPr="00183C16">
        <w:rPr>
          <w:rFonts w:ascii="TH SarabunIT๙" w:eastAsia="Times New Roman" w:hAnsi="TH SarabunIT๙" w:cs="TH SarabunIT๙"/>
          <w:cs/>
        </w:rPr>
        <w:t xml:space="preserve">แวววาวเสด็จ (ลอย) ออกจากต้นตาล </w:t>
      </w:r>
      <w:r w:rsidR="00604DBB" w:rsidRPr="00183C16">
        <w:rPr>
          <w:rFonts w:ascii="TH SarabunIT๙" w:eastAsia="Times New Roman" w:hAnsi="TH SarabunIT๙" w:cs="TH SarabunIT๙"/>
          <w:cs/>
        </w:rPr>
        <w:t>๗</w:t>
      </w:r>
      <w:r w:rsidRPr="00183C16">
        <w:rPr>
          <w:rFonts w:ascii="TH SarabunIT๙" w:eastAsia="Times New Roman" w:hAnsi="TH SarabunIT๙" w:cs="TH SarabunIT๙"/>
        </w:rPr>
        <w:t xml:space="preserve"> </w:t>
      </w:r>
      <w:r w:rsidRPr="00183C16">
        <w:rPr>
          <w:rFonts w:ascii="TH SarabunIT๙" w:eastAsia="Times New Roman" w:hAnsi="TH SarabunIT๙" w:cs="TH SarabunIT๙"/>
          <w:cs/>
        </w:rPr>
        <w:t>ยอดริมฝั่งโขง ล่องลอยไปตามลำน้ำโขงแทบทุกคืน จวบจนใกล้</w:t>
      </w:r>
      <w:r w:rsidR="00853567" w:rsidRPr="00183C16">
        <w:rPr>
          <w:rFonts w:ascii="TH SarabunIT๙" w:eastAsia="Times New Roman" w:hAnsi="TH SarabunIT๙" w:cs="TH SarabunIT๙"/>
          <w:cs/>
        </w:rPr>
        <w:t xml:space="preserve">        </w:t>
      </w:r>
      <w:r w:rsidRPr="00183C16">
        <w:rPr>
          <w:rFonts w:ascii="TH SarabunIT๙" w:eastAsia="Times New Roman" w:hAnsi="TH SarabunIT๙" w:cs="TH SarabunIT๙"/>
          <w:cs/>
        </w:rPr>
        <w:lastRenderedPageBreak/>
        <w:t xml:space="preserve">รุ่งสว่างแก้วดวงนั้นจึงเสด็จ (ลอย) กลับมาที่ต้นตาล </w:t>
      </w:r>
      <w:r w:rsidR="00604DBB" w:rsidRPr="00183C16">
        <w:rPr>
          <w:rFonts w:ascii="TH SarabunIT๙" w:eastAsia="Times New Roman" w:hAnsi="TH SarabunIT๙" w:cs="TH SarabunIT๙"/>
          <w:cs/>
        </w:rPr>
        <w:t>๗</w:t>
      </w:r>
      <w:r w:rsidRPr="00183C16">
        <w:rPr>
          <w:rFonts w:ascii="TH SarabunIT๙" w:eastAsia="Times New Roman" w:hAnsi="TH SarabunIT๙" w:cs="TH SarabunIT๙"/>
        </w:rPr>
        <w:t xml:space="preserve"> </w:t>
      </w:r>
      <w:r w:rsidRPr="00183C16">
        <w:rPr>
          <w:rFonts w:ascii="TH SarabunIT๙" w:eastAsia="Times New Roman" w:hAnsi="TH SarabunIT๙" w:cs="TH SarabunIT๙"/>
          <w:cs/>
        </w:rPr>
        <w:t xml:space="preserve">ยอด เจ้าจันทกินรีจึงได้ขนานนามแก้วศุภนิมิตดวงนี้ว่า </w:t>
      </w:r>
      <w:r w:rsidR="00763BD2" w:rsidRPr="00183C16">
        <w:rPr>
          <w:rFonts w:ascii="TH SarabunIT๙" w:eastAsia="Times New Roman" w:hAnsi="TH SarabunIT๙" w:cs="TH SarabunIT๙"/>
          <w:cs/>
        </w:rPr>
        <w:t>“</w:t>
      </w:r>
      <w:r w:rsidRPr="00183C16">
        <w:rPr>
          <w:rFonts w:ascii="TH SarabunIT๙" w:eastAsia="Times New Roman" w:hAnsi="TH SarabunIT๙" w:cs="TH SarabunIT๙"/>
          <w:cs/>
        </w:rPr>
        <w:t>แก้วมุกดาหาร</w:t>
      </w:r>
      <w:r w:rsidR="00763BD2" w:rsidRPr="00183C16">
        <w:rPr>
          <w:rFonts w:ascii="TH SarabunIT๙" w:eastAsia="Times New Roman" w:hAnsi="TH SarabunIT๙" w:cs="TH SarabunIT๙"/>
          <w:cs/>
        </w:rPr>
        <w:t>”</w:t>
      </w:r>
      <w:r w:rsidRPr="00183C16">
        <w:rPr>
          <w:rFonts w:ascii="TH SarabunIT๙" w:eastAsia="Times New Roman" w:hAnsi="TH SarabunIT๙" w:cs="TH SarabunIT๙"/>
          <w:cs/>
        </w:rPr>
        <w:t xml:space="preserve"> เพราะตั้งเมืองขึ้นริมฝั่งโขงตรงปากห้วยบังมุกอีกทั้งได้มีผู้พบเห็นไข่มุก อยู่ในหอยกาบ</w:t>
      </w:r>
      <w:r w:rsidR="00763BD2" w:rsidRPr="00183C16">
        <w:rPr>
          <w:rFonts w:ascii="TH SarabunIT๙" w:eastAsia="Times New Roman" w:hAnsi="TH SarabunIT๙" w:cs="TH SarabunIT๙"/>
          <w:cs/>
        </w:rPr>
        <w:t xml:space="preserve"> </w:t>
      </w:r>
      <w:r w:rsidR="00853567" w:rsidRPr="00183C16">
        <w:rPr>
          <w:rFonts w:ascii="TH SarabunIT๙" w:eastAsia="Times New Roman" w:hAnsi="TH SarabunIT๙" w:cs="TH SarabunIT๙"/>
          <w:cs/>
        </w:rPr>
        <w:t xml:space="preserve">        </w:t>
      </w:r>
      <w:r w:rsidRPr="00183C16">
        <w:rPr>
          <w:rFonts w:ascii="TH SarabunIT๙" w:eastAsia="Times New Roman" w:hAnsi="TH SarabunIT๙" w:cs="TH SarabunIT๙"/>
          <w:cs/>
        </w:rPr>
        <w:t xml:space="preserve">(หอยกี้) ในลำน้ำโขงอีกด้วย เจ้าจันทกินรีจึงให้ขนานนามเมืองที่ตั้งขึ้นใหม่นี้ว่า เมืองมุกดาหาร ตั้งแต่เดือน </w:t>
      </w:r>
      <w:r w:rsidR="00604DBB" w:rsidRPr="00183C16">
        <w:rPr>
          <w:rFonts w:ascii="TH SarabunIT๙" w:eastAsia="Times New Roman" w:hAnsi="TH SarabunIT๙" w:cs="TH SarabunIT๙"/>
          <w:cs/>
        </w:rPr>
        <w:t>๔</w:t>
      </w:r>
      <w:r w:rsidRPr="00183C16">
        <w:rPr>
          <w:rFonts w:ascii="TH SarabunIT๙" w:eastAsia="Times New Roman" w:hAnsi="TH SarabunIT๙" w:cs="TH SarabunIT๙"/>
        </w:rPr>
        <w:t xml:space="preserve"> </w:t>
      </w:r>
      <w:r w:rsidR="00853567" w:rsidRPr="00183C16">
        <w:rPr>
          <w:rFonts w:ascii="TH SarabunIT๙" w:eastAsia="Times New Roman" w:hAnsi="TH SarabunIT๙" w:cs="TH SarabunIT๙"/>
          <w:cs/>
        </w:rPr>
        <w:t xml:space="preserve"> </w:t>
      </w:r>
      <w:r w:rsidRPr="00183C16">
        <w:rPr>
          <w:rFonts w:ascii="TH SarabunIT๙" w:eastAsia="Times New Roman" w:hAnsi="TH SarabunIT๙" w:cs="TH SarabunIT๙"/>
          <w:cs/>
        </w:rPr>
        <w:t>ปีกุน</w:t>
      </w:r>
      <w:r w:rsidR="00853567" w:rsidRPr="00183C16">
        <w:rPr>
          <w:rFonts w:ascii="TH SarabunIT๙" w:eastAsia="Times New Roman" w:hAnsi="TH SarabunIT๙" w:cs="TH SarabunIT๙"/>
          <w:cs/>
        </w:rPr>
        <w:t xml:space="preserve"> </w:t>
      </w:r>
      <w:r w:rsidRPr="00183C16">
        <w:rPr>
          <w:rFonts w:ascii="TH SarabunIT๙" w:eastAsia="Times New Roman" w:hAnsi="TH SarabunIT๙" w:cs="TH SarabunIT๙"/>
          <w:cs/>
        </w:rPr>
        <w:t xml:space="preserve">จุลศักราช </w:t>
      </w:r>
      <w:r w:rsidR="00604DBB" w:rsidRPr="00183C16">
        <w:rPr>
          <w:rFonts w:ascii="TH SarabunIT๙" w:eastAsia="Times New Roman" w:hAnsi="TH SarabunIT๙" w:cs="TH SarabunIT๙"/>
          <w:cs/>
        </w:rPr>
        <w:t>๑๑๓๒</w:t>
      </w:r>
      <w:r w:rsidR="00D13CA2" w:rsidRPr="00183C16">
        <w:rPr>
          <w:rFonts w:ascii="TH SarabunIT๙" w:eastAsia="Times New Roman" w:hAnsi="TH SarabunIT๙" w:cs="TH SarabunIT๙"/>
        </w:rPr>
        <w:t xml:space="preserve"> </w:t>
      </w:r>
      <w:r w:rsidRPr="00183C16">
        <w:rPr>
          <w:rFonts w:ascii="TH SarabunIT๙" w:eastAsia="Times New Roman" w:hAnsi="TH SarabunIT๙" w:cs="TH SarabunIT๙"/>
        </w:rPr>
        <w:t>(</w:t>
      </w:r>
      <w:r w:rsidRPr="00183C16">
        <w:rPr>
          <w:rFonts w:ascii="TH SarabunIT๙" w:eastAsia="Times New Roman" w:hAnsi="TH SarabunIT๙" w:cs="TH SarabunIT๙"/>
          <w:cs/>
        </w:rPr>
        <w:t>พ.ศ.</w:t>
      </w:r>
      <w:r w:rsidR="00C37774" w:rsidRPr="00183C16">
        <w:rPr>
          <w:rFonts w:ascii="TH SarabunIT๙" w:eastAsia="Times New Roman" w:hAnsi="TH SarabunIT๙" w:cs="TH SarabunIT๙"/>
        </w:rPr>
        <w:t xml:space="preserve"> </w:t>
      </w:r>
      <w:r w:rsidR="00604DBB" w:rsidRPr="00183C16">
        <w:rPr>
          <w:rFonts w:ascii="TH SarabunIT๙" w:eastAsia="Times New Roman" w:hAnsi="TH SarabunIT๙" w:cs="TH SarabunIT๙"/>
          <w:cs/>
        </w:rPr>
        <w:t>๒๓๑๓</w:t>
      </w:r>
      <w:r w:rsidRPr="00183C16">
        <w:rPr>
          <w:rFonts w:ascii="TH SarabunIT๙" w:eastAsia="Times New Roman" w:hAnsi="TH SarabunIT๙" w:cs="TH SarabunIT๙"/>
        </w:rPr>
        <w:t xml:space="preserve">) </w:t>
      </w:r>
      <w:r w:rsidRPr="00183C16">
        <w:rPr>
          <w:rFonts w:ascii="TH SarabunIT๙" w:eastAsia="Times New Roman" w:hAnsi="TH SarabunIT๙" w:cs="TH SarabunIT๙"/>
          <w:cs/>
        </w:rPr>
        <w:t>อาณาเขตเมืองมุกดาหารครอบคลุมทั้งสองฝั่งแม่น้ำโขงจนจรดแดนญวน (รวมเขตของแขวงสุวรรณเขตของดินแดนลาวด้วย)</w:t>
      </w:r>
      <w:r w:rsidR="00763BD2" w:rsidRPr="00183C16">
        <w:rPr>
          <w:rFonts w:ascii="TH SarabunIT๙" w:hAnsi="TH SarabunIT๙" w:cs="TH SarabunIT๙"/>
          <w:b/>
          <w:bCs/>
          <w:sz w:val="40"/>
          <w:szCs w:val="40"/>
        </w:rPr>
        <w:t xml:space="preserve"> </w:t>
      </w:r>
      <w:r w:rsidRPr="00183C16">
        <w:rPr>
          <w:rFonts w:ascii="TH SarabunIT๙" w:eastAsia="Times New Roman" w:hAnsi="TH SarabunIT๙" w:cs="TH SarabunIT๙"/>
          <w:cs/>
        </w:rPr>
        <w:t xml:space="preserve">ครั้นถึงสมัยกรุงธนบุรีเมื่อพระเจ้าตากสินมหาราช ได้แผ่แสนยานุภาพขึ้นมาถึงแถบลุ่มแม่น้ำโขง จนถึง พ.ศ. </w:t>
      </w:r>
      <w:r w:rsidR="00604DBB" w:rsidRPr="00183C16">
        <w:rPr>
          <w:rFonts w:ascii="TH SarabunIT๙" w:eastAsia="Times New Roman" w:hAnsi="TH SarabunIT๙" w:cs="TH SarabunIT๙"/>
          <w:cs/>
        </w:rPr>
        <w:t>๒๓๒๑</w:t>
      </w:r>
      <w:r w:rsidRPr="00183C16">
        <w:rPr>
          <w:rFonts w:ascii="TH SarabunIT๙" w:eastAsia="Times New Roman" w:hAnsi="TH SarabunIT๙" w:cs="TH SarabunIT๙"/>
        </w:rPr>
        <w:t xml:space="preserve"> </w:t>
      </w:r>
      <w:r w:rsidRPr="00183C16">
        <w:rPr>
          <w:rFonts w:ascii="TH SarabunIT๙" w:eastAsia="Times New Roman" w:hAnsi="TH SarabunIT๙" w:cs="TH SarabunIT๙"/>
          <w:cs/>
        </w:rPr>
        <w:t>ได้ทรงพระกรุณาโปรดเกล้าฯ ให้สมเด็จพระยา</w:t>
      </w:r>
      <w:r w:rsidR="00C37774" w:rsidRPr="00183C16">
        <w:rPr>
          <w:rFonts w:ascii="TH SarabunIT๙" w:eastAsia="Times New Roman" w:hAnsi="TH SarabunIT๙" w:cs="TH SarabunIT๙"/>
          <w:cs/>
        </w:rPr>
        <w:t xml:space="preserve"> </w:t>
      </w:r>
      <w:r w:rsidRPr="00183C16">
        <w:rPr>
          <w:rFonts w:ascii="TH SarabunIT๙" w:eastAsia="Times New Roman" w:hAnsi="TH SarabunIT๙" w:cs="TH SarabunIT๙"/>
          <w:cs/>
        </w:rPr>
        <w:t>มหากษัตริย์ศึกฯ และเจ้าพระยาจักรียกกองทัพขึ้นมาตามลำน้ำโขง เพื่อปราบปรามและรวบรวมหัวเมือง</w:t>
      </w:r>
      <w:r w:rsidR="00853567" w:rsidRPr="00183C16">
        <w:rPr>
          <w:rFonts w:ascii="TH SarabunIT๙" w:eastAsia="Times New Roman" w:hAnsi="TH SarabunIT๙" w:cs="TH SarabunIT๙"/>
          <w:cs/>
        </w:rPr>
        <w:t xml:space="preserve">     </w:t>
      </w:r>
      <w:r w:rsidRPr="00183C16">
        <w:rPr>
          <w:rFonts w:ascii="TH SarabunIT๙" w:eastAsia="Times New Roman" w:hAnsi="TH SarabunIT๙" w:cs="TH SarabunIT๙"/>
          <w:cs/>
        </w:rPr>
        <w:t xml:space="preserve">ใหญ่น้อยในสองฝั่งแม่น้ำโขงให้รวมอยู่ในข้าขอบขัณฑสีมาของกรุงธนบุรี และได้ทรงพระกรุณาโปรดเกล้าฯ </w:t>
      </w:r>
      <w:r w:rsidR="00853567" w:rsidRPr="00183C16">
        <w:rPr>
          <w:rFonts w:ascii="TH SarabunIT๙" w:eastAsia="Times New Roman" w:hAnsi="TH SarabunIT๙" w:cs="TH SarabunIT๙"/>
          <w:cs/>
        </w:rPr>
        <w:t xml:space="preserve">      </w:t>
      </w:r>
      <w:r w:rsidRPr="00183C16">
        <w:rPr>
          <w:rFonts w:ascii="TH SarabunIT๙" w:eastAsia="Times New Roman" w:hAnsi="TH SarabunIT๙" w:cs="TH SarabunIT๙"/>
          <w:cs/>
        </w:rPr>
        <w:t>ตั้งให้</w:t>
      </w:r>
      <w:r w:rsidR="00C37774" w:rsidRPr="00183C16">
        <w:rPr>
          <w:rFonts w:ascii="TH SarabunIT๙" w:eastAsia="Times New Roman" w:hAnsi="TH SarabunIT๙" w:cs="TH SarabunIT๙"/>
          <w:cs/>
        </w:rPr>
        <w:t xml:space="preserve"> </w:t>
      </w:r>
      <w:r w:rsidRPr="00183C16">
        <w:rPr>
          <w:rFonts w:ascii="TH SarabunIT๙" w:eastAsia="Times New Roman" w:hAnsi="TH SarabunIT๙" w:cs="TH SarabunIT๙"/>
          <w:cs/>
        </w:rPr>
        <w:t>เจ้าจันทกินรีเป็นพระยา</w:t>
      </w:r>
      <w:proofErr w:type="spellStart"/>
      <w:r w:rsidRPr="00183C16">
        <w:rPr>
          <w:rFonts w:ascii="TH SarabunIT๙" w:eastAsia="Times New Roman" w:hAnsi="TH SarabunIT๙" w:cs="TH SarabunIT๙"/>
          <w:cs/>
        </w:rPr>
        <w:t>จั</w:t>
      </w:r>
      <w:proofErr w:type="spellEnd"/>
      <w:r w:rsidRPr="00183C16">
        <w:rPr>
          <w:rFonts w:ascii="TH SarabunIT๙" w:eastAsia="Times New Roman" w:hAnsi="TH SarabunIT๙" w:cs="TH SarabunIT๙"/>
          <w:cs/>
        </w:rPr>
        <w:t>นทรศรีสุราช</w:t>
      </w:r>
      <w:proofErr w:type="spellStart"/>
      <w:r w:rsidRPr="00183C16">
        <w:rPr>
          <w:rFonts w:ascii="TH SarabunIT๙" w:eastAsia="Times New Roman" w:hAnsi="TH SarabunIT๙" w:cs="TH SarabunIT๙"/>
          <w:cs/>
        </w:rPr>
        <w:t>อุป</w:t>
      </w:r>
      <w:proofErr w:type="spellEnd"/>
      <w:r w:rsidRPr="00183C16">
        <w:rPr>
          <w:rFonts w:ascii="TH SarabunIT๙" w:eastAsia="Times New Roman" w:hAnsi="TH SarabunIT๙" w:cs="TH SarabunIT๙"/>
          <w:cs/>
        </w:rPr>
        <w:t xml:space="preserve">ราชามันธาตุราช เจ้าเมืองมุกดาหารคนแรกและได้พระราชทานนามเมืองว่า </w:t>
      </w:r>
      <w:r w:rsidR="00763BD2" w:rsidRPr="00183C16">
        <w:rPr>
          <w:rFonts w:ascii="TH SarabunIT๙" w:eastAsia="Times New Roman" w:hAnsi="TH SarabunIT๙" w:cs="TH SarabunIT๙"/>
          <w:cs/>
        </w:rPr>
        <w:t>“</w:t>
      </w:r>
      <w:r w:rsidRPr="00183C16">
        <w:rPr>
          <w:rFonts w:ascii="TH SarabunIT๙" w:eastAsia="Times New Roman" w:hAnsi="TH SarabunIT๙" w:cs="TH SarabunIT๙"/>
          <w:b/>
          <w:bCs/>
          <w:cs/>
        </w:rPr>
        <w:t>เมืองมุกดาหาร</w:t>
      </w:r>
      <w:r w:rsidR="00763BD2" w:rsidRPr="00183C16">
        <w:rPr>
          <w:rFonts w:ascii="TH SarabunIT๙" w:eastAsia="Times New Roman" w:hAnsi="TH SarabunIT๙" w:cs="TH SarabunIT๙"/>
          <w:b/>
          <w:bCs/>
          <w:cs/>
        </w:rPr>
        <w:t>”</w:t>
      </w:r>
    </w:p>
    <w:p w14:paraId="26D6EDFB" w14:textId="77777777" w:rsidR="004376DC" w:rsidRPr="00183C16" w:rsidRDefault="0067734F" w:rsidP="00FE3E02">
      <w:pPr>
        <w:ind w:firstLine="851"/>
        <w:jc w:val="thaiDistribute"/>
        <w:rPr>
          <w:rFonts w:ascii="TH SarabunIT๙" w:eastAsia="Times New Roman" w:hAnsi="TH SarabunIT๙" w:cs="TH SarabunIT๙"/>
          <w:cs/>
        </w:rPr>
      </w:pPr>
      <w:r w:rsidRPr="00183C16">
        <w:rPr>
          <w:rFonts w:ascii="TH SarabunIT๙" w:eastAsia="Times New Roman" w:hAnsi="TH SarabunIT๙" w:cs="TH SarabunIT๙"/>
          <w:cs/>
        </w:rPr>
        <w:t>เมืองมุกดาหาร ก่อตั้งขึ้นในสมัยกรุงศรีอยุธยา ราวปี พ.ศ. ๒๓๑๐ ต่อมารัชสมัยพระบาทสมเด็จ</w:t>
      </w:r>
      <w:r w:rsidR="007A4CAA" w:rsidRPr="00183C16">
        <w:rPr>
          <w:rFonts w:ascii="TH SarabunIT๙" w:eastAsia="Times New Roman" w:hAnsi="TH SarabunIT๙" w:cs="TH SarabunIT๙"/>
          <w:cs/>
        </w:rPr>
        <w:t xml:space="preserve">        </w:t>
      </w:r>
      <w:r w:rsidRPr="00183C16">
        <w:rPr>
          <w:rFonts w:ascii="TH SarabunIT๙" w:eastAsia="Times New Roman" w:hAnsi="TH SarabunIT๙" w:cs="TH SarabunIT๙"/>
          <w:cs/>
        </w:rPr>
        <w:t xml:space="preserve">พระจุลจอมเกล้าเจ้าอยู่หัว แห่งกรุงรัตนโกสินทร์ ได้ปฏิรูปการปกครองเป็นแบบเทศาภิบาล โดยให้เมืองมุกดาหารขึ้นกับมณฑลอุดร </w:t>
      </w:r>
      <w:r w:rsidRPr="00183C16">
        <w:rPr>
          <w:rFonts w:ascii="TH SarabunIT๙" w:eastAsia="Times New Roman" w:hAnsi="TH SarabunIT๙" w:cs="TH SarabunIT๙"/>
          <w:spacing w:val="-12"/>
          <w:cs/>
        </w:rPr>
        <w:t>และภายหลังได้ปฏิรูประเบียบบริหาร</w:t>
      </w:r>
      <w:r w:rsidRPr="00183C16">
        <w:rPr>
          <w:rFonts w:ascii="TH SarabunIT๙" w:eastAsia="Times New Roman" w:hAnsi="TH SarabunIT๙" w:cs="TH SarabunIT๙"/>
          <w:cs/>
        </w:rPr>
        <w:t xml:space="preserve">ราชการแผ่นดินอีกครั้งหนึ่ง เมื่อปี พ.ศ. ๒๔๕๐ กำหนดให้เมืองมุกดาหารเป็นอำเภอหนึ่งของจังหวัดนครพนม จนกระทั่งเมื่อวันที่ ๒๗ กันยายน ๒๕๒๕ </w:t>
      </w:r>
      <w:r w:rsidR="007A4CAA" w:rsidRPr="00183C16">
        <w:rPr>
          <w:rFonts w:ascii="TH SarabunIT๙" w:eastAsia="Times New Roman" w:hAnsi="TH SarabunIT๙" w:cs="TH SarabunIT๙"/>
          <w:cs/>
        </w:rPr>
        <w:t xml:space="preserve">      </w:t>
      </w:r>
      <w:r w:rsidRPr="00183C16">
        <w:rPr>
          <w:rFonts w:ascii="TH SarabunIT๙" w:eastAsia="Times New Roman" w:hAnsi="TH SarabunIT๙" w:cs="TH SarabunIT๙"/>
          <w:cs/>
        </w:rPr>
        <w:t>ได้รับการยกฐานะเป็นจังหวัดมุกดาหาร นับเป็นลำดับที่ ๗๓ ของประเทศไทย</w:t>
      </w:r>
    </w:p>
    <w:p w14:paraId="1E74853C" w14:textId="77777777" w:rsidR="00E72412" w:rsidRPr="00183C16" w:rsidRDefault="00070434" w:rsidP="00FE3E02">
      <w:pPr>
        <w:spacing w:before="120"/>
        <w:ind w:firstLine="851"/>
        <w:rPr>
          <w:rFonts w:ascii="TH SarabunIT๙" w:eastAsia="Times New Roman" w:hAnsi="TH SarabunIT๙" w:cs="TH SarabunIT๙"/>
          <w:b/>
          <w:bCs/>
          <w:cs/>
        </w:rPr>
      </w:pPr>
      <w:r w:rsidRPr="00183C16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52096" behindDoc="1" locked="0" layoutInCell="1" allowOverlap="1" wp14:anchorId="1C4C0C48" wp14:editId="2C7FDEA7">
            <wp:simplePos x="0" y="0"/>
            <wp:positionH relativeFrom="column">
              <wp:posOffset>2243455</wp:posOffset>
            </wp:positionH>
            <wp:positionV relativeFrom="paragraph">
              <wp:posOffset>305435</wp:posOffset>
            </wp:positionV>
            <wp:extent cx="1256665" cy="1256665"/>
            <wp:effectExtent l="0" t="0" r="0" b="0"/>
            <wp:wrapNone/>
            <wp:docPr id="62" name="Picture 21" descr="logomuk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logomuk[1]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6665" cy="125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72412" w:rsidRPr="00183C16">
        <w:rPr>
          <w:rFonts w:ascii="TH SarabunIT๙" w:eastAsia="Times New Roman" w:hAnsi="TH SarabunIT๙" w:cs="TH SarabunIT๙"/>
          <w:b/>
          <w:bCs/>
          <w:cs/>
        </w:rPr>
        <w:t>ตราสัญลักษณ์จังหวัดมุกดาหาร</w:t>
      </w:r>
    </w:p>
    <w:p w14:paraId="77281A79" w14:textId="77777777" w:rsidR="00E72412" w:rsidRPr="00183C16" w:rsidRDefault="00E72412" w:rsidP="00E72412">
      <w:pPr>
        <w:ind w:firstLine="851"/>
        <w:rPr>
          <w:rFonts w:ascii="TH SarabunIT๙" w:eastAsia="Times New Roman" w:hAnsi="TH SarabunIT๙" w:cs="TH SarabunIT๙"/>
        </w:rPr>
      </w:pPr>
    </w:p>
    <w:p w14:paraId="588C7F54" w14:textId="77777777" w:rsidR="00E72412" w:rsidRPr="00183C16" w:rsidRDefault="00E72412" w:rsidP="00E72412">
      <w:pPr>
        <w:jc w:val="center"/>
        <w:rPr>
          <w:rFonts w:ascii="TH SarabunIT๙" w:eastAsia="Times New Roman" w:hAnsi="TH SarabunIT๙" w:cs="TH SarabunIT๙"/>
        </w:rPr>
      </w:pPr>
    </w:p>
    <w:p w14:paraId="20FD9E99" w14:textId="77777777" w:rsidR="00E72412" w:rsidRPr="00183C16" w:rsidRDefault="00E72412" w:rsidP="00294B28">
      <w:pPr>
        <w:ind w:firstLine="851"/>
        <w:jc w:val="thaiDistribute"/>
        <w:rPr>
          <w:rStyle w:val="style391"/>
          <w:rFonts w:ascii="TH SarabunIT๙" w:hAnsi="TH SarabunIT๙" w:cs="TH SarabunIT๙"/>
          <w:sz w:val="16"/>
          <w:szCs w:val="16"/>
        </w:rPr>
      </w:pPr>
    </w:p>
    <w:p w14:paraId="3CBA0855" w14:textId="77777777" w:rsidR="00FE3E02" w:rsidRPr="00183C16" w:rsidRDefault="00FE3E02" w:rsidP="00294B28">
      <w:pPr>
        <w:ind w:firstLine="851"/>
        <w:jc w:val="thaiDistribute"/>
        <w:rPr>
          <w:rStyle w:val="style391"/>
          <w:rFonts w:ascii="TH SarabunIT๙" w:hAnsi="TH SarabunIT๙" w:cs="TH SarabunIT๙"/>
          <w:sz w:val="16"/>
          <w:szCs w:val="16"/>
        </w:rPr>
      </w:pPr>
    </w:p>
    <w:p w14:paraId="47DE79EC" w14:textId="77777777" w:rsidR="00FE3E02" w:rsidRPr="00183C16" w:rsidRDefault="00FE3E02" w:rsidP="00294B28">
      <w:pPr>
        <w:ind w:firstLine="851"/>
        <w:jc w:val="thaiDistribute"/>
        <w:rPr>
          <w:rStyle w:val="style391"/>
          <w:rFonts w:ascii="TH SarabunIT๙" w:hAnsi="TH SarabunIT๙" w:cs="TH SarabunIT๙"/>
          <w:sz w:val="16"/>
          <w:szCs w:val="16"/>
        </w:rPr>
      </w:pPr>
    </w:p>
    <w:p w14:paraId="3CF832CB" w14:textId="77777777" w:rsidR="00FE3E02" w:rsidRPr="00183C16" w:rsidRDefault="00FE3E02" w:rsidP="00294B28">
      <w:pPr>
        <w:ind w:firstLine="851"/>
        <w:jc w:val="thaiDistribute"/>
        <w:rPr>
          <w:rStyle w:val="style391"/>
          <w:rFonts w:ascii="TH SarabunIT๙" w:hAnsi="TH SarabunIT๙" w:cs="TH SarabunIT๙"/>
          <w:sz w:val="16"/>
          <w:szCs w:val="16"/>
        </w:rPr>
      </w:pPr>
    </w:p>
    <w:p w14:paraId="18C16A58" w14:textId="77777777" w:rsidR="00FE3E02" w:rsidRPr="00183C16" w:rsidRDefault="00FE3E02" w:rsidP="00294B28">
      <w:pPr>
        <w:ind w:firstLine="851"/>
        <w:jc w:val="thaiDistribute"/>
        <w:rPr>
          <w:rStyle w:val="style391"/>
          <w:rFonts w:ascii="TH SarabunIT๙" w:hAnsi="TH SarabunIT๙" w:cs="TH SarabunIT๙"/>
          <w:sz w:val="16"/>
          <w:szCs w:val="16"/>
        </w:rPr>
      </w:pPr>
    </w:p>
    <w:p w14:paraId="4F196837" w14:textId="77777777" w:rsidR="00FE3E02" w:rsidRPr="00183C16" w:rsidRDefault="00FE3E02" w:rsidP="00294B28">
      <w:pPr>
        <w:ind w:firstLine="851"/>
        <w:jc w:val="thaiDistribute"/>
        <w:rPr>
          <w:rStyle w:val="style391"/>
          <w:rFonts w:ascii="TH SarabunIT๙" w:hAnsi="TH SarabunIT๙" w:cs="TH SarabunIT๙"/>
          <w:sz w:val="16"/>
          <w:szCs w:val="16"/>
        </w:rPr>
      </w:pPr>
    </w:p>
    <w:p w14:paraId="1CBFF34E" w14:textId="77777777" w:rsidR="0080360A" w:rsidRPr="00183C16" w:rsidRDefault="0080360A" w:rsidP="00E72412">
      <w:pPr>
        <w:ind w:firstLine="1418"/>
        <w:jc w:val="thaiDistribute"/>
        <w:rPr>
          <w:rStyle w:val="style391"/>
          <w:rFonts w:ascii="TH SarabunIT๙" w:hAnsi="TH SarabunIT๙" w:cs="TH SarabunIT๙"/>
          <w:sz w:val="32"/>
          <w:szCs w:val="32"/>
        </w:rPr>
      </w:pPr>
    </w:p>
    <w:p w14:paraId="0AE5AB57" w14:textId="77777777" w:rsidR="00294B28" w:rsidRPr="00183C16" w:rsidRDefault="00E72412" w:rsidP="0080360A">
      <w:pPr>
        <w:ind w:firstLine="851"/>
        <w:jc w:val="thaiDistribute"/>
        <w:rPr>
          <w:rStyle w:val="style391"/>
          <w:rFonts w:ascii="TH SarabunIT๙" w:hAnsi="TH SarabunIT๙" w:cs="TH SarabunIT๙"/>
          <w:sz w:val="32"/>
          <w:szCs w:val="32"/>
        </w:rPr>
      </w:pPr>
      <w:r w:rsidRPr="00183C16">
        <w:rPr>
          <w:rStyle w:val="style391"/>
          <w:rFonts w:ascii="TH SarabunIT๙" w:hAnsi="TH SarabunIT๙" w:cs="TH SarabunIT๙"/>
          <w:sz w:val="32"/>
          <w:szCs w:val="32"/>
          <w:cs/>
        </w:rPr>
        <w:t>ตราสัญลักษณ์จังหวัดมุกดาหาร</w:t>
      </w:r>
      <w:r w:rsidR="00294B28" w:rsidRPr="00183C16">
        <w:rPr>
          <w:rStyle w:val="style391"/>
          <w:rFonts w:ascii="TH SarabunIT๙" w:hAnsi="TH SarabunIT๙" w:cs="TH SarabunIT๙"/>
          <w:sz w:val="32"/>
          <w:szCs w:val="32"/>
          <w:cs/>
        </w:rPr>
        <w:t>ภายในมีปราสาทชื่อ สองนาง</w:t>
      </w:r>
      <w:proofErr w:type="spellStart"/>
      <w:r w:rsidR="00294B28" w:rsidRPr="00183C16">
        <w:rPr>
          <w:rStyle w:val="style391"/>
          <w:rFonts w:ascii="TH SarabunIT๙" w:hAnsi="TH SarabunIT๙" w:cs="TH SarabunIT๙"/>
          <w:sz w:val="32"/>
          <w:szCs w:val="32"/>
          <w:cs/>
        </w:rPr>
        <w:t>สถิตย์</w:t>
      </w:r>
      <w:proofErr w:type="spellEnd"/>
      <w:r w:rsidR="00294B28" w:rsidRPr="00183C16">
        <w:rPr>
          <w:rStyle w:val="style391"/>
          <w:rFonts w:ascii="TH SarabunIT๙" w:hAnsi="TH SarabunIT๙" w:cs="TH SarabunIT๙"/>
          <w:sz w:val="32"/>
          <w:szCs w:val="32"/>
          <w:cs/>
        </w:rPr>
        <w:t xml:space="preserve"> ภายในปราสาทองค์กลางมีแก้วมุกดาหารอยู่บนพาน ใต้พานมีผ้าทิพย์รองรับ หน้าผ้าทิพย์มีอักษรไขว้ชื่อย่อจังหวัด ในปราสาทองค์ริม</w:t>
      </w:r>
      <w:r w:rsidR="00C37774" w:rsidRPr="00183C16">
        <w:rPr>
          <w:rStyle w:val="style391"/>
          <w:rFonts w:ascii="TH SarabunIT๙" w:hAnsi="TH SarabunIT๙" w:cs="TH SarabunIT๙"/>
          <w:sz w:val="32"/>
          <w:szCs w:val="32"/>
          <w:cs/>
        </w:rPr>
        <w:t xml:space="preserve"> </w:t>
      </w:r>
      <w:r w:rsidR="00294B28" w:rsidRPr="00183C16">
        <w:rPr>
          <w:rStyle w:val="style391"/>
          <w:rFonts w:ascii="TH SarabunIT๙" w:hAnsi="TH SarabunIT๙" w:cs="TH SarabunIT๙"/>
          <w:sz w:val="32"/>
          <w:szCs w:val="32"/>
          <w:cs/>
        </w:rPr>
        <w:t>ทั้งสองข้าง มีบายศรี</w:t>
      </w:r>
      <w:proofErr w:type="spellStart"/>
      <w:r w:rsidR="00294B28" w:rsidRPr="00183C16">
        <w:rPr>
          <w:rStyle w:val="style391"/>
          <w:rFonts w:ascii="TH SarabunIT๙" w:hAnsi="TH SarabunIT๙" w:cs="TH SarabunIT๙"/>
          <w:sz w:val="32"/>
          <w:szCs w:val="32"/>
          <w:cs/>
        </w:rPr>
        <w:t>ยน</w:t>
      </w:r>
      <w:proofErr w:type="spellEnd"/>
      <w:r w:rsidR="00294B28" w:rsidRPr="00183C16">
        <w:rPr>
          <w:rStyle w:val="style391"/>
          <w:rFonts w:ascii="TH SarabunIT๙" w:hAnsi="TH SarabunIT๙" w:cs="TH SarabunIT๙"/>
          <w:sz w:val="32"/>
          <w:szCs w:val="32"/>
          <w:cs/>
        </w:rPr>
        <w:t>ตะลุ่มอันเป็นเครื่องบูชาของชาวอีสาน เบื้องหลังมีพระ</w:t>
      </w:r>
      <w:r w:rsidR="00797D50" w:rsidRPr="00183C16">
        <w:rPr>
          <w:rStyle w:val="style391"/>
          <w:rFonts w:ascii="TH SarabunIT๙" w:hAnsi="TH SarabunIT๙" w:cs="TH SarabunIT๙"/>
          <w:sz w:val="32"/>
          <w:szCs w:val="32"/>
          <w:cs/>
        </w:rPr>
        <w:t>ธาตุพนมซึ่งจังหวัดมุกดาหารแยกมา</w:t>
      </w:r>
      <w:r w:rsidR="00294B28" w:rsidRPr="00183C16">
        <w:rPr>
          <w:rStyle w:val="style391"/>
          <w:rFonts w:ascii="TH SarabunIT๙" w:hAnsi="TH SarabunIT๙" w:cs="TH SarabunIT๙"/>
          <w:sz w:val="32"/>
          <w:szCs w:val="32"/>
          <w:cs/>
        </w:rPr>
        <w:t>และเคยอยู่ในอาณาจักร</w:t>
      </w:r>
      <w:r w:rsidR="00797D50" w:rsidRPr="00183C16">
        <w:rPr>
          <w:rStyle w:val="style391"/>
          <w:rFonts w:ascii="TH SarabunIT๙" w:hAnsi="TH SarabunIT๙" w:cs="TH SarabunIT๙"/>
          <w:sz w:val="32"/>
          <w:szCs w:val="32"/>
          <w:cs/>
        </w:rPr>
        <w:t>ศรี</w:t>
      </w:r>
      <w:r w:rsidR="00294B28" w:rsidRPr="00183C16">
        <w:rPr>
          <w:rStyle w:val="style391"/>
          <w:rFonts w:ascii="TH SarabunIT๙" w:hAnsi="TH SarabunIT๙" w:cs="TH SarabunIT๙"/>
          <w:sz w:val="32"/>
          <w:szCs w:val="32"/>
          <w:cs/>
        </w:rPr>
        <w:t xml:space="preserve">โคตรบูรณ์เดียวกัน มีแนวแม่น้ำโขงอยู่ด้านหลัง ด้านตะวันออก พระอาทิตย์กำลังทอแสงหลังหมู่ก้อนเมฆ </w:t>
      </w:r>
      <w:r w:rsidR="001A02EC" w:rsidRPr="00183C16">
        <w:rPr>
          <w:rStyle w:val="style391"/>
          <w:rFonts w:ascii="TH SarabunIT๙" w:hAnsi="TH SarabunIT๙" w:cs="TH SarabunIT๙"/>
          <w:sz w:val="32"/>
          <w:szCs w:val="32"/>
          <w:cs/>
        </w:rPr>
        <w:t xml:space="preserve">ปี พ.ศ. </w:t>
      </w:r>
      <w:r w:rsidR="00604DBB" w:rsidRPr="00183C16">
        <w:rPr>
          <w:rStyle w:val="style391"/>
          <w:rFonts w:ascii="TH SarabunIT๙" w:hAnsi="TH SarabunIT๙" w:cs="TH SarabunIT๙"/>
          <w:sz w:val="32"/>
          <w:szCs w:val="32"/>
          <w:cs/>
        </w:rPr>
        <w:t>๒๕๒๕</w:t>
      </w:r>
      <w:r w:rsidR="00294B28" w:rsidRPr="00183C16">
        <w:rPr>
          <w:rStyle w:val="style391"/>
          <w:rFonts w:ascii="TH SarabunIT๙" w:hAnsi="TH SarabunIT๙" w:cs="TH SarabunIT๙"/>
          <w:sz w:val="32"/>
          <w:szCs w:val="32"/>
        </w:rPr>
        <w:t xml:space="preserve"> </w:t>
      </w:r>
      <w:r w:rsidR="00294B28" w:rsidRPr="00183C16">
        <w:rPr>
          <w:rStyle w:val="style391"/>
          <w:rFonts w:ascii="TH SarabunIT๙" w:hAnsi="TH SarabunIT๙" w:cs="TH SarabunIT๙"/>
          <w:sz w:val="32"/>
          <w:szCs w:val="32"/>
          <w:cs/>
        </w:rPr>
        <w:t>เป็นปีที่ตั้งจังหวัดมุกดาหาร</w:t>
      </w:r>
    </w:p>
    <w:p w14:paraId="27EADE55" w14:textId="77777777" w:rsidR="00E72412" w:rsidRPr="00183C16" w:rsidRDefault="00E72412" w:rsidP="00294B28">
      <w:pPr>
        <w:ind w:firstLine="851"/>
        <w:jc w:val="thaiDistribute"/>
        <w:rPr>
          <w:rFonts w:ascii="TH SarabunIT๙" w:hAnsi="TH SarabunIT๙" w:cs="TH SarabunIT๙"/>
        </w:rPr>
      </w:pPr>
      <w:r w:rsidRPr="00183C16">
        <w:rPr>
          <w:rFonts w:ascii="TH SarabunIT๙" w:hAnsi="TH SarabunIT๙" w:cs="TH SarabunIT๙"/>
          <w:cs/>
        </w:rPr>
        <w:t>ดอกไม้ประจำจังหวัด</w:t>
      </w:r>
      <w:r w:rsidR="004376DC" w:rsidRPr="00183C16">
        <w:rPr>
          <w:rFonts w:ascii="TH SarabunIT๙" w:hAnsi="TH SarabunIT๙" w:cs="TH SarabunIT๙"/>
          <w:cs/>
        </w:rPr>
        <w:t xml:space="preserve"> </w:t>
      </w:r>
      <w:r w:rsidR="004376DC" w:rsidRPr="00183C16">
        <w:rPr>
          <w:rStyle w:val="af1"/>
          <w:rFonts w:ascii="TH SarabunIT๙" w:hAnsi="TH SarabunIT๙" w:cs="TH SarabunIT๙"/>
          <w:b w:val="0"/>
          <w:bCs w:val="0"/>
          <w:cs/>
        </w:rPr>
        <w:t>คือ ดอกช้างน้าว</w:t>
      </w:r>
    </w:p>
    <w:p w14:paraId="78601F6B" w14:textId="77777777" w:rsidR="00E72412" w:rsidRPr="00183C16" w:rsidRDefault="00070434" w:rsidP="00E72412">
      <w:pPr>
        <w:jc w:val="thaiDistribute"/>
        <w:rPr>
          <w:rFonts w:ascii="TH SarabunIT๙" w:hAnsi="TH SarabunIT๙" w:cs="TH SarabunIT๙"/>
          <w:b/>
          <w:bCs/>
          <w:sz w:val="16"/>
          <w:szCs w:val="16"/>
        </w:rPr>
      </w:pPr>
      <w:r w:rsidRPr="00183C16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54144" behindDoc="1" locked="0" layoutInCell="1" allowOverlap="1" wp14:anchorId="408D84DC" wp14:editId="102EBDBF">
            <wp:simplePos x="0" y="0"/>
            <wp:positionH relativeFrom="column">
              <wp:posOffset>1836420</wp:posOffset>
            </wp:positionH>
            <wp:positionV relativeFrom="paragraph">
              <wp:posOffset>98425</wp:posOffset>
            </wp:positionV>
            <wp:extent cx="2091055" cy="1503045"/>
            <wp:effectExtent l="0" t="0" r="0" b="0"/>
            <wp:wrapNone/>
            <wp:docPr id="61" name="Picture 23" descr="flower_muk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flower_muk[1]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1055" cy="150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AA24316" w14:textId="77777777" w:rsidR="00E72412" w:rsidRPr="00183C16" w:rsidRDefault="00E72412" w:rsidP="00E72412">
      <w:pPr>
        <w:jc w:val="center"/>
        <w:rPr>
          <w:rFonts w:ascii="TH SarabunIT๙" w:hAnsi="TH SarabunIT๙" w:cs="TH SarabunIT๙"/>
          <w:b/>
          <w:bCs/>
        </w:rPr>
      </w:pPr>
    </w:p>
    <w:p w14:paraId="5DF4562B" w14:textId="77777777" w:rsidR="003E1C99" w:rsidRPr="00183C16" w:rsidRDefault="00F339D1" w:rsidP="00F339D1">
      <w:pPr>
        <w:pStyle w:val="af4"/>
        <w:spacing w:before="240"/>
        <w:ind w:right="-46"/>
        <w:jc w:val="thaiDistribute"/>
        <w:rPr>
          <w:rFonts w:ascii="TH SarabunIT๙" w:hAnsi="TH SarabunIT๙" w:cs="TH SarabunIT๙"/>
        </w:rPr>
      </w:pPr>
      <w:r w:rsidRPr="00183C16">
        <w:rPr>
          <w:rFonts w:ascii="TH SarabunIT๙" w:hAnsi="TH SarabunIT๙" w:cs="TH SarabunIT๙"/>
          <w:cs/>
        </w:rPr>
        <w:tab/>
      </w:r>
    </w:p>
    <w:p w14:paraId="019A8BC9" w14:textId="77777777" w:rsidR="003E1C99" w:rsidRDefault="003E1C99" w:rsidP="00F339D1">
      <w:pPr>
        <w:pStyle w:val="af4"/>
        <w:spacing w:before="240"/>
        <w:ind w:right="-46"/>
        <w:jc w:val="thaiDistribute"/>
        <w:rPr>
          <w:rFonts w:ascii="TH SarabunIT๙" w:hAnsi="TH SarabunIT๙" w:cs="TH SarabunIT๙"/>
        </w:rPr>
      </w:pPr>
    </w:p>
    <w:p w14:paraId="20F16188" w14:textId="77777777" w:rsidR="00EB32D9" w:rsidRPr="00183C16" w:rsidRDefault="00EB32D9" w:rsidP="00F339D1">
      <w:pPr>
        <w:pStyle w:val="af4"/>
        <w:spacing w:before="240"/>
        <w:ind w:right="-46"/>
        <w:jc w:val="thaiDistribute"/>
        <w:rPr>
          <w:rFonts w:ascii="TH SarabunIT๙" w:hAnsi="TH SarabunIT๙" w:cs="TH SarabunIT๙"/>
        </w:rPr>
      </w:pPr>
    </w:p>
    <w:p w14:paraId="67376B22" w14:textId="77777777" w:rsidR="003E1C99" w:rsidRPr="00EB32D9" w:rsidRDefault="003E1C99" w:rsidP="003E1C99">
      <w:pPr>
        <w:pStyle w:val="af4"/>
        <w:ind w:right="-45"/>
        <w:jc w:val="thaiDistribute"/>
        <w:rPr>
          <w:rFonts w:ascii="TH SarabunIT๙" w:hAnsi="TH SarabunIT๙" w:cs="TH SarabunIT๙"/>
          <w:sz w:val="14"/>
          <w:szCs w:val="14"/>
        </w:rPr>
      </w:pPr>
    </w:p>
    <w:p w14:paraId="5415DCB1" w14:textId="77777777" w:rsidR="00F339D1" w:rsidRPr="00183C16" w:rsidRDefault="00F339D1" w:rsidP="0080360A">
      <w:pPr>
        <w:pStyle w:val="af4"/>
        <w:ind w:right="-45" w:firstLine="851"/>
        <w:jc w:val="thaiDistribute"/>
        <w:rPr>
          <w:rFonts w:ascii="TH SarabunIT๙" w:hAnsi="TH SarabunIT๙" w:cs="TH SarabunIT๙"/>
        </w:rPr>
      </w:pPr>
      <w:r w:rsidRPr="00183C16">
        <w:rPr>
          <w:rFonts w:ascii="TH SarabunIT๙" w:hAnsi="TH SarabunIT๙" w:cs="TH SarabunIT๙"/>
          <w:cs/>
        </w:rPr>
        <w:t xml:space="preserve">ดอกช้างน้าว ชื่อวิทยาศาสตร์ </w:t>
      </w:r>
      <w:r w:rsidRPr="00183C16">
        <w:rPr>
          <w:rFonts w:ascii="TH SarabunIT๙" w:hAnsi="TH SarabunIT๙" w:cs="TH SarabunIT๙"/>
        </w:rPr>
        <w:t xml:space="preserve"> </w:t>
      </w:r>
      <w:proofErr w:type="spellStart"/>
      <w:r w:rsidRPr="00183C16">
        <w:rPr>
          <w:rFonts w:ascii="TH SarabunIT๙" w:hAnsi="TH SarabunIT๙" w:cs="TH SarabunIT๙"/>
        </w:rPr>
        <w:t>Ochna</w:t>
      </w:r>
      <w:proofErr w:type="spellEnd"/>
      <w:r w:rsidRPr="00183C16">
        <w:rPr>
          <w:rFonts w:ascii="TH SarabunIT๙" w:hAnsi="TH SarabunIT๙" w:cs="TH SarabunIT๙"/>
        </w:rPr>
        <w:t xml:space="preserve"> </w:t>
      </w:r>
      <w:proofErr w:type="spellStart"/>
      <w:r w:rsidRPr="00183C16">
        <w:rPr>
          <w:rFonts w:ascii="TH SarabunIT๙" w:hAnsi="TH SarabunIT๙" w:cs="TH SarabunIT๙"/>
        </w:rPr>
        <w:t>integerrima</w:t>
      </w:r>
      <w:proofErr w:type="spellEnd"/>
      <w:r w:rsidRPr="00183C16">
        <w:rPr>
          <w:rFonts w:ascii="TH SarabunIT๙" w:hAnsi="TH SarabunIT๙" w:cs="TH SarabunIT๙"/>
        </w:rPr>
        <w:t xml:space="preserve"> (</w:t>
      </w:r>
      <w:proofErr w:type="spellStart"/>
      <w:r w:rsidRPr="00183C16">
        <w:rPr>
          <w:rFonts w:ascii="TH SarabunIT๙" w:hAnsi="TH SarabunIT๙" w:cs="TH SarabunIT๙"/>
        </w:rPr>
        <w:t>Lour</w:t>
      </w:r>
      <w:proofErr w:type="spellEnd"/>
      <w:r w:rsidRPr="00183C16">
        <w:rPr>
          <w:rFonts w:ascii="TH SarabunIT๙" w:hAnsi="TH SarabunIT๙" w:cs="TH SarabunIT๙"/>
        </w:rPr>
        <w:t xml:space="preserve">.) </w:t>
      </w:r>
      <w:proofErr w:type="spellStart"/>
      <w:r w:rsidRPr="00183C16">
        <w:rPr>
          <w:rFonts w:ascii="TH SarabunIT๙" w:hAnsi="TH SarabunIT๙" w:cs="TH SarabunIT๙"/>
        </w:rPr>
        <w:t>Merr</w:t>
      </w:r>
      <w:proofErr w:type="spellEnd"/>
      <w:r w:rsidRPr="00183C16">
        <w:rPr>
          <w:rFonts w:ascii="TH SarabunIT๙" w:hAnsi="TH SarabunIT๙" w:cs="TH SarabunIT๙"/>
        </w:rPr>
        <w:t xml:space="preserve">. </w:t>
      </w:r>
      <w:r w:rsidRPr="00183C16">
        <w:rPr>
          <w:rFonts w:ascii="TH SarabunIT๙" w:hAnsi="TH SarabunIT๙" w:cs="TH SarabunIT๙"/>
          <w:cs/>
        </w:rPr>
        <w:t xml:space="preserve">วงศ์ </w:t>
      </w:r>
      <w:r w:rsidRPr="00183C16">
        <w:rPr>
          <w:rFonts w:ascii="TH SarabunIT๙" w:hAnsi="TH SarabunIT๙" w:cs="TH SarabunIT๙"/>
        </w:rPr>
        <w:t>OCHNACEAE</w:t>
      </w:r>
      <w:r w:rsidRPr="00183C16">
        <w:rPr>
          <w:rFonts w:ascii="TH SarabunIT๙" w:hAnsi="TH SarabunIT๙" w:cs="TH SarabunIT๙"/>
          <w:cs/>
        </w:rPr>
        <w:t xml:space="preserve"> มีถิ่นกำเนิด ในเอเชียตะวันออกเฉียงใต้ ลักษณะทั่วไป</w:t>
      </w:r>
      <w:r w:rsidRPr="00183C16">
        <w:rPr>
          <w:rFonts w:ascii="TH SarabunIT๙" w:hAnsi="TH SarabunIT๙" w:cs="TH SarabunIT๙"/>
        </w:rPr>
        <w:t xml:space="preserve"> </w:t>
      </w:r>
      <w:r w:rsidRPr="00183C16">
        <w:rPr>
          <w:rFonts w:ascii="TH SarabunIT๙" w:hAnsi="TH SarabunIT๙" w:cs="TH SarabunIT๙"/>
          <w:cs/>
        </w:rPr>
        <w:t>ต้นสูง ๓</w:t>
      </w:r>
      <w:r w:rsidRPr="00183C16">
        <w:rPr>
          <w:rFonts w:ascii="TH SarabunIT๙" w:hAnsi="TH SarabunIT๙" w:cs="TH SarabunIT๙"/>
        </w:rPr>
        <w:t xml:space="preserve"> – </w:t>
      </w:r>
      <w:r w:rsidRPr="00183C16">
        <w:rPr>
          <w:rFonts w:ascii="TH SarabunIT๙" w:hAnsi="TH SarabunIT๙" w:cs="TH SarabunIT๙"/>
          <w:cs/>
        </w:rPr>
        <w:t>๘</w:t>
      </w:r>
      <w:r w:rsidRPr="00183C16">
        <w:rPr>
          <w:rFonts w:ascii="TH SarabunIT๙" w:hAnsi="TH SarabunIT๙" w:cs="TH SarabunIT๙"/>
        </w:rPr>
        <w:t xml:space="preserve"> </w:t>
      </w:r>
      <w:r w:rsidRPr="00183C16">
        <w:rPr>
          <w:rFonts w:ascii="TH SarabunIT๙" w:hAnsi="TH SarabunIT๙" w:cs="TH SarabunIT๙"/>
          <w:cs/>
        </w:rPr>
        <w:t xml:space="preserve">เมตร ผลัดใบ เรือนยอดรูปใบหอก ขอบใบจักถี่ ใบเรียบเกลี้ยงเป็นมัน ออกดอกเป็นช่อที่ปลายกิ่ง ๒ </w:t>
      </w:r>
      <w:r w:rsidRPr="00183C16">
        <w:rPr>
          <w:rFonts w:ascii="TH SarabunIT๙" w:hAnsi="TH SarabunIT๙" w:cs="TH SarabunIT๙"/>
        </w:rPr>
        <w:t>–</w:t>
      </w:r>
      <w:r w:rsidRPr="00183C16">
        <w:rPr>
          <w:rFonts w:ascii="TH SarabunIT๙" w:hAnsi="TH SarabunIT๙" w:cs="TH SarabunIT๙"/>
          <w:cs/>
        </w:rPr>
        <w:t xml:space="preserve"> ๘</w:t>
      </w:r>
      <w:r w:rsidRPr="00183C16">
        <w:rPr>
          <w:rFonts w:ascii="TH SarabunIT๙" w:hAnsi="TH SarabunIT๙" w:cs="TH SarabunIT๙"/>
        </w:rPr>
        <w:t xml:space="preserve"> </w:t>
      </w:r>
      <w:r w:rsidRPr="00183C16">
        <w:rPr>
          <w:rFonts w:ascii="TH SarabunIT๙" w:hAnsi="TH SarabunIT๙" w:cs="TH SarabunIT๙"/>
          <w:cs/>
        </w:rPr>
        <w:t xml:space="preserve">ดอก มี ๕ </w:t>
      </w:r>
      <w:r w:rsidRPr="00183C16">
        <w:rPr>
          <w:rFonts w:ascii="TH SarabunIT๙" w:hAnsi="TH SarabunIT๙" w:cs="TH SarabunIT๙"/>
        </w:rPr>
        <w:t>–</w:t>
      </w:r>
      <w:r w:rsidRPr="00183C16">
        <w:rPr>
          <w:rFonts w:ascii="TH SarabunIT๙" w:hAnsi="TH SarabunIT๙" w:cs="TH SarabunIT๙"/>
          <w:cs/>
        </w:rPr>
        <w:t xml:space="preserve"> ๑๐</w:t>
      </w:r>
      <w:r w:rsidRPr="00183C16">
        <w:rPr>
          <w:rFonts w:ascii="TH SarabunIT๙" w:hAnsi="TH SarabunIT๙" w:cs="TH SarabunIT๙"/>
        </w:rPr>
        <w:t xml:space="preserve"> </w:t>
      </w:r>
      <w:r w:rsidRPr="00183C16">
        <w:rPr>
          <w:rFonts w:ascii="TH SarabunIT๙" w:hAnsi="TH SarabunIT๙" w:cs="TH SarabunIT๙"/>
          <w:cs/>
        </w:rPr>
        <w:t xml:space="preserve">กลีบ สีเหลืองดอกร่วงง่าย มีกลิ่นหอมอ่อน </w:t>
      </w:r>
      <w:r w:rsidR="0062664E" w:rsidRPr="00183C16">
        <w:rPr>
          <w:rFonts w:ascii="TH SarabunIT๙" w:hAnsi="TH SarabunIT๙" w:cs="TH SarabunIT๙"/>
          <w:cs/>
        </w:rPr>
        <w:t xml:space="preserve">         </w:t>
      </w:r>
      <w:r w:rsidRPr="00183C16">
        <w:rPr>
          <w:rFonts w:ascii="TH SarabunIT๙" w:hAnsi="TH SarabunIT๙" w:cs="TH SarabunIT๙"/>
          <w:cs/>
        </w:rPr>
        <w:lastRenderedPageBreak/>
        <w:t xml:space="preserve">ออกดอก เดือนมกราคม </w:t>
      </w:r>
      <w:r w:rsidRPr="00183C16">
        <w:rPr>
          <w:rFonts w:ascii="TH SarabunIT๙" w:hAnsi="TH SarabunIT๙" w:cs="TH SarabunIT๙"/>
        </w:rPr>
        <w:t>–</w:t>
      </w:r>
      <w:r w:rsidRPr="00183C16">
        <w:rPr>
          <w:rFonts w:ascii="TH SarabunIT๙" w:hAnsi="TH SarabunIT๙" w:cs="TH SarabunIT๙"/>
          <w:cs/>
        </w:rPr>
        <w:t xml:space="preserve"> พฤษภาคม ผลกลม เมื่อแก่เป็นสีดำมัน กลีบเลี้ยงยังคงติดอยู่บนผล แล้วเปลี่ยนจากสีเขียวเป็นแดง การขยายพันธุ์</w:t>
      </w:r>
      <w:r w:rsidRPr="00183C16">
        <w:rPr>
          <w:rFonts w:ascii="TH SarabunIT๙" w:hAnsi="TH SarabunIT๙" w:cs="TH SarabunIT๙"/>
        </w:rPr>
        <w:t xml:space="preserve"> </w:t>
      </w:r>
      <w:r w:rsidRPr="00183C16">
        <w:rPr>
          <w:rFonts w:ascii="TH SarabunIT๙" w:hAnsi="TH SarabunIT๙" w:cs="TH SarabunIT๙"/>
          <w:cs/>
        </w:rPr>
        <w:t>เพาะเมล็ด</w:t>
      </w:r>
      <w:r w:rsidRPr="00183C16">
        <w:rPr>
          <w:rFonts w:ascii="TH SarabunIT๙" w:hAnsi="TH SarabunIT๙" w:cs="TH SarabunIT๙"/>
        </w:rPr>
        <w:t xml:space="preserve"> </w:t>
      </w:r>
      <w:r w:rsidRPr="00183C16">
        <w:rPr>
          <w:rFonts w:ascii="TH SarabunIT๙" w:hAnsi="TH SarabunIT๙" w:cs="TH SarabunIT๙"/>
          <w:cs/>
        </w:rPr>
        <w:t>ตอนกิ่ง</w:t>
      </w:r>
      <w:r w:rsidRPr="00183C16">
        <w:rPr>
          <w:rFonts w:ascii="TH SarabunIT๙" w:hAnsi="TH SarabunIT๙" w:cs="TH SarabunIT๙"/>
        </w:rPr>
        <w:t xml:space="preserve"> </w:t>
      </w:r>
      <w:r w:rsidRPr="00183C16">
        <w:rPr>
          <w:rFonts w:ascii="TH SarabunIT๙" w:hAnsi="TH SarabunIT๙" w:cs="TH SarabunIT๙"/>
          <w:cs/>
        </w:rPr>
        <w:t>ตัดชำ สภาพที่เหมาะสม</w:t>
      </w:r>
      <w:r w:rsidRPr="00183C16">
        <w:rPr>
          <w:rFonts w:ascii="TH SarabunIT๙" w:hAnsi="TH SarabunIT๙" w:cs="TH SarabunIT๙"/>
        </w:rPr>
        <w:t xml:space="preserve"> </w:t>
      </w:r>
      <w:r w:rsidRPr="00183C16">
        <w:rPr>
          <w:rFonts w:ascii="TH SarabunIT๙" w:hAnsi="TH SarabunIT๙" w:cs="TH SarabunIT๙"/>
          <w:cs/>
        </w:rPr>
        <w:t>ดินร่วน ระบายน้ำดี แสงแดดจัด</w:t>
      </w:r>
    </w:p>
    <w:p w14:paraId="65C052A8" w14:textId="77777777" w:rsidR="002C7D76" w:rsidRPr="00597218" w:rsidRDefault="002C7D76" w:rsidP="002C7D76">
      <w:pPr>
        <w:pStyle w:val="af4"/>
        <w:tabs>
          <w:tab w:val="left" w:pos="851"/>
        </w:tabs>
        <w:spacing w:before="240"/>
        <w:ind w:right="-46"/>
        <w:rPr>
          <w:rFonts w:ascii="TH SarabunIT๙" w:hAnsi="TH SarabunIT๙" w:cs="TH SarabunIT๙"/>
        </w:rPr>
      </w:pPr>
      <w:r w:rsidRPr="00597218">
        <w:rPr>
          <w:rFonts w:ascii="TH SarabunIT๙" w:hAnsi="TH SarabunIT๙" w:cs="TH SarabunIT๙"/>
          <w:b/>
          <w:bCs/>
          <w:cs/>
        </w:rPr>
        <w:t>คำขวัญประจำจังหวัดมุกดาหาร</w:t>
      </w:r>
    </w:p>
    <w:p w14:paraId="1E2FE780" w14:textId="77777777" w:rsidR="002C7D76" w:rsidRPr="00597218" w:rsidRDefault="002C7D76" w:rsidP="002C7D76">
      <w:pPr>
        <w:pStyle w:val="af4"/>
        <w:spacing w:before="240"/>
        <w:ind w:right="-46"/>
        <w:jc w:val="thaiDistribute"/>
        <w:rPr>
          <w:rFonts w:ascii="TH SarabunIT๙" w:hAnsi="TH SarabunIT๙" w:cs="TH SarabunIT๙"/>
          <w:sz w:val="4"/>
          <w:szCs w:val="4"/>
        </w:rPr>
      </w:pPr>
    </w:p>
    <w:p w14:paraId="2ED0E5A1" w14:textId="77777777" w:rsidR="002C7D76" w:rsidRPr="00597218" w:rsidRDefault="002C7D76" w:rsidP="002C7D76">
      <w:pPr>
        <w:pStyle w:val="af4"/>
        <w:ind w:right="-46"/>
        <w:rPr>
          <w:rFonts w:ascii="TH SarabunIT๙" w:hAnsi="TH SarabunIT๙" w:cs="TH SarabunIT๙"/>
          <w:i/>
          <w:iCs/>
        </w:rPr>
      </w:pPr>
      <w:r w:rsidRPr="00597218">
        <w:rPr>
          <w:rFonts w:ascii="TH SarabunIT๙" w:hAnsi="TH SarabunIT๙" w:cs="TH SarabunIT๙"/>
          <w:i/>
          <w:iCs/>
          <w:cs/>
        </w:rPr>
        <w:t xml:space="preserve">หอแก้วสูงเสียดฟ้า  ภูผาเทิบแก่งกะเบา </w:t>
      </w:r>
    </w:p>
    <w:p w14:paraId="1F0619F2" w14:textId="77777777" w:rsidR="002C7D76" w:rsidRPr="00597218" w:rsidRDefault="002C7D76" w:rsidP="002C7D76">
      <w:pPr>
        <w:pStyle w:val="af4"/>
        <w:ind w:right="-46"/>
        <w:rPr>
          <w:rFonts w:ascii="TH SarabunIT๙" w:hAnsi="TH SarabunIT๙" w:cs="TH SarabunIT๙"/>
          <w:i/>
          <w:iCs/>
        </w:rPr>
      </w:pPr>
      <w:r w:rsidRPr="00597218">
        <w:rPr>
          <w:rFonts w:ascii="TH SarabunIT๙" w:hAnsi="TH SarabunIT๙" w:cs="TH SarabunIT๙"/>
          <w:i/>
          <w:iCs/>
          <w:cs/>
        </w:rPr>
        <w:t xml:space="preserve"> แปดเผ่าชนพื้นเมือง  ลือเลื่องมะขามหวาน </w:t>
      </w:r>
    </w:p>
    <w:p w14:paraId="481E2531" w14:textId="77777777" w:rsidR="002C7D76" w:rsidRPr="00597218" w:rsidRDefault="002C7D76" w:rsidP="002C7D76">
      <w:pPr>
        <w:pStyle w:val="af4"/>
        <w:ind w:right="-46"/>
        <w:rPr>
          <w:rFonts w:ascii="TH SarabunIT๙" w:hAnsi="TH SarabunIT๙" w:cs="TH SarabunIT๙"/>
          <w:i/>
          <w:iCs/>
        </w:rPr>
      </w:pPr>
      <w:r w:rsidRPr="00597218">
        <w:rPr>
          <w:rFonts w:ascii="TH SarabunIT๙" w:hAnsi="TH SarabunIT๙" w:cs="TH SarabunIT๙"/>
          <w:i/>
          <w:iCs/>
          <w:cs/>
        </w:rPr>
        <w:t xml:space="preserve"> กลองโบราณล้ำเลิศ  ถิ่นกำเนิดลำ</w:t>
      </w:r>
      <w:proofErr w:type="spellStart"/>
      <w:r w:rsidRPr="00597218">
        <w:rPr>
          <w:rFonts w:ascii="TH SarabunIT๙" w:hAnsi="TH SarabunIT๙" w:cs="TH SarabunIT๙"/>
          <w:i/>
          <w:iCs/>
          <w:cs/>
        </w:rPr>
        <w:t>ผญา</w:t>
      </w:r>
      <w:proofErr w:type="spellEnd"/>
      <w:r w:rsidRPr="00597218">
        <w:rPr>
          <w:rFonts w:ascii="TH SarabunIT๙" w:hAnsi="TH SarabunIT๙" w:cs="TH SarabunIT๙"/>
          <w:i/>
          <w:iCs/>
          <w:cs/>
        </w:rPr>
        <w:t xml:space="preserve">  </w:t>
      </w:r>
    </w:p>
    <w:p w14:paraId="47859F31" w14:textId="77777777" w:rsidR="002C7D76" w:rsidRPr="00597218" w:rsidRDefault="002C7D76" w:rsidP="002C7D76">
      <w:pPr>
        <w:pStyle w:val="af4"/>
        <w:ind w:right="-46"/>
        <w:rPr>
          <w:rFonts w:ascii="TH SarabunIT๙" w:hAnsi="TH SarabunIT๙" w:cs="TH SarabunIT๙"/>
          <w:i/>
          <w:iCs/>
          <w:cs/>
        </w:rPr>
      </w:pPr>
      <w:r w:rsidRPr="00597218">
        <w:rPr>
          <w:rFonts w:ascii="TH SarabunIT๙" w:hAnsi="TH SarabunIT๙" w:cs="TH SarabunIT๙"/>
          <w:i/>
          <w:iCs/>
          <w:cs/>
        </w:rPr>
        <w:t>ตระการตาชายโขง  เชื่อมโยงอินโดจีน</w:t>
      </w:r>
    </w:p>
    <w:p w14:paraId="6C390532" w14:textId="77777777" w:rsidR="002C7D76" w:rsidRPr="00597218" w:rsidRDefault="002C7D76" w:rsidP="002C7D76">
      <w:pPr>
        <w:pStyle w:val="af4"/>
        <w:spacing w:before="240"/>
        <w:jc w:val="thaiDistribute"/>
        <w:rPr>
          <w:rFonts w:ascii="TH SarabunIT๙" w:hAnsi="TH SarabunIT๙" w:cs="TH SarabunIT๙"/>
          <w:b/>
          <w:bCs/>
          <w:cs/>
        </w:rPr>
      </w:pPr>
      <w:r w:rsidRPr="00597218">
        <w:rPr>
          <w:rFonts w:ascii="TH SarabunIT๙" w:hAnsi="TH SarabunIT๙" w:cs="TH SarabunIT๙"/>
          <w:b/>
          <w:bCs/>
          <w:cs/>
        </w:rPr>
        <w:t>๑.๒ ที่ตั้งและอาณาเขต</w:t>
      </w:r>
    </w:p>
    <w:p w14:paraId="62894CAB" w14:textId="77777777" w:rsidR="002C7D76" w:rsidRPr="00597218" w:rsidRDefault="002C7D76" w:rsidP="002C7D76">
      <w:pPr>
        <w:pStyle w:val="af4"/>
        <w:ind w:right="-46"/>
        <w:rPr>
          <w:rFonts w:ascii="TH SarabunIT๙" w:hAnsi="TH SarabunIT๙" w:cs="TH SarabunIT๙"/>
          <w:b/>
          <w:bCs/>
        </w:rPr>
      </w:pPr>
      <w:r w:rsidRPr="00597218">
        <w:rPr>
          <w:rFonts w:ascii="TH SarabunIT๙" w:hAnsi="TH SarabunIT๙" w:cs="TH SarabunIT๙"/>
          <w:b/>
          <w:bCs/>
          <w:cs/>
        </w:rPr>
        <w:t>แผนที่จังหวัดมุกดาหาร</w:t>
      </w:r>
    </w:p>
    <w:p w14:paraId="484F1F8D" w14:textId="77777777" w:rsidR="002C7D76" w:rsidRPr="00597218" w:rsidRDefault="00070434" w:rsidP="002C7D76">
      <w:pPr>
        <w:pStyle w:val="af4"/>
        <w:ind w:right="-46"/>
        <w:rPr>
          <w:rFonts w:ascii="TH SarabunIT๙" w:hAnsi="TH SarabunIT๙" w:cs="TH SarabunIT๙"/>
        </w:rPr>
      </w:pPr>
      <w:r w:rsidRPr="00597218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66432" behindDoc="0" locked="0" layoutInCell="1" allowOverlap="1" wp14:anchorId="6C320959" wp14:editId="569D87AD">
            <wp:simplePos x="0" y="0"/>
            <wp:positionH relativeFrom="column">
              <wp:posOffset>814705</wp:posOffset>
            </wp:positionH>
            <wp:positionV relativeFrom="paragraph">
              <wp:posOffset>195580</wp:posOffset>
            </wp:positionV>
            <wp:extent cx="3545840" cy="2748915"/>
            <wp:effectExtent l="0" t="0" r="0" b="0"/>
            <wp:wrapNone/>
            <wp:docPr id="60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5840" cy="274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7A3F7D" w14:textId="77777777" w:rsidR="002C7D76" w:rsidRPr="00597218" w:rsidRDefault="002C7D76" w:rsidP="002C7D76">
      <w:pPr>
        <w:pStyle w:val="af4"/>
        <w:ind w:right="-46"/>
        <w:jc w:val="thaiDistribute"/>
        <w:rPr>
          <w:rFonts w:ascii="TH SarabunIT๙" w:hAnsi="TH SarabunIT๙" w:cs="TH SarabunIT๙"/>
        </w:rPr>
      </w:pPr>
    </w:p>
    <w:p w14:paraId="52E25B07" w14:textId="77777777" w:rsidR="002C7D76" w:rsidRDefault="002C7D76" w:rsidP="002C7D76">
      <w:pPr>
        <w:pStyle w:val="af4"/>
        <w:ind w:right="-46"/>
        <w:jc w:val="thaiDistribute"/>
        <w:rPr>
          <w:rFonts w:ascii="TH SarabunIT๙" w:hAnsi="TH SarabunIT๙" w:cs="TH SarabunIT๙"/>
        </w:rPr>
      </w:pPr>
    </w:p>
    <w:p w14:paraId="50CAF35C" w14:textId="77777777" w:rsidR="002C7D76" w:rsidRDefault="002C7D76" w:rsidP="002C7D76">
      <w:pPr>
        <w:pStyle w:val="af4"/>
        <w:ind w:right="-46"/>
        <w:jc w:val="thaiDistribute"/>
        <w:rPr>
          <w:rFonts w:ascii="TH SarabunIT๙" w:hAnsi="TH SarabunIT๙" w:cs="TH SarabunIT๙"/>
        </w:rPr>
      </w:pPr>
    </w:p>
    <w:p w14:paraId="14E6E5C5" w14:textId="77777777" w:rsidR="002C7D76" w:rsidRDefault="002C7D76" w:rsidP="002C7D76">
      <w:pPr>
        <w:pStyle w:val="af4"/>
        <w:ind w:right="-46"/>
        <w:jc w:val="thaiDistribute"/>
        <w:rPr>
          <w:rFonts w:ascii="TH SarabunIT๙" w:hAnsi="TH SarabunIT๙" w:cs="TH SarabunIT๙"/>
        </w:rPr>
      </w:pPr>
    </w:p>
    <w:p w14:paraId="790965C5" w14:textId="77777777" w:rsidR="002C7D76" w:rsidRDefault="002C7D76" w:rsidP="002C7D76">
      <w:pPr>
        <w:pStyle w:val="af4"/>
        <w:ind w:right="-46"/>
        <w:jc w:val="thaiDistribute"/>
        <w:rPr>
          <w:rFonts w:ascii="TH SarabunIT๙" w:hAnsi="TH SarabunIT๙" w:cs="TH SarabunIT๙"/>
        </w:rPr>
      </w:pPr>
    </w:p>
    <w:p w14:paraId="78922109" w14:textId="77777777" w:rsidR="002C7D76" w:rsidRPr="00597218" w:rsidRDefault="002C7D76" w:rsidP="002C7D76">
      <w:pPr>
        <w:pStyle w:val="af4"/>
        <w:ind w:right="-46"/>
        <w:jc w:val="thaiDistribute"/>
        <w:rPr>
          <w:rFonts w:ascii="TH SarabunIT๙" w:hAnsi="TH SarabunIT๙" w:cs="TH SarabunIT๙"/>
        </w:rPr>
      </w:pPr>
    </w:p>
    <w:p w14:paraId="190A5AD2" w14:textId="77777777" w:rsidR="002C7D76" w:rsidRPr="00597218" w:rsidRDefault="002C7D76" w:rsidP="002C7D76">
      <w:pPr>
        <w:pStyle w:val="af4"/>
        <w:ind w:right="-46"/>
        <w:jc w:val="thaiDistribute"/>
        <w:rPr>
          <w:rFonts w:ascii="TH SarabunIT๙" w:hAnsi="TH SarabunIT๙" w:cs="TH SarabunIT๙"/>
        </w:rPr>
      </w:pPr>
    </w:p>
    <w:p w14:paraId="3D4AEA34" w14:textId="77777777" w:rsidR="002C7D76" w:rsidRPr="00597218" w:rsidRDefault="002C7D76" w:rsidP="002C7D76">
      <w:pPr>
        <w:pStyle w:val="af4"/>
        <w:ind w:right="-46"/>
        <w:jc w:val="thaiDistribute"/>
        <w:rPr>
          <w:rFonts w:ascii="TH SarabunIT๙" w:hAnsi="TH SarabunIT๙" w:cs="TH SarabunIT๙"/>
        </w:rPr>
      </w:pPr>
    </w:p>
    <w:p w14:paraId="7E07A467" w14:textId="77777777" w:rsidR="002C7D76" w:rsidRPr="00597218" w:rsidRDefault="002C7D76" w:rsidP="002C7D76">
      <w:pPr>
        <w:pStyle w:val="af4"/>
        <w:ind w:right="-46"/>
        <w:jc w:val="thaiDistribute"/>
        <w:rPr>
          <w:rFonts w:ascii="TH SarabunIT๙" w:hAnsi="TH SarabunIT๙" w:cs="TH SarabunIT๙"/>
        </w:rPr>
      </w:pPr>
    </w:p>
    <w:p w14:paraId="063B099E" w14:textId="77777777" w:rsidR="002C7D76" w:rsidRPr="00597218" w:rsidRDefault="002C7D76" w:rsidP="002C7D76">
      <w:pPr>
        <w:pStyle w:val="af4"/>
        <w:ind w:right="-46"/>
        <w:jc w:val="thaiDistribute"/>
        <w:rPr>
          <w:rFonts w:ascii="TH SarabunIT๙" w:hAnsi="TH SarabunIT๙" w:cs="TH SarabunIT๙"/>
        </w:rPr>
      </w:pPr>
    </w:p>
    <w:p w14:paraId="21ECB22A" w14:textId="77777777" w:rsidR="002C7D76" w:rsidRPr="00597218" w:rsidRDefault="002C7D76" w:rsidP="002C7D76">
      <w:pPr>
        <w:pStyle w:val="af4"/>
        <w:ind w:right="-46"/>
        <w:jc w:val="thaiDistribute"/>
        <w:rPr>
          <w:rFonts w:ascii="TH SarabunIT๙" w:hAnsi="TH SarabunIT๙" w:cs="TH SarabunIT๙"/>
        </w:rPr>
      </w:pPr>
    </w:p>
    <w:p w14:paraId="107BBED7" w14:textId="77777777" w:rsidR="002C7D76" w:rsidRPr="00597218" w:rsidRDefault="002C7D76" w:rsidP="002C7D76">
      <w:pPr>
        <w:pStyle w:val="af4"/>
        <w:ind w:right="-46"/>
        <w:jc w:val="thaiDistribute"/>
        <w:rPr>
          <w:rFonts w:ascii="TH SarabunIT๙" w:hAnsi="TH SarabunIT๙" w:cs="TH SarabunIT๙"/>
        </w:rPr>
      </w:pPr>
    </w:p>
    <w:p w14:paraId="7654FFD1" w14:textId="77777777" w:rsidR="002C7D76" w:rsidRPr="00597218" w:rsidRDefault="002C7D76" w:rsidP="002C7D76">
      <w:pPr>
        <w:tabs>
          <w:tab w:val="left" w:pos="851"/>
        </w:tabs>
        <w:jc w:val="thaiDistribute"/>
        <w:rPr>
          <w:rFonts w:ascii="TH SarabunIT๙" w:hAnsi="TH SarabunIT๙" w:cs="TH SarabunIT๙"/>
        </w:rPr>
      </w:pPr>
      <w:r w:rsidRPr="00597218">
        <w:rPr>
          <w:rFonts w:ascii="TH SarabunIT๙" w:hAnsi="TH SarabunIT๙" w:cs="TH SarabunIT๙"/>
          <w:cs/>
        </w:rPr>
        <w:tab/>
        <w:t>จังหวัดมุกดาหาร มีพื้นที่ทั้งหมด ๔</w:t>
      </w:r>
      <w:r w:rsidRPr="00597218">
        <w:rPr>
          <w:rFonts w:ascii="TH SarabunIT๙" w:hAnsi="TH SarabunIT๙" w:cs="TH SarabunIT๙"/>
        </w:rPr>
        <w:t>,</w:t>
      </w:r>
      <w:r w:rsidRPr="00597218">
        <w:rPr>
          <w:rFonts w:ascii="TH SarabunIT๙" w:hAnsi="TH SarabunIT๙" w:cs="TH SarabunIT๙"/>
          <w:cs/>
        </w:rPr>
        <w:t>๔๐๗ ตร.กม. หรือ ๒</w:t>
      </w:r>
      <w:r w:rsidRPr="00597218">
        <w:rPr>
          <w:rFonts w:ascii="TH SarabunIT๙" w:hAnsi="TH SarabunIT๙" w:cs="TH SarabunIT๙"/>
        </w:rPr>
        <w:t>,</w:t>
      </w:r>
      <w:r w:rsidRPr="00597218">
        <w:rPr>
          <w:rFonts w:ascii="TH SarabunIT๙" w:hAnsi="TH SarabunIT๙" w:cs="TH SarabunIT๙"/>
          <w:cs/>
        </w:rPr>
        <w:t>๗๑๒</w:t>
      </w:r>
      <w:r w:rsidRPr="00597218">
        <w:rPr>
          <w:rFonts w:ascii="TH SarabunIT๙" w:hAnsi="TH SarabunIT๙" w:cs="TH SarabunIT๙"/>
        </w:rPr>
        <w:t>,</w:t>
      </w:r>
      <w:r>
        <w:rPr>
          <w:rFonts w:ascii="TH SarabunIT๙" w:hAnsi="TH SarabunIT๙" w:cs="TH SarabunIT๙"/>
          <w:cs/>
        </w:rPr>
        <w:t>๔๐๐ ไร่</w:t>
      </w:r>
      <w:r>
        <w:rPr>
          <w:rFonts w:ascii="TH SarabunIT๙" w:hAnsi="TH SarabunIT๙" w:cs="TH SarabunIT๙" w:hint="cs"/>
          <w:cs/>
        </w:rPr>
        <w:t xml:space="preserve"> </w:t>
      </w:r>
      <w:r w:rsidRPr="00597218">
        <w:rPr>
          <w:rFonts w:ascii="TH SarabunIT๙" w:hAnsi="TH SarabunIT๙" w:cs="TH SarabunIT๙"/>
          <w:cs/>
        </w:rPr>
        <w:t>อยู่ห่างกรุงเทพมหานคร ๖๔๒ กิโลเมตร มีแม่น้ำโขงเป็นเส้นกั้นพรมแดนระหว่างประเทศ ความยาวประมาณ ๗๒ กิโลเมตร โดยตั้งอยู่ตรงข้ามเมืองของสาธารณรัฐประชาธิปไตยประชาชนลาว</w:t>
      </w:r>
      <w:r w:rsidRPr="00597218">
        <w:rPr>
          <w:rFonts w:ascii="TH SarabunIT๙" w:hAnsi="TH SarabunIT๙" w:cs="TH SarabunIT๙"/>
          <w:spacing w:val="-6"/>
          <w:cs/>
        </w:rPr>
        <w:t>มีจำนวน ๓</w:t>
      </w:r>
      <w:r w:rsidRPr="00597218">
        <w:rPr>
          <w:rFonts w:ascii="TH SarabunIT๙" w:hAnsi="TH SarabunIT๙" w:cs="TH SarabunIT๙"/>
          <w:spacing w:val="-6"/>
        </w:rPr>
        <w:t xml:space="preserve"> </w:t>
      </w:r>
      <w:r w:rsidRPr="00597218">
        <w:rPr>
          <w:rFonts w:ascii="TH SarabunIT๙" w:hAnsi="TH SarabunIT๙" w:cs="TH SarabunIT๙"/>
          <w:spacing w:val="-6"/>
          <w:cs/>
        </w:rPr>
        <w:t>อำเภอ</w:t>
      </w:r>
      <w:r w:rsidRPr="00597218">
        <w:rPr>
          <w:rFonts w:ascii="TH SarabunIT๙" w:hAnsi="TH SarabunIT๙" w:cs="TH SarabunIT๙"/>
          <w:spacing w:val="-6"/>
        </w:rPr>
        <w:t xml:space="preserve">  </w:t>
      </w:r>
      <w:r w:rsidRPr="00597218">
        <w:rPr>
          <w:rFonts w:ascii="TH SarabunIT๙" w:hAnsi="TH SarabunIT๙" w:cs="TH SarabunIT๙"/>
          <w:spacing w:val="-6"/>
          <w:cs/>
        </w:rPr>
        <w:t>๙</w:t>
      </w:r>
      <w:r w:rsidRPr="00597218">
        <w:rPr>
          <w:rFonts w:ascii="TH SarabunIT๙" w:hAnsi="TH SarabunIT๙" w:cs="TH SarabunIT๙"/>
          <w:spacing w:val="-6"/>
        </w:rPr>
        <w:t xml:space="preserve"> </w:t>
      </w:r>
      <w:r w:rsidRPr="00597218">
        <w:rPr>
          <w:rFonts w:ascii="TH SarabunIT๙" w:hAnsi="TH SarabunIT๙" w:cs="TH SarabunIT๙"/>
          <w:spacing w:val="-6"/>
          <w:cs/>
        </w:rPr>
        <w:t>ตำบล</w:t>
      </w:r>
      <w:r w:rsidRPr="00597218">
        <w:rPr>
          <w:rFonts w:ascii="TH SarabunIT๙" w:hAnsi="TH SarabunIT๙" w:cs="TH SarabunIT๙"/>
          <w:spacing w:val="-6"/>
        </w:rPr>
        <w:t xml:space="preserve"> </w:t>
      </w:r>
      <w:r w:rsidRPr="00597218">
        <w:rPr>
          <w:rFonts w:ascii="TH SarabunIT๙" w:hAnsi="TH SarabunIT๙" w:cs="TH SarabunIT๙"/>
          <w:spacing w:val="-6"/>
          <w:cs/>
        </w:rPr>
        <w:t>๒๗</w:t>
      </w:r>
      <w:r w:rsidRPr="00597218">
        <w:rPr>
          <w:rFonts w:ascii="TH SarabunIT๙" w:hAnsi="TH SarabunIT๙" w:cs="TH SarabunIT๙"/>
          <w:spacing w:val="-6"/>
        </w:rPr>
        <w:t xml:space="preserve"> </w:t>
      </w:r>
      <w:r w:rsidRPr="00597218">
        <w:rPr>
          <w:rFonts w:ascii="TH SarabunIT๙" w:hAnsi="TH SarabunIT๙" w:cs="TH SarabunIT๙"/>
          <w:spacing w:val="-6"/>
          <w:cs/>
        </w:rPr>
        <w:t>หมู่บ้าน</w:t>
      </w:r>
      <w:r w:rsidRPr="00597218">
        <w:rPr>
          <w:rFonts w:ascii="TH SarabunIT๙" w:hAnsi="TH SarabunIT๙" w:cs="TH SarabunIT๙"/>
        </w:rPr>
        <w:t xml:space="preserve"> </w:t>
      </w:r>
      <w:r w:rsidRPr="00597218">
        <w:rPr>
          <w:rFonts w:ascii="TH SarabunIT๙" w:hAnsi="TH SarabunIT๙" w:cs="TH SarabunIT๙"/>
          <w:cs/>
        </w:rPr>
        <w:t>ดังนี้</w:t>
      </w:r>
    </w:p>
    <w:p w14:paraId="35E6DA3B" w14:textId="77777777" w:rsidR="002C7D76" w:rsidRPr="00597218" w:rsidRDefault="002C7D76" w:rsidP="002C7D76">
      <w:pPr>
        <w:tabs>
          <w:tab w:val="left" w:pos="851"/>
        </w:tabs>
        <w:ind w:firstLine="720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spacing w:val="-4"/>
          <w:cs/>
        </w:rPr>
        <w:tab/>
      </w:r>
      <w:r w:rsidRPr="00597218">
        <w:rPr>
          <w:rFonts w:ascii="TH SarabunIT๙" w:hAnsi="TH SarabunIT๙" w:cs="TH SarabunIT๙"/>
          <w:spacing w:val="-4"/>
          <w:cs/>
        </w:rPr>
        <w:t>อำเภอเมืองมุกดาหาร</w:t>
      </w:r>
      <w:r w:rsidRPr="00597218">
        <w:rPr>
          <w:rFonts w:ascii="TH SarabunIT๙" w:hAnsi="TH SarabunIT๙" w:cs="TH SarabunIT๙"/>
          <w:spacing w:val="-4"/>
        </w:rPr>
        <w:t xml:space="preserve">  </w:t>
      </w:r>
      <w:r w:rsidRPr="00597218">
        <w:rPr>
          <w:rFonts w:ascii="TH SarabunIT๙" w:hAnsi="TH SarabunIT๙" w:cs="TH SarabunIT๙"/>
          <w:spacing w:val="-4"/>
          <w:cs/>
        </w:rPr>
        <w:t>ติดต่อกับตาแสงจอมแก้ว</w:t>
      </w:r>
      <w:r w:rsidRPr="00597218">
        <w:rPr>
          <w:rFonts w:ascii="TH SarabunIT๙" w:hAnsi="TH SarabunIT๙" w:cs="TH SarabunIT๙"/>
          <w:spacing w:val="-4"/>
        </w:rPr>
        <w:t xml:space="preserve"> </w:t>
      </w:r>
      <w:r w:rsidRPr="00597218">
        <w:rPr>
          <w:rFonts w:ascii="TH SarabunIT๙" w:hAnsi="TH SarabunIT๙" w:cs="TH SarabunIT๙"/>
          <w:spacing w:val="-4"/>
          <w:cs/>
        </w:rPr>
        <w:t>ตาแสงโพนสวัน</w:t>
      </w:r>
      <w:r w:rsidRPr="00597218">
        <w:rPr>
          <w:rFonts w:ascii="TH SarabunIT๙" w:hAnsi="TH SarabunIT๙" w:cs="TH SarabunIT๙"/>
          <w:spacing w:val="-4"/>
        </w:rPr>
        <w:t xml:space="preserve"> </w:t>
      </w:r>
      <w:r w:rsidRPr="00597218">
        <w:rPr>
          <w:rFonts w:ascii="TH SarabunIT๙" w:hAnsi="TH SarabunIT๙" w:cs="TH SarabunIT๙"/>
          <w:spacing w:val="-4"/>
          <w:cs/>
        </w:rPr>
        <w:t>ตาแสงส้มป่อย เมืองคัน</w:t>
      </w:r>
      <w:proofErr w:type="spellStart"/>
      <w:r w:rsidRPr="00597218">
        <w:rPr>
          <w:rFonts w:ascii="TH SarabunIT๙" w:hAnsi="TH SarabunIT๙" w:cs="TH SarabunIT๙"/>
          <w:spacing w:val="-4"/>
          <w:cs/>
        </w:rPr>
        <w:t>ทะ</w:t>
      </w:r>
      <w:proofErr w:type="spellEnd"/>
      <w:r w:rsidRPr="00597218">
        <w:rPr>
          <w:rFonts w:ascii="TH SarabunIT๙" w:hAnsi="TH SarabunIT๙" w:cs="TH SarabunIT๙"/>
          <w:spacing w:val="-4"/>
          <w:cs/>
        </w:rPr>
        <w:t>บุรี</w:t>
      </w:r>
      <w:r w:rsidRPr="00597218">
        <w:rPr>
          <w:rFonts w:ascii="TH SarabunIT๙" w:hAnsi="TH SarabunIT๙" w:cs="TH SarabunIT๙"/>
        </w:rPr>
        <w:t xml:space="preserve">  (</w:t>
      </w:r>
      <w:r w:rsidRPr="00597218">
        <w:rPr>
          <w:rFonts w:ascii="TH SarabunIT๙" w:hAnsi="TH SarabunIT๙" w:cs="TH SarabunIT๙"/>
          <w:cs/>
        </w:rPr>
        <w:t>เมืองที่ตั้งของแขวงสะหวันนะเขต</w:t>
      </w:r>
      <w:r w:rsidRPr="00597218">
        <w:rPr>
          <w:rFonts w:ascii="TH SarabunIT๙" w:hAnsi="TH SarabunIT๙" w:cs="TH SarabunIT๙"/>
        </w:rPr>
        <w:t xml:space="preserve">) </w:t>
      </w:r>
      <w:r w:rsidRPr="00597218">
        <w:rPr>
          <w:rFonts w:ascii="TH SarabunIT๙" w:hAnsi="TH SarabunIT๙" w:cs="TH SarabunIT๙"/>
          <w:cs/>
        </w:rPr>
        <w:t>เป็นระยะทาง</w:t>
      </w:r>
      <w:r w:rsidRPr="00597218">
        <w:rPr>
          <w:rFonts w:ascii="TH SarabunIT๙" w:hAnsi="TH SarabunIT๙" w:cs="TH SarabunIT๙"/>
        </w:rPr>
        <w:t xml:space="preserve"> </w:t>
      </w:r>
      <w:r w:rsidRPr="00597218">
        <w:rPr>
          <w:rFonts w:ascii="TH SarabunIT๙" w:hAnsi="TH SarabunIT๙" w:cs="TH SarabunIT๙"/>
          <w:cs/>
        </w:rPr>
        <w:t>๒๙ กิโลเมตร</w:t>
      </w:r>
    </w:p>
    <w:p w14:paraId="744ED316" w14:textId="77777777" w:rsidR="002C7D76" w:rsidRPr="00597218" w:rsidRDefault="002C7D76" w:rsidP="002C7D76">
      <w:pPr>
        <w:tabs>
          <w:tab w:val="left" w:pos="851"/>
        </w:tabs>
        <w:ind w:right="-154" w:firstLine="720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spacing w:val="-4"/>
          <w:cs/>
        </w:rPr>
        <w:tab/>
      </w:r>
      <w:r w:rsidRPr="00597218">
        <w:rPr>
          <w:rFonts w:ascii="TH SarabunIT๙" w:hAnsi="TH SarabunIT๙" w:cs="TH SarabunIT๙"/>
          <w:spacing w:val="-4"/>
          <w:cs/>
        </w:rPr>
        <w:t>อำเภอดอนตาล</w:t>
      </w:r>
      <w:r w:rsidRPr="00597218">
        <w:rPr>
          <w:rFonts w:ascii="TH SarabunIT๙" w:hAnsi="TH SarabunIT๙" w:cs="TH SarabunIT๙"/>
          <w:spacing w:val="-4"/>
        </w:rPr>
        <w:t xml:space="preserve">  </w:t>
      </w:r>
      <w:r w:rsidRPr="00597218">
        <w:rPr>
          <w:rFonts w:ascii="TH SarabunIT๙" w:hAnsi="TH SarabunIT๙" w:cs="TH SarabunIT๙"/>
          <w:spacing w:val="-4"/>
          <w:cs/>
        </w:rPr>
        <w:t>ติดกับตาแสงส้มป่อย</w:t>
      </w:r>
      <w:r w:rsidRPr="00597218">
        <w:rPr>
          <w:rFonts w:ascii="TH SarabunIT๙" w:hAnsi="TH SarabunIT๙" w:cs="TH SarabunIT๙"/>
          <w:spacing w:val="-4"/>
        </w:rPr>
        <w:t xml:space="preserve">  </w:t>
      </w:r>
      <w:r w:rsidRPr="00597218">
        <w:rPr>
          <w:rFonts w:ascii="TH SarabunIT๙" w:hAnsi="TH SarabunIT๙" w:cs="TH SarabunIT๙"/>
          <w:spacing w:val="-4"/>
          <w:cs/>
        </w:rPr>
        <w:t>ตาแสงโพนส้มโฮ</w:t>
      </w:r>
      <w:proofErr w:type="spellStart"/>
      <w:r w:rsidRPr="00597218">
        <w:rPr>
          <w:rFonts w:ascii="TH SarabunIT๙" w:hAnsi="TH SarabunIT๙" w:cs="TH SarabunIT๙"/>
          <w:spacing w:val="-4"/>
          <w:cs/>
        </w:rPr>
        <w:t>้ง</w:t>
      </w:r>
      <w:proofErr w:type="spellEnd"/>
      <w:r w:rsidRPr="00597218">
        <w:rPr>
          <w:rFonts w:ascii="TH SarabunIT๙" w:hAnsi="TH SarabunIT๙" w:cs="TH SarabunIT๙"/>
          <w:spacing w:val="-4"/>
        </w:rPr>
        <w:t xml:space="preserve"> </w:t>
      </w:r>
      <w:r w:rsidRPr="00597218">
        <w:rPr>
          <w:rFonts w:ascii="TH SarabunIT๙" w:hAnsi="TH SarabunIT๙" w:cs="TH SarabunIT๙"/>
          <w:spacing w:val="-4"/>
          <w:cs/>
        </w:rPr>
        <w:t>เมืองคัน</w:t>
      </w:r>
      <w:proofErr w:type="spellStart"/>
      <w:r w:rsidRPr="00597218">
        <w:rPr>
          <w:rFonts w:ascii="TH SarabunIT๙" w:hAnsi="TH SarabunIT๙" w:cs="TH SarabunIT๙"/>
          <w:spacing w:val="-4"/>
          <w:cs/>
        </w:rPr>
        <w:t>ทะ</w:t>
      </w:r>
      <w:proofErr w:type="spellEnd"/>
      <w:r w:rsidRPr="00597218">
        <w:rPr>
          <w:rFonts w:ascii="TH SarabunIT๙" w:hAnsi="TH SarabunIT๙" w:cs="TH SarabunIT๙"/>
          <w:spacing w:val="-4"/>
          <w:cs/>
        </w:rPr>
        <w:t>บุรี</w:t>
      </w:r>
      <w:r w:rsidRPr="00597218">
        <w:rPr>
          <w:rFonts w:ascii="TH SarabunIT๙" w:hAnsi="TH SarabunIT๙" w:cs="TH SarabunIT๙"/>
          <w:spacing w:val="-4"/>
        </w:rPr>
        <w:t xml:space="preserve"> </w:t>
      </w:r>
      <w:r w:rsidRPr="00597218">
        <w:rPr>
          <w:rFonts w:ascii="TH SarabunIT๙" w:hAnsi="TH SarabunIT๙" w:cs="TH SarabunIT๙"/>
          <w:spacing w:val="-4"/>
          <w:cs/>
        </w:rPr>
        <w:t>แขวงสะหวันนะเขต</w:t>
      </w:r>
      <w:r w:rsidRPr="00597218">
        <w:rPr>
          <w:rFonts w:ascii="TH SarabunIT๙" w:hAnsi="TH SarabunIT๙" w:cs="TH SarabunIT๙"/>
          <w:spacing w:val="-4"/>
        </w:rPr>
        <w:t xml:space="preserve"> </w:t>
      </w:r>
      <w:r w:rsidRPr="00597218">
        <w:rPr>
          <w:rFonts w:ascii="TH SarabunIT๙" w:hAnsi="TH SarabunIT๙" w:cs="TH SarabunIT๙"/>
          <w:cs/>
        </w:rPr>
        <w:t>เป็นระยะทาง ๒๑</w:t>
      </w:r>
      <w:r w:rsidRPr="00597218">
        <w:rPr>
          <w:rFonts w:ascii="TH SarabunIT๙" w:hAnsi="TH SarabunIT๙" w:cs="TH SarabunIT๙"/>
        </w:rPr>
        <w:t xml:space="preserve"> </w:t>
      </w:r>
      <w:r w:rsidRPr="00597218">
        <w:rPr>
          <w:rFonts w:ascii="TH SarabunIT๙" w:hAnsi="TH SarabunIT๙" w:cs="TH SarabunIT๙"/>
          <w:cs/>
        </w:rPr>
        <w:t>กิโลเมตร</w:t>
      </w:r>
    </w:p>
    <w:p w14:paraId="0F04E20A" w14:textId="77777777" w:rsidR="002C7D76" w:rsidRPr="00597218" w:rsidRDefault="002C7D76" w:rsidP="002C7D76">
      <w:pPr>
        <w:tabs>
          <w:tab w:val="left" w:pos="851"/>
        </w:tabs>
        <w:ind w:right="-154" w:firstLine="720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spacing w:val="-6"/>
          <w:cs/>
        </w:rPr>
        <w:tab/>
      </w:r>
      <w:r w:rsidRPr="00597218">
        <w:rPr>
          <w:rFonts w:ascii="TH SarabunIT๙" w:hAnsi="TH SarabunIT๙" w:cs="TH SarabunIT๙"/>
          <w:spacing w:val="-6"/>
          <w:cs/>
        </w:rPr>
        <w:t>อำเภอหว้านใหญ่ ติดกับ ตาแสงจอมแก้ว</w:t>
      </w:r>
      <w:r w:rsidRPr="00597218">
        <w:rPr>
          <w:rFonts w:ascii="TH SarabunIT๙" w:hAnsi="TH SarabunIT๙" w:cs="TH SarabunIT๙"/>
          <w:spacing w:val="-6"/>
        </w:rPr>
        <w:t xml:space="preserve"> </w:t>
      </w:r>
      <w:r w:rsidRPr="00597218">
        <w:rPr>
          <w:rFonts w:ascii="TH SarabunIT๙" w:hAnsi="TH SarabunIT๙" w:cs="TH SarabunIT๙"/>
          <w:spacing w:val="-6"/>
          <w:cs/>
        </w:rPr>
        <w:t>ตาแสงท่าสะไหน</w:t>
      </w:r>
      <w:r w:rsidRPr="00597218">
        <w:rPr>
          <w:rFonts w:ascii="TH SarabunIT๙" w:hAnsi="TH SarabunIT๙" w:cs="TH SarabunIT๙"/>
          <w:spacing w:val="-6"/>
        </w:rPr>
        <w:t xml:space="preserve"> </w:t>
      </w:r>
      <w:r w:rsidRPr="00597218">
        <w:rPr>
          <w:rFonts w:ascii="TH SarabunIT๙" w:hAnsi="TH SarabunIT๙" w:cs="TH SarabunIT๙"/>
          <w:spacing w:val="-6"/>
          <w:cs/>
        </w:rPr>
        <w:t>และตาแสงแก่งกะเบา เมืองไชยบุรี</w:t>
      </w:r>
      <w:r w:rsidRPr="00597218">
        <w:rPr>
          <w:rFonts w:ascii="TH SarabunIT๙" w:hAnsi="TH SarabunIT๙" w:cs="TH SarabunIT๙"/>
        </w:rPr>
        <w:t xml:space="preserve"> </w:t>
      </w:r>
      <w:r w:rsidRPr="00597218">
        <w:rPr>
          <w:rFonts w:ascii="TH SarabunIT๙" w:hAnsi="TH SarabunIT๙" w:cs="TH SarabunIT๙"/>
          <w:cs/>
        </w:rPr>
        <w:t>แขวงสะหวันนะเขต</w:t>
      </w:r>
      <w:r w:rsidRPr="00597218">
        <w:rPr>
          <w:rFonts w:ascii="TH SarabunIT๙" w:hAnsi="TH SarabunIT๙" w:cs="TH SarabunIT๙"/>
        </w:rPr>
        <w:t xml:space="preserve">  </w:t>
      </w:r>
      <w:r w:rsidRPr="00597218">
        <w:rPr>
          <w:rFonts w:ascii="TH SarabunIT๙" w:hAnsi="TH SarabunIT๙" w:cs="TH SarabunIT๙"/>
          <w:cs/>
        </w:rPr>
        <w:t>เป็นระยะทาง</w:t>
      </w:r>
      <w:r w:rsidRPr="00597218">
        <w:rPr>
          <w:rFonts w:ascii="TH SarabunIT๙" w:hAnsi="TH SarabunIT๙" w:cs="TH SarabunIT๙"/>
        </w:rPr>
        <w:t xml:space="preserve"> </w:t>
      </w:r>
      <w:r w:rsidRPr="00597218">
        <w:rPr>
          <w:rFonts w:ascii="TH SarabunIT๙" w:hAnsi="TH SarabunIT๙" w:cs="TH SarabunIT๙"/>
          <w:cs/>
        </w:rPr>
        <w:t>๒๒</w:t>
      </w:r>
      <w:r w:rsidRPr="00597218">
        <w:rPr>
          <w:rFonts w:ascii="TH SarabunIT๙" w:hAnsi="TH SarabunIT๙" w:cs="TH SarabunIT๙"/>
        </w:rPr>
        <w:t xml:space="preserve"> </w:t>
      </w:r>
      <w:r w:rsidRPr="00597218">
        <w:rPr>
          <w:rFonts w:ascii="TH SarabunIT๙" w:hAnsi="TH SarabunIT๙" w:cs="TH SarabunIT๙"/>
          <w:cs/>
        </w:rPr>
        <w:t>กิโลเมตร</w:t>
      </w:r>
    </w:p>
    <w:p w14:paraId="4960549A" w14:textId="77777777" w:rsidR="002C7D76" w:rsidRPr="00597218" w:rsidRDefault="002C7D76" w:rsidP="002C7D76">
      <w:pPr>
        <w:pStyle w:val="af4"/>
        <w:tabs>
          <w:tab w:val="left" w:pos="851"/>
        </w:tabs>
        <w:ind w:right="-46"/>
        <w:jc w:val="thaiDistribute"/>
        <w:rPr>
          <w:rFonts w:ascii="TH SarabunIT๙" w:hAnsi="TH SarabunIT๙" w:cs="TH SarabunIT๙"/>
        </w:rPr>
      </w:pPr>
      <w:r w:rsidRPr="00597218">
        <w:rPr>
          <w:rFonts w:ascii="TH SarabunIT๙" w:hAnsi="TH SarabunIT๙" w:cs="TH SarabunIT๙"/>
          <w:cs/>
        </w:rPr>
        <w:t>โดยมีอาณาเขตติดต่อ ดังนี้</w:t>
      </w:r>
      <w:r w:rsidRPr="00597218">
        <w:rPr>
          <w:rFonts w:ascii="TH SarabunIT๙" w:hAnsi="TH SarabunIT๙" w:cs="TH SarabunIT๙"/>
        </w:rPr>
        <w:t xml:space="preserve"> </w:t>
      </w:r>
    </w:p>
    <w:p w14:paraId="0F9A6FEA" w14:textId="77777777" w:rsidR="002C7D76" w:rsidRPr="00597218" w:rsidRDefault="002C7D76" w:rsidP="002C7D76">
      <w:pPr>
        <w:pStyle w:val="af4"/>
        <w:tabs>
          <w:tab w:val="left" w:pos="851"/>
        </w:tabs>
        <w:ind w:right="-46"/>
        <w:jc w:val="thaiDistribute"/>
        <w:rPr>
          <w:rFonts w:ascii="TH SarabunIT๙" w:hAnsi="TH SarabunIT๙" w:cs="TH SarabunIT๙"/>
        </w:rPr>
      </w:pPr>
      <w:r w:rsidRPr="00597218">
        <w:rPr>
          <w:rFonts w:ascii="TH SarabunIT๙" w:hAnsi="TH SarabunIT๙" w:cs="TH SarabunIT๙"/>
          <w:cs/>
        </w:rPr>
        <w:tab/>
        <w:t xml:space="preserve">ทิศเหนือ </w:t>
      </w:r>
      <w:r w:rsidRPr="00597218">
        <w:rPr>
          <w:rFonts w:ascii="TH SarabunIT๙" w:hAnsi="TH SarabunIT๙" w:cs="TH SarabunIT๙"/>
          <w:cs/>
        </w:rPr>
        <w:tab/>
        <w:t>ติดต่อกับอำเภอนาแก อำเภอธาตุพนม จังหวัดนครพนม และอำเภอเต่างอย</w:t>
      </w:r>
    </w:p>
    <w:p w14:paraId="32C420ED" w14:textId="77777777" w:rsidR="002C7D76" w:rsidRPr="00597218" w:rsidRDefault="002C7D76" w:rsidP="002C7D76">
      <w:pPr>
        <w:pStyle w:val="af4"/>
        <w:tabs>
          <w:tab w:val="left" w:pos="851"/>
        </w:tabs>
        <w:ind w:right="-46"/>
        <w:jc w:val="thaiDistribute"/>
        <w:rPr>
          <w:rFonts w:ascii="TH SarabunIT๙" w:hAnsi="TH SarabunIT๙" w:cs="TH SarabunIT๙"/>
        </w:rPr>
      </w:pPr>
      <w:r w:rsidRPr="00597218">
        <w:rPr>
          <w:rFonts w:ascii="TH SarabunIT๙" w:hAnsi="TH SarabunIT๙" w:cs="TH SarabunIT๙"/>
          <w:cs/>
        </w:rPr>
        <w:tab/>
      </w:r>
      <w:r w:rsidRPr="00597218">
        <w:rPr>
          <w:rFonts w:ascii="TH SarabunIT๙" w:hAnsi="TH SarabunIT๙" w:cs="TH SarabunIT๙"/>
          <w:cs/>
        </w:rPr>
        <w:tab/>
      </w:r>
      <w:r w:rsidRPr="00597218">
        <w:rPr>
          <w:rFonts w:ascii="TH SarabunIT๙" w:hAnsi="TH SarabunIT๙" w:cs="TH SarabunIT๙"/>
          <w:cs/>
        </w:rPr>
        <w:tab/>
        <w:t>จังหวัดสกลนคร</w:t>
      </w:r>
      <w:r w:rsidRPr="00597218">
        <w:rPr>
          <w:rFonts w:ascii="TH SarabunIT๙" w:hAnsi="TH SarabunIT๙" w:cs="TH SarabunIT๙"/>
        </w:rPr>
        <w:t xml:space="preserve"> </w:t>
      </w:r>
    </w:p>
    <w:p w14:paraId="292FF16D" w14:textId="77777777" w:rsidR="002C7D76" w:rsidRPr="00597218" w:rsidRDefault="002C7D76" w:rsidP="002C7D76">
      <w:pPr>
        <w:pStyle w:val="af4"/>
        <w:tabs>
          <w:tab w:val="left" w:pos="851"/>
        </w:tabs>
        <w:ind w:right="-46"/>
        <w:jc w:val="thaiDistribute"/>
        <w:rPr>
          <w:rFonts w:ascii="TH SarabunIT๙" w:hAnsi="TH SarabunIT๙" w:cs="TH SarabunIT๙"/>
        </w:rPr>
      </w:pPr>
      <w:r w:rsidRPr="00597218">
        <w:rPr>
          <w:rFonts w:ascii="TH SarabunIT๙" w:hAnsi="TH SarabunIT๙" w:cs="TH SarabunIT๙"/>
        </w:rPr>
        <w:tab/>
      </w:r>
      <w:r w:rsidRPr="00597218">
        <w:rPr>
          <w:rFonts w:ascii="TH SarabunIT๙" w:hAnsi="TH SarabunIT๙" w:cs="TH SarabunIT๙"/>
          <w:cs/>
        </w:rPr>
        <w:t xml:space="preserve">ทิศใต้ </w:t>
      </w:r>
      <w:r w:rsidRPr="00597218">
        <w:rPr>
          <w:rFonts w:ascii="TH SarabunIT๙" w:hAnsi="TH SarabunIT๙" w:cs="TH SarabunIT๙"/>
          <w:cs/>
        </w:rPr>
        <w:tab/>
      </w:r>
      <w:r w:rsidRPr="00597218">
        <w:rPr>
          <w:rFonts w:ascii="TH SarabunIT๙" w:hAnsi="TH SarabunIT๙" w:cs="TH SarabunIT๙"/>
          <w:cs/>
        </w:rPr>
        <w:tab/>
        <w:t>ติดต่อกับอำเภอ</w:t>
      </w:r>
      <w:proofErr w:type="spellStart"/>
      <w:r w:rsidRPr="00597218">
        <w:rPr>
          <w:rFonts w:ascii="TH SarabunIT๙" w:hAnsi="TH SarabunIT๙" w:cs="TH SarabunIT๙"/>
          <w:cs/>
        </w:rPr>
        <w:t>เลิง</w:t>
      </w:r>
      <w:proofErr w:type="spellEnd"/>
      <w:r w:rsidRPr="00597218">
        <w:rPr>
          <w:rFonts w:ascii="TH SarabunIT๙" w:hAnsi="TH SarabunIT๙" w:cs="TH SarabunIT๙"/>
          <w:cs/>
        </w:rPr>
        <w:t xml:space="preserve">นกทา จังหวัดยโสธร อำเภอชานุมาน </w:t>
      </w:r>
    </w:p>
    <w:p w14:paraId="2F4DA775" w14:textId="77777777" w:rsidR="002C7D76" w:rsidRPr="00597218" w:rsidRDefault="002C7D76" w:rsidP="002C7D76">
      <w:pPr>
        <w:pStyle w:val="af4"/>
        <w:tabs>
          <w:tab w:val="left" w:pos="851"/>
        </w:tabs>
        <w:ind w:right="-46"/>
        <w:jc w:val="thaiDistribute"/>
        <w:rPr>
          <w:rFonts w:ascii="TH SarabunIT๙" w:hAnsi="TH SarabunIT๙" w:cs="TH SarabunIT๙"/>
        </w:rPr>
      </w:pPr>
      <w:r w:rsidRPr="00597218">
        <w:rPr>
          <w:rFonts w:ascii="TH SarabunIT๙" w:hAnsi="TH SarabunIT๙" w:cs="TH SarabunIT๙"/>
          <w:cs/>
        </w:rPr>
        <w:tab/>
      </w:r>
      <w:r w:rsidRPr="00597218">
        <w:rPr>
          <w:rFonts w:ascii="TH SarabunIT๙" w:hAnsi="TH SarabunIT๙" w:cs="TH SarabunIT๙"/>
          <w:cs/>
        </w:rPr>
        <w:tab/>
      </w:r>
      <w:r w:rsidRPr="00597218">
        <w:rPr>
          <w:rFonts w:ascii="TH SarabunIT๙" w:hAnsi="TH SarabunIT๙" w:cs="TH SarabunIT๙"/>
          <w:cs/>
        </w:rPr>
        <w:tab/>
        <w:t>จังหวัดอำนาจเจริญ</w:t>
      </w:r>
      <w:r w:rsidRPr="00597218">
        <w:rPr>
          <w:rFonts w:ascii="TH SarabunIT๙" w:hAnsi="TH SarabunIT๙" w:cs="TH SarabunIT๙"/>
        </w:rPr>
        <w:t xml:space="preserve"> </w:t>
      </w:r>
      <w:r w:rsidRPr="00597218">
        <w:rPr>
          <w:rFonts w:ascii="TH SarabunIT๙" w:hAnsi="TH SarabunIT๙" w:cs="TH SarabunIT๙"/>
          <w:cs/>
        </w:rPr>
        <w:t>และอำเภอหนองพอก จังหวัดร้อยเอ็ด</w:t>
      </w:r>
      <w:r w:rsidRPr="00597218">
        <w:rPr>
          <w:rFonts w:ascii="TH SarabunIT๙" w:hAnsi="TH SarabunIT๙" w:cs="TH SarabunIT๙"/>
        </w:rPr>
        <w:t xml:space="preserve"> </w:t>
      </w:r>
    </w:p>
    <w:p w14:paraId="511E0A92" w14:textId="77777777" w:rsidR="002C7D76" w:rsidRPr="00597218" w:rsidRDefault="002C7D76" w:rsidP="002C7D76">
      <w:pPr>
        <w:pStyle w:val="af4"/>
        <w:tabs>
          <w:tab w:val="left" w:pos="851"/>
        </w:tabs>
        <w:ind w:right="-46"/>
        <w:jc w:val="thaiDistribute"/>
        <w:rPr>
          <w:rFonts w:ascii="TH SarabunIT๙" w:hAnsi="TH SarabunIT๙" w:cs="TH SarabunIT๙"/>
        </w:rPr>
      </w:pPr>
      <w:r w:rsidRPr="00597218">
        <w:rPr>
          <w:rFonts w:ascii="TH SarabunIT๙" w:hAnsi="TH SarabunIT๙" w:cs="TH SarabunIT๙"/>
          <w:cs/>
        </w:rPr>
        <w:tab/>
        <w:t xml:space="preserve">ทิศตะวันออก </w:t>
      </w:r>
      <w:r w:rsidRPr="00597218">
        <w:rPr>
          <w:rFonts w:ascii="TH SarabunIT๙" w:hAnsi="TH SarabunIT๙" w:cs="TH SarabunIT๙"/>
          <w:cs/>
        </w:rPr>
        <w:tab/>
        <w:t>ติดต่อกับแขวงสะวันนะเขต สปป.ลาว โดยมีแม่น้ำโขงเป็นเส้นกั้นพรมแดน</w:t>
      </w:r>
      <w:r w:rsidRPr="00597218">
        <w:rPr>
          <w:rFonts w:ascii="TH SarabunIT๙" w:hAnsi="TH SarabunIT๙" w:cs="TH SarabunIT๙"/>
        </w:rPr>
        <w:t xml:space="preserve"> </w:t>
      </w:r>
    </w:p>
    <w:p w14:paraId="08885F6E" w14:textId="77777777" w:rsidR="002C7D76" w:rsidRPr="00597218" w:rsidRDefault="002C7D76" w:rsidP="002C7D76">
      <w:pPr>
        <w:pStyle w:val="af4"/>
        <w:tabs>
          <w:tab w:val="left" w:pos="851"/>
        </w:tabs>
        <w:ind w:right="-46"/>
        <w:jc w:val="thaiDistribute"/>
        <w:rPr>
          <w:rFonts w:ascii="TH SarabunIT๙" w:hAnsi="TH SarabunIT๙" w:cs="TH SarabunIT๙"/>
        </w:rPr>
      </w:pPr>
      <w:r w:rsidRPr="00597218">
        <w:rPr>
          <w:rFonts w:ascii="TH SarabunIT๙" w:hAnsi="TH SarabunIT๙" w:cs="TH SarabunIT๙"/>
          <w:cs/>
        </w:rPr>
        <w:lastRenderedPageBreak/>
        <w:tab/>
        <w:t xml:space="preserve">ทิศตะวันตก </w:t>
      </w:r>
      <w:r w:rsidRPr="00597218">
        <w:rPr>
          <w:rFonts w:ascii="TH SarabunIT๙" w:hAnsi="TH SarabunIT๙" w:cs="TH SarabunIT๙"/>
          <w:cs/>
        </w:rPr>
        <w:tab/>
        <w:t>ติดต่อกับอำเภอเขาวง อำเภอ</w:t>
      </w:r>
      <w:proofErr w:type="spellStart"/>
      <w:r w:rsidRPr="00597218">
        <w:rPr>
          <w:rFonts w:ascii="TH SarabunIT๙" w:hAnsi="TH SarabunIT๙" w:cs="TH SarabunIT๙"/>
          <w:cs/>
        </w:rPr>
        <w:t>กุฉิ</w:t>
      </w:r>
      <w:proofErr w:type="spellEnd"/>
      <w:r w:rsidRPr="00597218">
        <w:rPr>
          <w:rFonts w:ascii="TH SarabunIT๙" w:hAnsi="TH SarabunIT๙" w:cs="TH SarabunIT๙"/>
          <w:cs/>
        </w:rPr>
        <w:t xml:space="preserve">นารายณ์ จังหวัดกาฬสินธุ์ </w:t>
      </w:r>
    </w:p>
    <w:p w14:paraId="72C1B103" w14:textId="77777777" w:rsidR="002C7D76" w:rsidRPr="00597218" w:rsidRDefault="002C7D76" w:rsidP="002C7D76">
      <w:pPr>
        <w:pStyle w:val="af4"/>
        <w:tabs>
          <w:tab w:val="left" w:pos="851"/>
        </w:tabs>
        <w:ind w:right="-46"/>
        <w:jc w:val="thaiDistribute"/>
        <w:rPr>
          <w:rFonts w:ascii="TH SarabunIT๙" w:hAnsi="TH SarabunIT๙" w:cs="TH SarabunIT๙"/>
        </w:rPr>
      </w:pPr>
      <w:r w:rsidRPr="00597218">
        <w:rPr>
          <w:rFonts w:ascii="TH SarabunIT๙" w:hAnsi="TH SarabunIT๙" w:cs="TH SarabunIT๙"/>
          <w:cs/>
        </w:rPr>
        <w:tab/>
      </w:r>
      <w:r w:rsidRPr="00597218">
        <w:rPr>
          <w:rFonts w:ascii="TH SarabunIT๙" w:hAnsi="TH SarabunIT๙" w:cs="TH SarabunIT๙"/>
          <w:cs/>
        </w:rPr>
        <w:tab/>
      </w:r>
      <w:r w:rsidRPr="00597218">
        <w:rPr>
          <w:rFonts w:ascii="TH SarabunIT๙" w:hAnsi="TH SarabunIT๙" w:cs="TH SarabunIT๙"/>
          <w:cs/>
        </w:rPr>
        <w:tab/>
        <w:t>และอำเภอเมยวดี จังหวัดร้อยเอ็ด</w:t>
      </w:r>
    </w:p>
    <w:p w14:paraId="0BB0A6D2" w14:textId="77777777" w:rsidR="002C7D76" w:rsidRPr="00597218" w:rsidRDefault="002C7D76" w:rsidP="002C7D76">
      <w:pPr>
        <w:pStyle w:val="af4"/>
        <w:spacing w:before="240"/>
        <w:jc w:val="thaiDistribute"/>
        <w:rPr>
          <w:rFonts w:ascii="TH SarabunIT๙" w:hAnsi="TH SarabunIT๙" w:cs="TH SarabunIT๙"/>
          <w:b/>
          <w:bCs/>
        </w:rPr>
      </w:pPr>
      <w:r w:rsidRPr="00597218">
        <w:rPr>
          <w:rFonts w:ascii="TH SarabunIT๙" w:hAnsi="TH SarabunIT๙" w:cs="TH SarabunIT๙"/>
          <w:b/>
          <w:bCs/>
          <w:cs/>
        </w:rPr>
        <w:t>๑.๓ ข้อมูลการปกครอง/ประชากร</w:t>
      </w:r>
    </w:p>
    <w:p w14:paraId="12FC7AF7" w14:textId="77777777" w:rsidR="002C7D76" w:rsidRPr="00597218" w:rsidRDefault="002C7D76" w:rsidP="00EB32D9">
      <w:pPr>
        <w:tabs>
          <w:tab w:val="left" w:pos="426"/>
          <w:tab w:val="left" w:pos="1134"/>
        </w:tabs>
        <w:ind w:firstLine="426"/>
        <w:jc w:val="thaiDistribute"/>
        <w:rPr>
          <w:rFonts w:ascii="TH SarabunIT๙" w:hAnsi="TH SarabunIT๙" w:cs="TH SarabunIT๙"/>
          <w:b/>
          <w:bCs/>
        </w:rPr>
      </w:pPr>
      <w:r w:rsidRPr="00597218">
        <w:rPr>
          <w:rFonts w:ascii="TH SarabunIT๙" w:hAnsi="TH SarabunIT๙" w:cs="TH SarabunIT๙"/>
          <w:b/>
          <w:bCs/>
          <w:cs/>
        </w:rPr>
        <w:t xml:space="preserve">๑.๓.๑ </w:t>
      </w:r>
      <w:r w:rsidR="00EB32D9">
        <w:rPr>
          <w:rFonts w:ascii="TH SarabunIT๙" w:hAnsi="TH SarabunIT๙" w:cs="TH SarabunIT๙"/>
          <w:b/>
          <w:bCs/>
          <w:cs/>
        </w:rPr>
        <w:tab/>
      </w:r>
      <w:r w:rsidRPr="00597218">
        <w:rPr>
          <w:rFonts w:ascii="TH SarabunIT๙" w:hAnsi="TH SarabunIT๙" w:cs="TH SarabunIT๙"/>
          <w:b/>
          <w:bCs/>
          <w:cs/>
        </w:rPr>
        <w:t xml:space="preserve">เขตการปกครอง </w:t>
      </w:r>
    </w:p>
    <w:p w14:paraId="7B0623CD" w14:textId="77777777" w:rsidR="002C7D76" w:rsidRPr="00597218" w:rsidRDefault="002C7D76" w:rsidP="00EB32D9">
      <w:pPr>
        <w:tabs>
          <w:tab w:val="left" w:pos="1134"/>
        </w:tabs>
        <w:ind w:firstLine="992"/>
        <w:jc w:val="thaiDistribute"/>
        <w:rPr>
          <w:rFonts w:ascii="TH SarabunIT๙" w:hAnsi="TH SarabunIT๙" w:cs="TH SarabunIT๙"/>
          <w:b/>
          <w:bCs/>
        </w:rPr>
      </w:pPr>
      <w:r w:rsidRPr="00597218">
        <w:rPr>
          <w:rFonts w:ascii="TH SarabunIT๙" w:hAnsi="TH SarabunIT๙" w:cs="TH SarabunIT๙"/>
          <w:b/>
          <w:bCs/>
          <w:cs/>
        </w:rPr>
        <w:t xml:space="preserve"> </w:t>
      </w:r>
      <w:r w:rsidR="00EB32D9">
        <w:rPr>
          <w:rFonts w:ascii="TH SarabunIT๙" w:hAnsi="TH SarabunIT๙" w:cs="TH SarabunIT๙"/>
          <w:b/>
          <w:bCs/>
          <w:cs/>
        </w:rPr>
        <w:tab/>
      </w:r>
      <w:r w:rsidRPr="00597218">
        <w:rPr>
          <w:rFonts w:ascii="TH SarabunIT๙" w:hAnsi="TH SarabunIT๙" w:cs="TH SarabunIT๙"/>
          <w:cs/>
        </w:rPr>
        <w:t>จังหวัดมุกดาหารแบ่งเขตการปกครองเป็น ๗ อำเภอ ๕๒ ตำบล ๕๒๖ หมู่บ้าน องค์การบริหารส่วนจังหวัด (อบจ.) ๑ แห่ง เทศบาลเมือง ๑ แห่ง เทศบาลตำบล ๒๓ แห่ง และองค์การบริหารส่วนตำบล (อบต.) ๓๐ แห่ง แยกตามรายอำเภอได้ ดังนี้</w:t>
      </w:r>
    </w:p>
    <w:p w14:paraId="35987A04" w14:textId="77777777" w:rsidR="002C7D76" w:rsidRPr="00597218" w:rsidRDefault="002C7D76" w:rsidP="002C7D76">
      <w:pPr>
        <w:jc w:val="both"/>
        <w:rPr>
          <w:rFonts w:ascii="TH SarabunIT๙" w:hAnsi="TH SarabunIT๙" w:cs="TH SarabunIT๙"/>
          <w:sz w:val="16"/>
          <w:szCs w:val="16"/>
        </w:rPr>
      </w:pPr>
    </w:p>
    <w:tbl>
      <w:tblPr>
        <w:tblStyle w:val="4-1"/>
        <w:tblW w:w="9068" w:type="dxa"/>
        <w:tblLook w:val="01E0" w:firstRow="1" w:lastRow="1" w:firstColumn="1" w:lastColumn="1" w:noHBand="0" w:noVBand="0"/>
      </w:tblPr>
      <w:tblGrid>
        <w:gridCol w:w="2122"/>
        <w:gridCol w:w="1134"/>
        <w:gridCol w:w="993"/>
        <w:gridCol w:w="879"/>
        <w:gridCol w:w="963"/>
        <w:gridCol w:w="993"/>
        <w:gridCol w:w="850"/>
        <w:gridCol w:w="1134"/>
      </w:tblGrid>
      <w:tr w:rsidR="002C7D76" w:rsidRPr="00597218" w14:paraId="496C1731" w14:textId="77777777" w:rsidTr="0042259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  <w:vAlign w:val="center"/>
          </w:tcPr>
          <w:p w14:paraId="358DBFC0" w14:textId="77777777" w:rsidR="002C7D76" w:rsidRPr="00F3788B" w:rsidRDefault="002C7D76" w:rsidP="00A02BA2">
            <w:pPr>
              <w:spacing w:line="276" w:lineRule="auto"/>
              <w:jc w:val="center"/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F3788B">
              <w:rPr>
                <w:rFonts w:ascii="TH SarabunIT๙" w:hAnsi="TH SarabunIT๙" w:cs="TH SarabunIT๙"/>
                <w:color w:val="000000" w:themeColor="text1"/>
                <w:cs/>
              </w:rPr>
              <w:t>อำเภอ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134" w:type="dxa"/>
            <w:vAlign w:val="center"/>
          </w:tcPr>
          <w:p w14:paraId="1A01E97E" w14:textId="77777777" w:rsidR="002C7D76" w:rsidRPr="00F3788B" w:rsidRDefault="002C7D76" w:rsidP="00A02BA2">
            <w:pPr>
              <w:jc w:val="center"/>
              <w:rPr>
                <w:rFonts w:ascii="TH SarabunIT๙" w:hAnsi="TH SarabunIT๙" w:cs="TH SarabunIT๙"/>
                <w:color w:val="000000" w:themeColor="text1"/>
              </w:rPr>
            </w:pPr>
            <w:r w:rsidRPr="00F3788B">
              <w:rPr>
                <w:rFonts w:ascii="TH SarabunIT๙" w:hAnsi="TH SarabunIT๙" w:cs="TH SarabunIT๙"/>
                <w:color w:val="000000" w:themeColor="text1"/>
                <w:cs/>
              </w:rPr>
              <w:t xml:space="preserve">พื้นที่ </w:t>
            </w:r>
          </w:p>
          <w:p w14:paraId="566737DA" w14:textId="77777777" w:rsidR="002C7D76" w:rsidRPr="00F3788B" w:rsidRDefault="002C7D76" w:rsidP="00A02BA2">
            <w:pPr>
              <w:jc w:val="center"/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F3788B">
              <w:rPr>
                <w:rFonts w:ascii="TH SarabunIT๙" w:hAnsi="TH SarabunIT๙" w:cs="TH SarabunIT๙"/>
                <w:color w:val="000000" w:themeColor="text1"/>
                <w:cs/>
              </w:rPr>
              <w:t>(ตร.กม.)</w:t>
            </w:r>
          </w:p>
        </w:tc>
        <w:tc>
          <w:tcPr>
            <w:tcW w:w="993" w:type="dxa"/>
            <w:vAlign w:val="center"/>
          </w:tcPr>
          <w:p w14:paraId="50D67F0F" w14:textId="77777777" w:rsidR="002C7D76" w:rsidRPr="00F3788B" w:rsidRDefault="002C7D76" w:rsidP="00A02BA2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F3788B">
              <w:rPr>
                <w:rFonts w:ascii="TH SarabunIT๙" w:hAnsi="TH SarabunIT๙" w:cs="TH SarabunIT๙"/>
                <w:color w:val="000000" w:themeColor="text1"/>
                <w:cs/>
              </w:rPr>
              <w:t>ตำบล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879" w:type="dxa"/>
            <w:vAlign w:val="center"/>
          </w:tcPr>
          <w:p w14:paraId="4FD54C9F" w14:textId="77777777" w:rsidR="002C7D76" w:rsidRPr="00F3788B" w:rsidRDefault="002C7D76" w:rsidP="00A02BA2">
            <w:pPr>
              <w:spacing w:line="276" w:lineRule="auto"/>
              <w:jc w:val="center"/>
              <w:rPr>
                <w:rFonts w:ascii="TH SarabunIT๙" w:hAnsi="TH SarabunIT๙" w:cs="TH SarabunIT๙"/>
                <w:color w:val="000000" w:themeColor="text1"/>
              </w:rPr>
            </w:pPr>
            <w:r w:rsidRPr="00F3788B">
              <w:rPr>
                <w:rFonts w:ascii="TH SarabunIT๙" w:hAnsi="TH SarabunIT๙" w:cs="TH SarabunIT๙"/>
                <w:color w:val="000000" w:themeColor="text1"/>
                <w:cs/>
              </w:rPr>
              <w:t>หมู่บ้าน</w:t>
            </w:r>
          </w:p>
        </w:tc>
        <w:tc>
          <w:tcPr>
            <w:tcW w:w="963" w:type="dxa"/>
            <w:vAlign w:val="center"/>
          </w:tcPr>
          <w:p w14:paraId="44E9585D" w14:textId="77777777" w:rsidR="002C7D76" w:rsidRPr="00F3788B" w:rsidRDefault="002C7D76" w:rsidP="00A02BA2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F3788B">
              <w:rPr>
                <w:rFonts w:ascii="TH SarabunIT๙" w:hAnsi="TH SarabunIT๙" w:cs="TH SarabunIT๙"/>
                <w:color w:val="000000" w:themeColor="text1"/>
                <w:cs/>
              </w:rPr>
              <w:t>เทศบาลเมือง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93" w:type="dxa"/>
            <w:vAlign w:val="center"/>
          </w:tcPr>
          <w:p w14:paraId="46EFB124" w14:textId="77777777" w:rsidR="002C7D76" w:rsidRPr="00F3788B" w:rsidRDefault="002C7D76" w:rsidP="00A02BA2">
            <w:pPr>
              <w:spacing w:line="276" w:lineRule="auto"/>
              <w:jc w:val="center"/>
              <w:rPr>
                <w:rFonts w:ascii="TH SarabunIT๙" w:hAnsi="TH SarabunIT๙" w:cs="TH SarabunIT๙"/>
                <w:color w:val="000000" w:themeColor="text1"/>
              </w:rPr>
            </w:pPr>
            <w:r w:rsidRPr="00F3788B">
              <w:rPr>
                <w:rFonts w:ascii="TH SarabunIT๙" w:hAnsi="TH SarabunIT๙" w:cs="TH SarabunIT๙"/>
                <w:color w:val="000000" w:themeColor="text1"/>
                <w:cs/>
              </w:rPr>
              <w:t>เทศบาลตำบล</w:t>
            </w:r>
          </w:p>
        </w:tc>
        <w:tc>
          <w:tcPr>
            <w:tcW w:w="850" w:type="dxa"/>
            <w:vAlign w:val="center"/>
          </w:tcPr>
          <w:p w14:paraId="746B853F" w14:textId="77777777" w:rsidR="002C7D76" w:rsidRPr="00F3788B" w:rsidRDefault="002C7D76" w:rsidP="00A02BA2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F3788B">
              <w:rPr>
                <w:rFonts w:ascii="TH SarabunIT๙" w:hAnsi="TH SarabunIT๙" w:cs="TH SarabunIT๙"/>
                <w:color w:val="000000" w:themeColor="text1"/>
                <w:cs/>
              </w:rPr>
              <w:t>อบต.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134" w:type="dxa"/>
            <w:vAlign w:val="center"/>
          </w:tcPr>
          <w:p w14:paraId="5BE3B38D" w14:textId="77777777" w:rsidR="002C7D76" w:rsidRPr="00F3788B" w:rsidRDefault="002C7D76" w:rsidP="00A02BA2">
            <w:pPr>
              <w:spacing w:line="276" w:lineRule="auto"/>
              <w:jc w:val="center"/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F3788B">
              <w:rPr>
                <w:rFonts w:ascii="TH SarabunIT๙" w:hAnsi="TH SarabunIT๙" w:cs="TH SarabunIT๙"/>
                <w:color w:val="000000" w:themeColor="text1"/>
                <w:cs/>
              </w:rPr>
              <w:t>ระยะทาง(กม.)</w:t>
            </w:r>
          </w:p>
        </w:tc>
      </w:tr>
      <w:tr w:rsidR="002C7D76" w:rsidRPr="00597218" w14:paraId="5BE42304" w14:textId="77777777" w:rsidTr="004225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52C28D03" w14:textId="77777777" w:rsidR="002C7D76" w:rsidRPr="00F3788B" w:rsidRDefault="002C7D76" w:rsidP="00A02BA2">
            <w:pPr>
              <w:spacing w:line="276" w:lineRule="auto"/>
              <w:rPr>
                <w:rFonts w:ascii="TH SarabunIT๙" w:hAnsi="TH SarabunIT๙" w:cs="TH SarabunIT๙"/>
                <w:b w:val="0"/>
                <w:bCs w:val="0"/>
              </w:rPr>
            </w:pPr>
            <w:r w:rsidRPr="00F3788B">
              <w:rPr>
                <w:rFonts w:ascii="TH SarabunIT๙" w:hAnsi="TH SarabunIT๙" w:cs="TH SarabunIT๙"/>
                <w:b w:val="0"/>
                <w:bCs w:val="0"/>
                <w:cs/>
              </w:rPr>
              <w:t>อ.เมืองมุกดาหาร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134" w:type="dxa"/>
          </w:tcPr>
          <w:p w14:paraId="0CA8A09B" w14:textId="77777777" w:rsidR="002C7D76" w:rsidRPr="00597218" w:rsidRDefault="002C7D76" w:rsidP="00A02BA2">
            <w:pPr>
              <w:spacing w:before="100" w:beforeAutospacing="1" w:after="100" w:afterAutospacing="1" w:line="276" w:lineRule="auto"/>
              <w:jc w:val="center"/>
              <w:rPr>
                <w:rFonts w:ascii="TH SarabunIT๙" w:hAnsi="TH SarabunIT๙" w:cs="TH SarabunIT๙"/>
              </w:rPr>
            </w:pPr>
            <w:r w:rsidRPr="00597218">
              <w:rPr>
                <w:rFonts w:ascii="TH SarabunIT๙" w:hAnsi="TH SarabunIT๙" w:cs="TH SarabunIT๙"/>
                <w:cs/>
              </w:rPr>
              <w:t>๑</w:t>
            </w:r>
            <w:r w:rsidRPr="00597218">
              <w:rPr>
                <w:rFonts w:ascii="TH SarabunIT๙" w:hAnsi="TH SarabunIT๙" w:cs="TH SarabunIT๙"/>
              </w:rPr>
              <w:t>,</w:t>
            </w:r>
            <w:r w:rsidRPr="00597218">
              <w:rPr>
                <w:rFonts w:ascii="TH SarabunIT๙" w:hAnsi="TH SarabunIT๙" w:cs="TH SarabunIT๙"/>
                <w:cs/>
              </w:rPr>
              <w:t>๒๓๕</w:t>
            </w:r>
          </w:p>
        </w:tc>
        <w:tc>
          <w:tcPr>
            <w:tcW w:w="993" w:type="dxa"/>
          </w:tcPr>
          <w:p w14:paraId="3C261F18" w14:textId="77777777" w:rsidR="002C7D76" w:rsidRPr="00597218" w:rsidRDefault="002C7D76" w:rsidP="00A02BA2">
            <w:pPr>
              <w:spacing w:before="100" w:beforeAutospacing="1" w:after="100" w:afterAutospacing="1"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597218">
              <w:rPr>
                <w:rFonts w:ascii="TH SarabunIT๙" w:hAnsi="TH SarabunIT๙" w:cs="TH SarabunIT๙"/>
                <w:cs/>
              </w:rPr>
              <w:t>๑๒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879" w:type="dxa"/>
          </w:tcPr>
          <w:p w14:paraId="1D83ABD2" w14:textId="77777777" w:rsidR="002C7D76" w:rsidRPr="00597218" w:rsidRDefault="002C7D76" w:rsidP="00A02BA2">
            <w:pPr>
              <w:spacing w:before="100" w:beforeAutospacing="1" w:after="100" w:afterAutospacing="1" w:line="276" w:lineRule="auto"/>
              <w:jc w:val="center"/>
              <w:rPr>
                <w:rFonts w:ascii="TH SarabunIT๙" w:hAnsi="TH SarabunIT๙" w:cs="TH SarabunIT๙"/>
              </w:rPr>
            </w:pPr>
            <w:r w:rsidRPr="00597218">
              <w:rPr>
                <w:rFonts w:ascii="TH SarabunIT๙" w:hAnsi="TH SarabunIT๙" w:cs="TH SarabunIT๙"/>
                <w:cs/>
              </w:rPr>
              <w:t>๑๔๙</w:t>
            </w:r>
          </w:p>
        </w:tc>
        <w:tc>
          <w:tcPr>
            <w:tcW w:w="963" w:type="dxa"/>
          </w:tcPr>
          <w:p w14:paraId="5F63516F" w14:textId="77777777" w:rsidR="002C7D76" w:rsidRPr="00597218" w:rsidRDefault="002C7D76" w:rsidP="00A02BA2">
            <w:pPr>
              <w:spacing w:before="100" w:beforeAutospacing="1" w:after="100" w:afterAutospacing="1"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597218">
              <w:rPr>
                <w:rFonts w:ascii="TH SarabunIT๙" w:hAnsi="TH SarabunIT๙" w:cs="TH SarabunIT๙"/>
                <w:cs/>
              </w:rPr>
              <w:t>๑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93" w:type="dxa"/>
          </w:tcPr>
          <w:p w14:paraId="0037E75F" w14:textId="77777777" w:rsidR="002C7D76" w:rsidRPr="00597218" w:rsidRDefault="002C7D76" w:rsidP="00A02BA2">
            <w:pPr>
              <w:spacing w:before="100" w:beforeAutospacing="1" w:after="100" w:afterAutospacing="1" w:line="276" w:lineRule="auto"/>
              <w:jc w:val="center"/>
              <w:rPr>
                <w:rFonts w:ascii="TH SarabunIT๙" w:hAnsi="TH SarabunIT๙" w:cs="TH SarabunIT๙"/>
              </w:rPr>
            </w:pPr>
            <w:r w:rsidRPr="00597218">
              <w:rPr>
                <w:rFonts w:ascii="TH SarabunIT๙" w:hAnsi="TH SarabunIT๙" w:cs="TH SarabunIT๙"/>
                <w:cs/>
              </w:rPr>
              <w:t>๑๐</w:t>
            </w:r>
          </w:p>
        </w:tc>
        <w:tc>
          <w:tcPr>
            <w:tcW w:w="850" w:type="dxa"/>
          </w:tcPr>
          <w:p w14:paraId="7BB3C508" w14:textId="77777777" w:rsidR="002C7D76" w:rsidRPr="00597218" w:rsidRDefault="002C7D76" w:rsidP="00A02BA2">
            <w:pPr>
              <w:spacing w:before="100" w:beforeAutospacing="1" w:after="100" w:afterAutospacing="1"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/>
              </w:rPr>
            </w:pPr>
            <w:r w:rsidRPr="00597218">
              <w:rPr>
                <w:rFonts w:ascii="TH SarabunIT๙" w:hAnsi="TH SarabunIT๙" w:cs="TH SarabunIT๙"/>
                <w:color w:val="000000"/>
                <w:cs/>
              </w:rPr>
              <w:t>๒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134" w:type="dxa"/>
          </w:tcPr>
          <w:p w14:paraId="3A9AB37A" w14:textId="77777777" w:rsidR="002C7D76" w:rsidRPr="00F3788B" w:rsidRDefault="002C7D76" w:rsidP="00A02BA2">
            <w:pPr>
              <w:spacing w:before="100" w:beforeAutospacing="1" w:after="100" w:afterAutospacing="1" w:line="276" w:lineRule="auto"/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  <w:r w:rsidRPr="00F3788B">
              <w:rPr>
                <w:rFonts w:ascii="TH SarabunIT๙" w:hAnsi="TH SarabunIT๙" w:cs="TH SarabunIT๙"/>
                <w:b w:val="0"/>
                <w:bCs w:val="0"/>
                <w:cs/>
              </w:rPr>
              <w:t>๐</w:t>
            </w:r>
          </w:p>
        </w:tc>
      </w:tr>
      <w:tr w:rsidR="00F3788B" w:rsidRPr="00597218" w14:paraId="52DFD141" w14:textId="77777777" w:rsidTr="00422597">
        <w:trPr>
          <w:trHeight w:val="3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  <w:shd w:val="clear" w:color="auto" w:fill="auto"/>
          </w:tcPr>
          <w:p w14:paraId="7D843D37" w14:textId="334CFD76" w:rsidR="00F3788B" w:rsidRPr="00F3788B" w:rsidRDefault="00F3788B" w:rsidP="00F3788B">
            <w:pPr>
              <w:spacing w:line="276" w:lineRule="auto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F3788B">
              <w:rPr>
                <w:rFonts w:ascii="TH SarabunIT๙" w:hAnsi="TH SarabunIT๙" w:cs="TH SarabunIT๙"/>
                <w:b w:val="0"/>
                <w:bCs w:val="0"/>
                <w:cs/>
              </w:rPr>
              <w:t>อ.ดงหลวง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134" w:type="dxa"/>
            <w:shd w:val="clear" w:color="auto" w:fill="auto"/>
          </w:tcPr>
          <w:p w14:paraId="552D64C7" w14:textId="2BA45AB4" w:rsidR="00F3788B" w:rsidRPr="00597218" w:rsidRDefault="00F3788B" w:rsidP="00F3788B">
            <w:pPr>
              <w:spacing w:before="100" w:beforeAutospacing="1" w:after="100" w:afterAutospacing="1" w:line="276" w:lineRule="auto"/>
              <w:jc w:val="center"/>
              <w:rPr>
                <w:rFonts w:ascii="TH SarabunIT๙" w:hAnsi="TH SarabunIT๙" w:cs="TH SarabunIT๙"/>
                <w:cs/>
              </w:rPr>
            </w:pPr>
            <w:r w:rsidRPr="00597218">
              <w:rPr>
                <w:rFonts w:ascii="TH SarabunIT๙" w:hAnsi="TH SarabunIT๙" w:cs="TH SarabunIT๙"/>
                <w:cs/>
              </w:rPr>
              <w:t>๑</w:t>
            </w:r>
            <w:r w:rsidRPr="00597218">
              <w:rPr>
                <w:rFonts w:ascii="TH SarabunIT๙" w:hAnsi="TH SarabunIT๙" w:cs="TH SarabunIT๙"/>
              </w:rPr>
              <w:t>,</w:t>
            </w:r>
            <w:r w:rsidRPr="00597218">
              <w:rPr>
                <w:rFonts w:ascii="TH SarabunIT๙" w:hAnsi="TH SarabunIT๙" w:cs="TH SarabunIT๙"/>
                <w:cs/>
              </w:rPr>
              <w:t>๐๗๖</w:t>
            </w:r>
          </w:p>
        </w:tc>
        <w:tc>
          <w:tcPr>
            <w:tcW w:w="993" w:type="dxa"/>
            <w:shd w:val="clear" w:color="auto" w:fill="auto"/>
          </w:tcPr>
          <w:p w14:paraId="4980126A" w14:textId="5B388621" w:rsidR="00F3788B" w:rsidRPr="00597218" w:rsidRDefault="00F3788B" w:rsidP="00F3788B">
            <w:pPr>
              <w:spacing w:before="100" w:beforeAutospacing="1" w:after="100" w:afterAutospacing="1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597218">
              <w:rPr>
                <w:rFonts w:ascii="TH SarabunIT๙" w:hAnsi="TH SarabunIT๙" w:cs="TH SarabunIT๙"/>
                <w:cs/>
              </w:rPr>
              <w:t>๖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879" w:type="dxa"/>
            <w:shd w:val="clear" w:color="auto" w:fill="auto"/>
          </w:tcPr>
          <w:p w14:paraId="514F4A78" w14:textId="227E788E" w:rsidR="00F3788B" w:rsidRPr="00597218" w:rsidRDefault="00F3788B" w:rsidP="00F3788B">
            <w:pPr>
              <w:spacing w:before="100" w:beforeAutospacing="1" w:after="100" w:afterAutospacing="1" w:line="276" w:lineRule="auto"/>
              <w:jc w:val="center"/>
              <w:rPr>
                <w:rFonts w:ascii="TH SarabunIT๙" w:hAnsi="TH SarabunIT๙" w:cs="TH SarabunIT๙"/>
                <w:cs/>
              </w:rPr>
            </w:pPr>
            <w:r w:rsidRPr="00597218">
              <w:rPr>
                <w:rFonts w:ascii="TH SarabunIT๙" w:hAnsi="TH SarabunIT๙" w:cs="TH SarabunIT๙"/>
                <w:cs/>
              </w:rPr>
              <w:t>๖๐</w:t>
            </w:r>
          </w:p>
        </w:tc>
        <w:tc>
          <w:tcPr>
            <w:tcW w:w="963" w:type="dxa"/>
            <w:shd w:val="clear" w:color="auto" w:fill="auto"/>
          </w:tcPr>
          <w:p w14:paraId="69E8AEE4" w14:textId="68E3ADE2" w:rsidR="00F3788B" w:rsidRPr="00597218" w:rsidRDefault="00F3788B" w:rsidP="00F3788B">
            <w:pPr>
              <w:spacing w:before="100" w:beforeAutospacing="1" w:after="100" w:afterAutospacing="1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597218">
              <w:rPr>
                <w:rFonts w:ascii="TH SarabunIT๙" w:hAnsi="TH SarabunIT๙" w:cs="TH SarabunIT๙"/>
              </w:rPr>
              <w:t>-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93" w:type="dxa"/>
            <w:shd w:val="clear" w:color="auto" w:fill="auto"/>
          </w:tcPr>
          <w:p w14:paraId="1E8A3DBE" w14:textId="0192B031" w:rsidR="00F3788B" w:rsidRPr="00597218" w:rsidRDefault="00F3788B" w:rsidP="00F3788B">
            <w:pPr>
              <w:spacing w:before="100" w:beforeAutospacing="1" w:after="100" w:afterAutospacing="1" w:line="276" w:lineRule="auto"/>
              <w:jc w:val="center"/>
              <w:rPr>
                <w:rFonts w:ascii="TH SarabunIT๙" w:hAnsi="TH SarabunIT๙" w:cs="TH SarabunIT๙"/>
                <w:cs/>
              </w:rPr>
            </w:pPr>
            <w:r w:rsidRPr="00597218">
              <w:rPr>
                <w:rFonts w:ascii="TH SarabunIT๙" w:hAnsi="TH SarabunIT๙" w:cs="TH SarabunIT๙"/>
                <w:cs/>
              </w:rPr>
              <w:t>๓</w:t>
            </w:r>
          </w:p>
        </w:tc>
        <w:tc>
          <w:tcPr>
            <w:tcW w:w="850" w:type="dxa"/>
            <w:shd w:val="clear" w:color="auto" w:fill="auto"/>
          </w:tcPr>
          <w:p w14:paraId="386F5E7E" w14:textId="737DE94A" w:rsidR="00F3788B" w:rsidRPr="00597218" w:rsidRDefault="00F3788B" w:rsidP="00F3788B">
            <w:pPr>
              <w:spacing w:before="100" w:beforeAutospacing="1" w:after="100" w:afterAutospacing="1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/>
                <w:cs/>
              </w:rPr>
            </w:pPr>
            <w:r w:rsidRPr="00597218">
              <w:rPr>
                <w:rFonts w:ascii="TH SarabunIT๙" w:hAnsi="TH SarabunIT๙" w:cs="TH SarabunIT๙"/>
                <w:color w:val="000000"/>
                <w:cs/>
              </w:rPr>
              <w:t>๓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134" w:type="dxa"/>
            <w:shd w:val="clear" w:color="auto" w:fill="auto"/>
          </w:tcPr>
          <w:p w14:paraId="2388D1A8" w14:textId="406BC381" w:rsidR="00F3788B" w:rsidRPr="00F3788B" w:rsidRDefault="00F3788B" w:rsidP="00F3788B">
            <w:pPr>
              <w:spacing w:before="100" w:beforeAutospacing="1" w:after="100" w:afterAutospacing="1" w:line="276" w:lineRule="auto"/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F3788B">
              <w:rPr>
                <w:rFonts w:ascii="TH SarabunIT๙" w:hAnsi="TH SarabunIT๙" w:cs="TH SarabunIT๙"/>
                <w:b w:val="0"/>
                <w:bCs w:val="0"/>
                <w:cs/>
              </w:rPr>
              <w:t>๕๖</w:t>
            </w:r>
          </w:p>
        </w:tc>
      </w:tr>
      <w:tr w:rsidR="00F3788B" w:rsidRPr="00597218" w14:paraId="43D07831" w14:textId="77777777" w:rsidTr="004225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77795F8D" w14:textId="4978DCA3" w:rsidR="00F3788B" w:rsidRPr="00F3788B" w:rsidRDefault="00F3788B" w:rsidP="00F3788B">
            <w:pPr>
              <w:spacing w:line="276" w:lineRule="auto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F3788B">
              <w:rPr>
                <w:rFonts w:ascii="TH SarabunIT๙" w:hAnsi="TH SarabunIT๙" w:cs="TH SarabunIT๙"/>
                <w:b w:val="0"/>
                <w:bCs w:val="0"/>
                <w:cs/>
              </w:rPr>
              <w:t>อ.คำชะอี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134" w:type="dxa"/>
          </w:tcPr>
          <w:p w14:paraId="0653990A" w14:textId="3CB53262" w:rsidR="00F3788B" w:rsidRPr="00597218" w:rsidRDefault="00F3788B" w:rsidP="00F3788B">
            <w:pPr>
              <w:spacing w:before="100" w:beforeAutospacing="1" w:after="100" w:afterAutospacing="1" w:line="276" w:lineRule="auto"/>
              <w:jc w:val="center"/>
              <w:rPr>
                <w:rFonts w:ascii="TH SarabunIT๙" w:hAnsi="TH SarabunIT๙" w:cs="TH SarabunIT๙"/>
                <w:cs/>
              </w:rPr>
            </w:pPr>
            <w:r w:rsidRPr="00597218">
              <w:rPr>
                <w:rFonts w:ascii="TH SarabunIT๙" w:hAnsi="TH SarabunIT๙" w:cs="TH SarabunIT๙"/>
                <w:cs/>
              </w:rPr>
              <w:t>๗๑๓</w:t>
            </w:r>
          </w:p>
        </w:tc>
        <w:tc>
          <w:tcPr>
            <w:tcW w:w="993" w:type="dxa"/>
          </w:tcPr>
          <w:p w14:paraId="5022CF00" w14:textId="0E5A9E64" w:rsidR="00F3788B" w:rsidRPr="00597218" w:rsidRDefault="00F3788B" w:rsidP="00F3788B">
            <w:pPr>
              <w:spacing w:before="100" w:beforeAutospacing="1" w:after="100" w:afterAutospacing="1"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597218">
              <w:rPr>
                <w:rFonts w:ascii="TH SarabunIT๙" w:hAnsi="TH SarabunIT๙" w:cs="TH SarabunIT๙"/>
                <w:cs/>
              </w:rPr>
              <w:t>๙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879" w:type="dxa"/>
          </w:tcPr>
          <w:p w14:paraId="626C1FF2" w14:textId="457B0C10" w:rsidR="00F3788B" w:rsidRPr="00597218" w:rsidRDefault="00F3788B" w:rsidP="00F3788B">
            <w:pPr>
              <w:spacing w:before="100" w:beforeAutospacing="1" w:after="100" w:afterAutospacing="1" w:line="276" w:lineRule="auto"/>
              <w:jc w:val="center"/>
              <w:rPr>
                <w:rFonts w:ascii="TH SarabunIT๙" w:hAnsi="TH SarabunIT๙" w:cs="TH SarabunIT๙"/>
                <w:cs/>
              </w:rPr>
            </w:pPr>
            <w:r w:rsidRPr="00597218">
              <w:rPr>
                <w:rFonts w:ascii="TH SarabunIT๙" w:hAnsi="TH SarabunIT๙" w:cs="TH SarabunIT๙"/>
                <w:cs/>
              </w:rPr>
              <w:t>๘๘</w:t>
            </w:r>
          </w:p>
        </w:tc>
        <w:tc>
          <w:tcPr>
            <w:tcW w:w="963" w:type="dxa"/>
          </w:tcPr>
          <w:p w14:paraId="691264CC" w14:textId="1C8AA253" w:rsidR="00F3788B" w:rsidRPr="00597218" w:rsidRDefault="00F3788B" w:rsidP="00F3788B">
            <w:pPr>
              <w:spacing w:before="100" w:beforeAutospacing="1" w:after="100" w:afterAutospacing="1"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597218">
              <w:rPr>
                <w:rFonts w:ascii="TH SarabunIT๙" w:hAnsi="TH SarabunIT๙" w:cs="TH SarabunIT๙"/>
              </w:rPr>
              <w:t>-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93" w:type="dxa"/>
          </w:tcPr>
          <w:p w14:paraId="01B1D6CE" w14:textId="0D81FBD5" w:rsidR="00F3788B" w:rsidRPr="00597218" w:rsidRDefault="00F3788B" w:rsidP="00F3788B">
            <w:pPr>
              <w:spacing w:before="100" w:beforeAutospacing="1" w:after="100" w:afterAutospacing="1" w:line="276" w:lineRule="auto"/>
              <w:jc w:val="center"/>
              <w:rPr>
                <w:rFonts w:ascii="TH SarabunIT๙" w:hAnsi="TH SarabunIT๙" w:cs="TH SarabunIT๙"/>
                <w:cs/>
              </w:rPr>
            </w:pPr>
            <w:r w:rsidRPr="00597218">
              <w:rPr>
                <w:rFonts w:ascii="TH SarabunIT๙" w:hAnsi="TH SarabunIT๙" w:cs="TH SarabunIT๙"/>
                <w:cs/>
              </w:rPr>
              <w:t>๑</w:t>
            </w:r>
          </w:p>
        </w:tc>
        <w:tc>
          <w:tcPr>
            <w:tcW w:w="850" w:type="dxa"/>
          </w:tcPr>
          <w:p w14:paraId="1E8A5782" w14:textId="4EA6DE43" w:rsidR="00F3788B" w:rsidRPr="00597218" w:rsidRDefault="00F3788B" w:rsidP="00F3788B">
            <w:pPr>
              <w:spacing w:before="100" w:beforeAutospacing="1" w:after="100" w:afterAutospacing="1"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/>
                <w:cs/>
              </w:rPr>
            </w:pPr>
            <w:r w:rsidRPr="00597218">
              <w:rPr>
                <w:rFonts w:ascii="TH SarabunIT๙" w:hAnsi="TH SarabunIT๙" w:cs="TH SarabunIT๙"/>
                <w:color w:val="000000"/>
                <w:cs/>
              </w:rPr>
              <w:t>๙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134" w:type="dxa"/>
          </w:tcPr>
          <w:p w14:paraId="3C4BD252" w14:textId="72A99FE8" w:rsidR="00F3788B" w:rsidRPr="00F3788B" w:rsidRDefault="00F3788B" w:rsidP="00F3788B">
            <w:pPr>
              <w:spacing w:before="100" w:beforeAutospacing="1" w:after="100" w:afterAutospacing="1" w:line="276" w:lineRule="auto"/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F3788B">
              <w:rPr>
                <w:rFonts w:ascii="TH SarabunIT๙" w:hAnsi="TH SarabunIT๙" w:cs="TH SarabunIT๙"/>
                <w:b w:val="0"/>
                <w:bCs w:val="0"/>
                <w:cs/>
              </w:rPr>
              <w:t>๓๕</w:t>
            </w:r>
          </w:p>
        </w:tc>
      </w:tr>
      <w:tr w:rsidR="00F3788B" w:rsidRPr="00597218" w14:paraId="5D51C11E" w14:textId="77777777" w:rsidTr="00422597">
        <w:trPr>
          <w:trHeight w:val="3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  <w:shd w:val="clear" w:color="auto" w:fill="auto"/>
          </w:tcPr>
          <w:p w14:paraId="07E4C212" w14:textId="1F83CB95" w:rsidR="00F3788B" w:rsidRPr="00F3788B" w:rsidRDefault="00F3788B" w:rsidP="00F3788B">
            <w:pPr>
              <w:spacing w:line="276" w:lineRule="auto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F3788B">
              <w:rPr>
                <w:rFonts w:ascii="TH SarabunIT๙" w:hAnsi="TH SarabunIT๙" w:cs="TH SarabunIT๙"/>
                <w:b w:val="0"/>
                <w:bCs w:val="0"/>
                <w:cs/>
              </w:rPr>
              <w:t>อ.ดอนตาล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134" w:type="dxa"/>
            <w:shd w:val="clear" w:color="auto" w:fill="auto"/>
          </w:tcPr>
          <w:p w14:paraId="6DF5E28F" w14:textId="1E25E52E" w:rsidR="00F3788B" w:rsidRPr="00597218" w:rsidRDefault="00F3788B" w:rsidP="00F3788B">
            <w:pPr>
              <w:spacing w:before="100" w:beforeAutospacing="1" w:after="100" w:afterAutospacing="1" w:line="276" w:lineRule="auto"/>
              <w:jc w:val="center"/>
              <w:rPr>
                <w:rFonts w:ascii="TH SarabunIT๙" w:hAnsi="TH SarabunIT๙" w:cs="TH SarabunIT๙"/>
                <w:cs/>
              </w:rPr>
            </w:pPr>
            <w:r w:rsidRPr="00597218">
              <w:rPr>
                <w:rFonts w:ascii="TH SarabunIT๙" w:hAnsi="TH SarabunIT๙" w:cs="TH SarabunIT๙"/>
                <w:cs/>
              </w:rPr>
              <w:t>๕๑๑</w:t>
            </w:r>
          </w:p>
        </w:tc>
        <w:tc>
          <w:tcPr>
            <w:tcW w:w="993" w:type="dxa"/>
            <w:shd w:val="clear" w:color="auto" w:fill="auto"/>
          </w:tcPr>
          <w:p w14:paraId="0D0186BB" w14:textId="2ED5C538" w:rsidR="00F3788B" w:rsidRPr="00597218" w:rsidRDefault="00F3788B" w:rsidP="00F3788B">
            <w:pPr>
              <w:spacing w:before="100" w:beforeAutospacing="1" w:after="100" w:afterAutospacing="1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597218">
              <w:rPr>
                <w:rFonts w:ascii="TH SarabunIT๙" w:hAnsi="TH SarabunIT๙" w:cs="TH SarabunIT๙"/>
                <w:cs/>
              </w:rPr>
              <w:t>๗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879" w:type="dxa"/>
            <w:shd w:val="clear" w:color="auto" w:fill="auto"/>
          </w:tcPr>
          <w:p w14:paraId="0E9A744D" w14:textId="59FBAEF6" w:rsidR="00F3788B" w:rsidRPr="00597218" w:rsidRDefault="00F3788B" w:rsidP="00F3788B">
            <w:pPr>
              <w:spacing w:before="100" w:beforeAutospacing="1" w:after="100" w:afterAutospacing="1" w:line="276" w:lineRule="auto"/>
              <w:jc w:val="center"/>
              <w:rPr>
                <w:rFonts w:ascii="TH SarabunIT๙" w:hAnsi="TH SarabunIT๙" w:cs="TH SarabunIT๙"/>
                <w:cs/>
              </w:rPr>
            </w:pPr>
            <w:r w:rsidRPr="00597218">
              <w:rPr>
                <w:rFonts w:ascii="TH SarabunIT๙" w:hAnsi="TH SarabunIT๙" w:cs="TH SarabunIT๙"/>
                <w:cs/>
              </w:rPr>
              <w:t>๖๓</w:t>
            </w:r>
          </w:p>
        </w:tc>
        <w:tc>
          <w:tcPr>
            <w:tcW w:w="963" w:type="dxa"/>
            <w:shd w:val="clear" w:color="auto" w:fill="auto"/>
          </w:tcPr>
          <w:p w14:paraId="566C6292" w14:textId="2774075C" w:rsidR="00F3788B" w:rsidRPr="00597218" w:rsidRDefault="00F3788B" w:rsidP="00F3788B">
            <w:pPr>
              <w:spacing w:before="100" w:beforeAutospacing="1" w:after="100" w:afterAutospacing="1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597218">
              <w:rPr>
                <w:rFonts w:ascii="TH SarabunIT๙" w:hAnsi="TH SarabunIT๙" w:cs="TH SarabunIT๙"/>
              </w:rPr>
              <w:t>-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93" w:type="dxa"/>
            <w:shd w:val="clear" w:color="auto" w:fill="auto"/>
          </w:tcPr>
          <w:p w14:paraId="170E6883" w14:textId="294B0ECB" w:rsidR="00F3788B" w:rsidRPr="00597218" w:rsidRDefault="00F3788B" w:rsidP="00F3788B">
            <w:pPr>
              <w:spacing w:before="100" w:beforeAutospacing="1" w:after="100" w:afterAutospacing="1" w:line="276" w:lineRule="auto"/>
              <w:jc w:val="center"/>
              <w:rPr>
                <w:rFonts w:ascii="TH SarabunIT๙" w:hAnsi="TH SarabunIT๙" w:cs="TH SarabunIT๙"/>
                <w:cs/>
              </w:rPr>
            </w:pPr>
            <w:r w:rsidRPr="00597218">
              <w:rPr>
                <w:rFonts w:ascii="TH SarabunIT๙" w:hAnsi="TH SarabunIT๙" w:cs="TH SarabunIT๙"/>
                <w:cs/>
              </w:rPr>
              <w:t>๓</w:t>
            </w:r>
          </w:p>
        </w:tc>
        <w:tc>
          <w:tcPr>
            <w:tcW w:w="850" w:type="dxa"/>
            <w:shd w:val="clear" w:color="auto" w:fill="auto"/>
          </w:tcPr>
          <w:p w14:paraId="1ECC2B87" w14:textId="3F834854" w:rsidR="00F3788B" w:rsidRPr="00597218" w:rsidRDefault="00F3788B" w:rsidP="00F3788B">
            <w:pPr>
              <w:spacing w:before="100" w:beforeAutospacing="1" w:after="100" w:afterAutospacing="1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/>
                <w:cs/>
              </w:rPr>
            </w:pPr>
            <w:r w:rsidRPr="00597218">
              <w:rPr>
                <w:rFonts w:ascii="TH SarabunIT๙" w:hAnsi="TH SarabunIT๙" w:cs="TH SarabunIT๙"/>
                <w:color w:val="000000"/>
                <w:cs/>
              </w:rPr>
              <w:t>๕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134" w:type="dxa"/>
            <w:shd w:val="clear" w:color="auto" w:fill="auto"/>
          </w:tcPr>
          <w:p w14:paraId="19AEADE4" w14:textId="2A7A9C67" w:rsidR="00F3788B" w:rsidRPr="00F3788B" w:rsidRDefault="00F3788B" w:rsidP="00F3788B">
            <w:pPr>
              <w:spacing w:before="100" w:beforeAutospacing="1" w:after="100" w:afterAutospacing="1" w:line="276" w:lineRule="auto"/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F3788B">
              <w:rPr>
                <w:rFonts w:ascii="TH SarabunIT๙" w:hAnsi="TH SarabunIT๙" w:cs="TH SarabunIT๙"/>
                <w:b w:val="0"/>
                <w:bCs w:val="0"/>
                <w:cs/>
              </w:rPr>
              <w:t>๓๓</w:t>
            </w:r>
          </w:p>
        </w:tc>
      </w:tr>
      <w:tr w:rsidR="00F3788B" w:rsidRPr="00597218" w14:paraId="31F164A8" w14:textId="77777777" w:rsidTr="004225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</w:tcPr>
          <w:p w14:paraId="24E54567" w14:textId="7AAFE4C8" w:rsidR="00F3788B" w:rsidRPr="00F3788B" w:rsidRDefault="00F3788B" w:rsidP="00F3788B">
            <w:pPr>
              <w:spacing w:line="276" w:lineRule="auto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F3788B">
              <w:rPr>
                <w:rFonts w:ascii="TH SarabunIT๙" w:hAnsi="TH SarabunIT๙" w:cs="TH SarabunIT๙"/>
                <w:b w:val="0"/>
                <w:bCs w:val="0"/>
                <w:cs/>
              </w:rPr>
              <w:t>อ.หนองสูง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134" w:type="dxa"/>
          </w:tcPr>
          <w:p w14:paraId="0AA4365F" w14:textId="48E8BA0D" w:rsidR="00F3788B" w:rsidRPr="00597218" w:rsidRDefault="00F3788B" w:rsidP="00F3788B">
            <w:pPr>
              <w:spacing w:before="100" w:beforeAutospacing="1" w:after="100" w:afterAutospacing="1" w:line="276" w:lineRule="auto"/>
              <w:jc w:val="center"/>
              <w:rPr>
                <w:rFonts w:ascii="TH SarabunIT๙" w:hAnsi="TH SarabunIT๙" w:cs="TH SarabunIT๙"/>
                <w:cs/>
              </w:rPr>
            </w:pPr>
            <w:r w:rsidRPr="00597218">
              <w:rPr>
                <w:rFonts w:ascii="TH SarabunIT๙" w:hAnsi="TH SarabunIT๙" w:cs="TH SarabunIT๙"/>
                <w:cs/>
              </w:rPr>
              <w:t>๔๑๐</w:t>
            </w:r>
          </w:p>
        </w:tc>
        <w:tc>
          <w:tcPr>
            <w:tcW w:w="993" w:type="dxa"/>
          </w:tcPr>
          <w:p w14:paraId="58C68598" w14:textId="2336660E" w:rsidR="00F3788B" w:rsidRPr="00597218" w:rsidRDefault="00F3788B" w:rsidP="00F3788B">
            <w:pPr>
              <w:spacing w:before="100" w:beforeAutospacing="1" w:after="100" w:afterAutospacing="1"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597218">
              <w:rPr>
                <w:rFonts w:ascii="TH SarabunIT๙" w:hAnsi="TH SarabunIT๙" w:cs="TH SarabunIT๙"/>
                <w:cs/>
              </w:rPr>
              <w:t>๖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879" w:type="dxa"/>
          </w:tcPr>
          <w:p w14:paraId="53000311" w14:textId="78F5FF0C" w:rsidR="00F3788B" w:rsidRPr="00597218" w:rsidRDefault="00F3788B" w:rsidP="00F3788B">
            <w:pPr>
              <w:spacing w:before="100" w:beforeAutospacing="1" w:after="100" w:afterAutospacing="1" w:line="276" w:lineRule="auto"/>
              <w:jc w:val="center"/>
              <w:rPr>
                <w:rFonts w:ascii="TH SarabunIT๙" w:hAnsi="TH SarabunIT๙" w:cs="TH SarabunIT๙"/>
                <w:cs/>
              </w:rPr>
            </w:pPr>
            <w:r w:rsidRPr="00597218">
              <w:rPr>
                <w:rFonts w:ascii="TH SarabunIT๙" w:hAnsi="TH SarabunIT๙" w:cs="TH SarabunIT๙"/>
                <w:cs/>
              </w:rPr>
              <w:t>๔๔</w:t>
            </w:r>
          </w:p>
        </w:tc>
        <w:tc>
          <w:tcPr>
            <w:tcW w:w="963" w:type="dxa"/>
          </w:tcPr>
          <w:p w14:paraId="42827DC4" w14:textId="10467902" w:rsidR="00F3788B" w:rsidRPr="00597218" w:rsidRDefault="00F3788B" w:rsidP="00F3788B">
            <w:pPr>
              <w:spacing w:before="100" w:beforeAutospacing="1" w:after="100" w:afterAutospacing="1"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597218">
              <w:rPr>
                <w:rFonts w:ascii="TH SarabunIT๙" w:hAnsi="TH SarabunIT๙" w:cs="TH SarabunIT๙"/>
                <w:cs/>
              </w:rPr>
              <w:t>-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93" w:type="dxa"/>
          </w:tcPr>
          <w:p w14:paraId="231F92D5" w14:textId="7A9CE8C3" w:rsidR="00F3788B" w:rsidRPr="00597218" w:rsidRDefault="00F3788B" w:rsidP="00F3788B">
            <w:pPr>
              <w:spacing w:before="100" w:beforeAutospacing="1" w:after="100" w:afterAutospacing="1" w:line="276" w:lineRule="auto"/>
              <w:jc w:val="center"/>
              <w:rPr>
                <w:rFonts w:ascii="TH SarabunIT๙" w:hAnsi="TH SarabunIT๙" w:cs="TH SarabunIT๙"/>
                <w:cs/>
              </w:rPr>
            </w:pPr>
            <w:r w:rsidRPr="00597218">
              <w:rPr>
                <w:rFonts w:ascii="TH SarabunIT๙" w:hAnsi="TH SarabunIT๙" w:cs="TH SarabunIT๙"/>
                <w:cs/>
              </w:rPr>
              <w:t>๓</w:t>
            </w:r>
          </w:p>
        </w:tc>
        <w:tc>
          <w:tcPr>
            <w:tcW w:w="850" w:type="dxa"/>
          </w:tcPr>
          <w:p w14:paraId="0D50CBED" w14:textId="709A7307" w:rsidR="00F3788B" w:rsidRPr="00597218" w:rsidRDefault="00F3788B" w:rsidP="00F3788B">
            <w:pPr>
              <w:spacing w:before="100" w:beforeAutospacing="1" w:after="100" w:afterAutospacing="1"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/>
                <w:cs/>
              </w:rPr>
            </w:pPr>
            <w:r w:rsidRPr="00597218">
              <w:rPr>
                <w:rFonts w:ascii="TH SarabunIT๙" w:hAnsi="TH SarabunIT๙" w:cs="TH SarabunIT๙"/>
                <w:color w:val="000000"/>
                <w:cs/>
              </w:rPr>
              <w:t>๒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134" w:type="dxa"/>
          </w:tcPr>
          <w:p w14:paraId="6FABEEB4" w14:textId="703BCCD9" w:rsidR="00F3788B" w:rsidRPr="00F3788B" w:rsidRDefault="00F3788B" w:rsidP="00F3788B">
            <w:pPr>
              <w:spacing w:before="100" w:beforeAutospacing="1" w:after="100" w:afterAutospacing="1" w:line="276" w:lineRule="auto"/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F3788B">
              <w:rPr>
                <w:rFonts w:ascii="TH SarabunIT๙" w:hAnsi="TH SarabunIT๙" w:cs="TH SarabunIT๙"/>
                <w:b w:val="0"/>
                <w:bCs w:val="0"/>
                <w:cs/>
              </w:rPr>
              <w:t>๕๐</w:t>
            </w:r>
          </w:p>
        </w:tc>
      </w:tr>
      <w:tr w:rsidR="00F3788B" w:rsidRPr="00597218" w14:paraId="4D1246B6" w14:textId="77777777" w:rsidTr="0042259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  <w:shd w:val="clear" w:color="auto" w:fill="auto"/>
          </w:tcPr>
          <w:p w14:paraId="5A20262B" w14:textId="77777777" w:rsidR="00F3788B" w:rsidRPr="00F3788B" w:rsidRDefault="00F3788B" w:rsidP="00F3788B">
            <w:pPr>
              <w:spacing w:before="100" w:beforeAutospacing="1" w:after="100" w:afterAutospacing="1" w:line="276" w:lineRule="auto"/>
              <w:rPr>
                <w:rFonts w:ascii="TH SarabunIT๙" w:hAnsi="TH SarabunIT๙" w:cs="TH SarabunIT๙"/>
                <w:b w:val="0"/>
                <w:bCs w:val="0"/>
              </w:rPr>
            </w:pPr>
            <w:r w:rsidRPr="00F3788B">
              <w:rPr>
                <w:rFonts w:ascii="TH SarabunIT๙" w:hAnsi="TH SarabunIT๙" w:cs="TH SarabunIT๙"/>
                <w:b w:val="0"/>
                <w:bCs w:val="0"/>
                <w:cs/>
              </w:rPr>
              <w:t>อ.นิคมคำสร้อย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134" w:type="dxa"/>
            <w:shd w:val="clear" w:color="auto" w:fill="auto"/>
          </w:tcPr>
          <w:p w14:paraId="1E653809" w14:textId="77777777" w:rsidR="00F3788B" w:rsidRPr="00597218" w:rsidRDefault="00F3788B" w:rsidP="00F3788B">
            <w:pPr>
              <w:spacing w:before="100" w:beforeAutospacing="1" w:after="100" w:afterAutospacing="1" w:line="276" w:lineRule="auto"/>
              <w:jc w:val="center"/>
              <w:rPr>
                <w:rFonts w:ascii="TH SarabunIT๙" w:hAnsi="TH SarabunIT๙" w:cs="TH SarabunIT๙"/>
              </w:rPr>
            </w:pPr>
            <w:r w:rsidRPr="00597218">
              <w:rPr>
                <w:rFonts w:ascii="TH SarabunIT๙" w:hAnsi="TH SarabunIT๙" w:cs="TH SarabunIT๙"/>
                <w:cs/>
              </w:rPr>
              <w:t>๓๗๗</w:t>
            </w:r>
          </w:p>
        </w:tc>
        <w:tc>
          <w:tcPr>
            <w:tcW w:w="993" w:type="dxa"/>
            <w:shd w:val="clear" w:color="auto" w:fill="auto"/>
          </w:tcPr>
          <w:p w14:paraId="2C2360C7" w14:textId="77777777" w:rsidR="00F3788B" w:rsidRPr="00597218" w:rsidRDefault="00F3788B" w:rsidP="00F3788B">
            <w:pPr>
              <w:spacing w:before="100" w:beforeAutospacing="1" w:after="100" w:afterAutospacing="1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597218">
              <w:rPr>
                <w:rFonts w:ascii="TH SarabunIT๙" w:hAnsi="TH SarabunIT๙" w:cs="TH SarabunIT๙"/>
                <w:cs/>
              </w:rPr>
              <w:t>๗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879" w:type="dxa"/>
            <w:shd w:val="clear" w:color="auto" w:fill="auto"/>
          </w:tcPr>
          <w:p w14:paraId="64446BE9" w14:textId="77777777" w:rsidR="00F3788B" w:rsidRPr="00597218" w:rsidRDefault="00F3788B" w:rsidP="00F3788B">
            <w:pPr>
              <w:spacing w:before="100" w:beforeAutospacing="1" w:after="100" w:afterAutospacing="1" w:line="276" w:lineRule="auto"/>
              <w:jc w:val="center"/>
              <w:rPr>
                <w:rFonts w:ascii="TH SarabunIT๙" w:hAnsi="TH SarabunIT๙" w:cs="TH SarabunIT๙"/>
              </w:rPr>
            </w:pPr>
            <w:r w:rsidRPr="00597218">
              <w:rPr>
                <w:rFonts w:ascii="TH SarabunIT๙" w:hAnsi="TH SarabunIT๙" w:cs="TH SarabunIT๙"/>
                <w:cs/>
              </w:rPr>
              <w:t>๗๙</w:t>
            </w:r>
          </w:p>
        </w:tc>
        <w:tc>
          <w:tcPr>
            <w:tcW w:w="963" w:type="dxa"/>
            <w:shd w:val="clear" w:color="auto" w:fill="auto"/>
          </w:tcPr>
          <w:p w14:paraId="2FECBDA3" w14:textId="77777777" w:rsidR="00F3788B" w:rsidRPr="00597218" w:rsidRDefault="00F3788B" w:rsidP="00F3788B">
            <w:pPr>
              <w:spacing w:before="100" w:beforeAutospacing="1" w:after="100" w:afterAutospacing="1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597218">
              <w:rPr>
                <w:rFonts w:ascii="TH SarabunIT๙" w:hAnsi="TH SarabunIT๙" w:cs="TH SarabunIT๙"/>
              </w:rPr>
              <w:t>-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93" w:type="dxa"/>
            <w:shd w:val="clear" w:color="auto" w:fill="auto"/>
          </w:tcPr>
          <w:p w14:paraId="2833D096" w14:textId="77777777" w:rsidR="00F3788B" w:rsidRPr="00597218" w:rsidRDefault="00F3788B" w:rsidP="00F3788B">
            <w:pPr>
              <w:spacing w:before="100" w:beforeAutospacing="1" w:after="100" w:afterAutospacing="1" w:line="276" w:lineRule="auto"/>
              <w:jc w:val="center"/>
              <w:rPr>
                <w:rFonts w:ascii="TH SarabunIT๙" w:hAnsi="TH SarabunIT๙" w:cs="TH SarabunIT๙"/>
              </w:rPr>
            </w:pPr>
            <w:r w:rsidRPr="00597218">
              <w:rPr>
                <w:rFonts w:ascii="TH SarabunIT๙" w:hAnsi="TH SarabunIT๙" w:cs="TH SarabunIT๙"/>
                <w:cs/>
              </w:rPr>
              <w:t>๒</w:t>
            </w:r>
          </w:p>
        </w:tc>
        <w:tc>
          <w:tcPr>
            <w:tcW w:w="850" w:type="dxa"/>
            <w:shd w:val="clear" w:color="auto" w:fill="auto"/>
          </w:tcPr>
          <w:p w14:paraId="66D5D113" w14:textId="77777777" w:rsidR="00F3788B" w:rsidRPr="00597218" w:rsidRDefault="00F3788B" w:rsidP="00F3788B">
            <w:pPr>
              <w:spacing w:before="100" w:beforeAutospacing="1" w:after="100" w:afterAutospacing="1"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/>
              </w:rPr>
            </w:pPr>
            <w:r w:rsidRPr="00597218">
              <w:rPr>
                <w:rFonts w:ascii="TH SarabunIT๙" w:hAnsi="TH SarabunIT๙" w:cs="TH SarabunIT๙"/>
                <w:color w:val="000000"/>
                <w:cs/>
              </w:rPr>
              <w:t>๖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134" w:type="dxa"/>
            <w:shd w:val="clear" w:color="auto" w:fill="auto"/>
          </w:tcPr>
          <w:p w14:paraId="33C2A3CA" w14:textId="77777777" w:rsidR="00F3788B" w:rsidRPr="00F3788B" w:rsidRDefault="00F3788B" w:rsidP="00F3788B">
            <w:pPr>
              <w:spacing w:before="100" w:beforeAutospacing="1" w:after="100" w:afterAutospacing="1" w:line="276" w:lineRule="auto"/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  <w:r w:rsidRPr="00F3788B">
              <w:rPr>
                <w:rFonts w:ascii="TH SarabunIT๙" w:hAnsi="TH SarabunIT๙" w:cs="TH SarabunIT๙"/>
                <w:b w:val="0"/>
                <w:bCs w:val="0"/>
                <w:cs/>
              </w:rPr>
              <w:t>๒๘</w:t>
            </w:r>
          </w:p>
        </w:tc>
      </w:tr>
      <w:tr w:rsidR="00F3788B" w:rsidRPr="00597218" w14:paraId="44BCF019" w14:textId="77777777" w:rsidTr="004225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  <w:tcBorders>
              <w:bottom w:val="single" w:sz="12" w:space="0" w:color="4472C4" w:themeColor="accent1"/>
            </w:tcBorders>
          </w:tcPr>
          <w:p w14:paraId="512F9526" w14:textId="77777777" w:rsidR="00F3788B" w:rsidRPr="00F3788B" w:rsidRDefault="00F3788B" w:rsidP="00F3788B">
            <w:pPr>
              <w:spacing w:before="100" w:beforeAutospacing="1" w:after="100" w:afterAutospacing="1" w:line="276" w:lineRule="auto"/>
              <w:rPr>
                <w:rFonts w:ascii="TH SarabunIT๙" w:hAnsi="TH SarabunIT๙" w:cs="TH SarabunIT๙"/>
                <w:b w:val="0"/>
                <w:bCs w:val="0"/>
              </w:rPr>
            </w:pPr>
            <w:r w:rsidRPr="00F3788B">
              <w:rPr>
                <w:rFonts w:ascii="TH SarabunIT๙" w:hAnsi="TH SarabunIT๙" w:cs="TH SarabunIT๙"/>
                <w:b w:val="0"/>
                <w:bCs w:val="0"/>
                <w:cs/>
              </w:rPr>
              <w:t>อ.หว้านใหญ่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134" w:type="dxa"/>
            <w:tcBorders>
              <w:bottom w:val="single" w:sz="12" w:space="0" w:color="4472C4" w:themeColor="accent1"/>
            </w:tcBorders>
          </w:tcPr>
          <w:p w14:paraId="2979B543" w14:textId="77777777" w:rsidR="00F3788B" w:rsidRPr="00597218" w:rsidRDefault="00F3788B" w:rsidP="00F3788B">
            <w:pPr>
              <w:spacing w:before="100" w:beforeAutospacing="1" w:after="100" w:afterAutospacing="1" w:line="276" w:lineRule="auto"/>
              <w:jc w:val="center"/>
              <w:rPr>
                <w:rFonts w:ascii="TH SarabunIT๙" w:hAnsi="TH SarabunIT๙" w:cs="TH SarabunIT๙"/>
              </w:rPr>
            </w:pPr>
            <w:r w:rsidRPr="00597218">
              <w:rPr>
                <w:rFonts w:ascii="TH SarabunIT๙" w:hAnsi="TH SarabunIT๙" w:cs="TH SarabunIT๙"/>
                <w:cs/>
              </w:rPr>
              <w:t>๘๕</w:t>
            </w:r>
          </w:p>
        </w:tc>
        <w:tc>
          <w:tcPr>
            <w:tcW w:w="993" w:type="dxa"/>
            <w:tcBorders>
              <w:bottom w:val="single" w:sz="12" w:space="0" w:color="4472C4" w:themeColor="accent1"/>
            </w:tcBorders>
          </w:tcPr>
          <w:p w14:paraId="3D2B98BE" w14:textId="77777777" w:rsidR="00F3788B" w:rsidRPr="00597218" w:rsidRDefault="00F3788B" w:rsidP="00F3788B">
            <w:pPr>
              <w:spacing w:before="100" w:beforeAutospacing="1" w:after="100" w:afterAutospacing="1"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597218">
              <w:rPr>
                <w:rFonts w:ascii="TH SarabunIT๙" w:hAnsi="TH SarabunIT๙" w:cs="TH SarabunIT๙"/>
                <w:cs/>
              </w:rPr>
              <w:t>๕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879" w:type="dxa"/>
            <w:tcBorders>
              <w:bottom w:val="single" w:sz="12" w:space="0" w:color="4472C4" w:themeColor="accent1"/>
            </w:tcBorders>
          </w:tcPr>
          <w:p w14:paraId="4C8F7CDA" w14:textId="77777777" w:rsidR="00F3788B" w:rsidRPr="00597218" w:rsidRDefault="00F3788B" w:rsidP="00F3788B">
            <w:pPr>
              <w:spacing w:before="100" w:beforeAutospacing="1" w:after="100" w:afterAutospacing="1" w:line="276" w:lineRule="auto"/>
              <w:jc w:val="center"/>
              <w:rPr>
                <w:rFonts w:ascii="TH SarabunIT๙" w:hAnsi="TH SarabunIT๙" w:cs="TH SarabunIT๙"/>
              </w:rPr>
            </w:pPr>
            <w:r w:rsidRPr="00597218">
              <w:rPr>
                <w:rFonts w:ascii="TH SarabunIT๙" w:hAnsi="TH SarabunIT๙" w:cs="TH SarabunIT๙"/>
                <w:cs/>
              </w:rPr>
              <w:t>๔๓</w:t>
            </w:r>
          </w:p>
        </w:tc>
        <w:tc>
          <w:tcPr>
            <w:tcW w:w="963" w:type="dxa"/>
            <w:tcBorders>
              <w:bottom w:val="single" w:sz="12" w:space="0" w:color="4472C4" w:themeColor="accent1"/>
            </w:tcBorders>
          </w:tcPr>
          <w:p w14:paraId="37B58A24" w14:textId="77777777" w:rsidR="00F3788B" w:rsidRPr="00597218" w:rsidRDefault="00F3788B" w:rsidP="00F3788B">
            <w:pPr>
              <w:spacing w:before="100" w:beforeAutospacing="1" w:after="100" w:afterAutospacing="1"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597218">
              <w:rPr>
                <w:rFonts w:ascii="TH SarabunIT๙" w:hAnsi="TH SarabunIT๙" w:cs="TH SarabunIT๙"/>
              </w:rPr>
              <w:t>-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93" w:type="dxa"/>
            <w:tcBorders>
              <w:bottom w:val="single" w:sz="12" w:space="0" w:color="4472C4" w:themeColor="accent1"/>
            </w:tcBorders>
          </w:tcPr>
          <w:p w14:paraId="4A8163D7" w14:textId="77777777" w:rsidR="00F3788B" w:rsidRPr="00597218" w:rsidRDefault="00F3788B" w:rsidP="00F3788B">
            <w:pPr>
              <w:spacing w:before="100" w:beforeAutospacing="1" w:after="100" w:afterAutospacing="1" w:line="276" w:lineRule="auto"/>
              <w:jc w:val="center"/>
              <w:rPr>
                <w:rFonts w:ascii="TH SarabunIT๙" w:hAnsi="TH SarabunIT๙" w:cs="TH SarabunIT๙"/>
              </w:rPr>
            </w:pPr>
            <w:r w:rsidRPr="00597218">
              <w:rPr>
                <w:rFonts w:ascii="TH SarabunIT๙" w:hAnsi="TH SarabunIT๙" w:cs="TH SarabunIT๙"/>
                <w:cs/>
              </w:rPr>
              <w:t>๒</w:t>
            </w:r>
          </w:p>
        </w:tc>
        <w:tc>
          <w:tcPr>
            <w:tcW w:w="850" w:type="dxa"/>
            <w:tcBorders>
              <w:bottom w:val="single" w:sz="12" w:space="0" w:color="4472C4" w:themeColor="accent1"/>
            </w:tcBorders>
          </w:tcPr>
          <w:p w14:paraId="60E003FF" w14:textId="77777777" w:rsidR="00F3788B" w:rsidRPr="00597218" w:rsidRDefault="00F3788B" w:rsidP="00F3788B">
            <w:pPr>
              <w:spacing w:before="100" w:beforeAutospacing="1" w:after="100" w:afterAutospacing="1"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/>
              </w:rPr>
            </w:pPr>
            <w:r w:rsidRPr="00597218">
              <w:rPr>
                <w:rFonts w:ascii="TH SarabunIT๙" w:hAnsi="TH SarabunIT๙" w:cs="TH SarabunIT๙"/>
                <w:color w:val="000000"/>
                <w:cs/>
              </w:rPr>
              <w:t>๒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134" w:type="dxa"/>
            <w:tcBorders>
              <w:bottom w:val="single" w:sz="12" w:space="0" w:color="4472C4" w:themeColor="accent1"/>
            </w:tcBorders>
          </w:tcPr>
          <w:p w14:paraId="0D064620" w14:textId="77777777" w:rsidR="00F3788B" w:rsidRPr="00F3788B" w:rsidRDefault="00F3788B" w:rsidP="00F3788B">
            <w:pPr>
              <w:spacing w:before="100" w:beforeAutospacing="1" w:after="100" w:afterAutospacing="1" w:line="276" w:lineRule="auto"/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  <w:r w:rsidRPr="00F3788B">
              <w:rPr>
                <w:rFonts w:ascii="TH SarabunIT๙" w:hAnsi="TH SarabunIT๙" w:cs="TH SarabunIT๙"/>
                <w:b w:val="0"/>
                <w:bCs w:val="0"/>
                <w:cs/>
              </w:rPr>
              <w:t>๓๕</w:t>
            </w:r>
          </w:p>
        </w:tc>
      </w:tr>
      <w:tr w:rsidR="00F3788B" w:rsidRPr="00597218" w14:paraId="3EF0E2B7" w14:textId="77777777" w:rsidTr="00422597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2" w:type="dxa"/>
            <w:tcBorders>
              <w:top w:val="single" w:sz="12" w:space="0" w:color="4472C4" w:themeColor="accent1"/>
              <w:bottom w:val="double" w:sz="4" w:space="0" w:color="4472C4" w:themeColor="accent1"/>
            </w:tcBorders>
            <w:shd w:val="clear" w:color="auto" w:fill="auto"/>
          </w:tcPr>
          <w:p w14:paraId="3A3204A9" w14:textId="77777777" w:rsidR="00F3788B" w:rsidRPr="00597218" w:rsidRDefault="00F3788B" w:rsidP="00F3788B">
            <w:pPr>
              <w:spacing w:before="100" w:beforeAutospacing="1" w:after="100" w:afterAutospacing="1" w:line="276" w:lineRule="auto"/>
              <w:jc w:val="center"/>
              <w:rPr>
                <w:rFonts w:ascii="TH SarabunIT๙" w:hAnsi="TH SarabunIT๙" w:cs="TH SarabunIT๙"/>
                <w:cs/>
              </w:rPr>
            </w:pPr>
            <w:r w:rsidRPr="00597218">
              <w:rPr>
                <w:rFonts w:ascii="TH SarabunIT๙" w:hAnsi="TH SarabunIT๙" w:cs="TH SarabunIT๙"/>
                <w:cs/>
              </w:rPr>
              <w:t>รวม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134" w:type="dxa"/>
            <w:tcBorders>
              <w:top w:val="single" w:sz="12" w:space="0" w:color="4472C4" w:themeColor="accent1"/>
              <w:bottom w:val="double" w:sz="4" w:space="0" w:color="4472C4" w:themeColor="accent1"/>
            </w:tcBorders>
            <w:shd w:val="clear" w:color="auto" w:fill="auto"/>
          </w:tcPr>
          <w:p w14:paraId="2BE9A3C8" w14:textId="77777777" w:rsidR="00F3788B" w:rsidRPr="00597218" w:rsidRDefault="00F3788B" w:rsidP="00F3788B">
            <w:pPr>
              <w:spacing w:before="100" w:beforeAutospacing="1" w:after="100" w:afterAutospacing="1" w:line="276" w:lineRule="auto"/>
              <w:jc w:val="center"/>
              <w:rPr>
                <w:rFonts w:ascii="TH SarabunIT๙" w:hAnsi="TH SarabunIT๙" w:cs="TH SarabunIT๙"/>
                <w:cs/>
              </w:rPr>
            </w:pPr>
            <w:r w:rsidRPr="00597218">
              <w:rPr>
                <w:rFonts w:ascii="TH SarabunIT๙" w:hAnsi="TH SarabunIT๙" w:cs="TH SarabunIT๙"/>
                <w:cs/>
              </w:rPr>
              <w:t>๔,๔๐๗</w:t>
            </w:r>
          </w:p>
        </w:tc>
        <w:tc>
          <w:tcPr>
            <w:tcW w:w="993" w:type="dxa"/>
            <w:tcBorders>
              <w:top w:val="single" w:sz="12" w:space="0" w:color="4472C4" w:themeColor="accent1"/>
              <w:bottom w:val="double" w:sz="4" w:space="0" w:color="4472C4" w:themeColor="accent1"/>
            </w:tcBorders>
            <w:shd w:val="clear" w:color="auto" w:fill="auto"/>
          </w:tcPr>
          <w:p w14:paraId="3D3D0812" w14:textId="77777777" w:rsidR="00F3788B" w:rsidRPr="00597218" w:rsidRDefault="00F3788B" w:rsidP="00F3788B">
            <w:pPr>
              <w:spacing w:before="100" w:beforeAutospacing="1" w:after="100" w:afterAutospacing="1" w:line="276" w:lineRule="auto"/>
              <w:jc w:val="center"/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597218">
              <w:rPr>
                <w:rFonts w:ascii="TH SarabunIT๙" w:hAnsi="TH SarabunIT๙" w:cs="TH SarabunIT๙"/>
                <w:cs/>
              </w:rPr>
              <w:t>๕๒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879" w:type="dxa"/>
            <w:tcBorders>
              <w:top w:val="single" w:sz="12" w:space="0" w:color="4472C4" w:themeColor="accent1"/>
              <w:bottom w:val="double" w:sz="4" w:space="0" w:color="4472C4" w:themeColor="accent1"/>
            </w:tcBorders>
            <w:shd w:val="clear" w:color="auto" w:fill="auto"/>
          </w:tcPr>
          <w:p w14:paraId="696B8143" w14:textId="77777777" w:rsidR="00F3788B" w:rsidRPr="00597218" w:rsidRDefault="00F3788B" w:rsidP="00F3788B">
            <w:pPr>
              <w:spacing w:before="100" w:beforeAutospacing="1" w:after="100" w:afterAutospacing="1" w:line="276" w:lineRule="auto"/>
              <w:jc w:val="center"/>
              <w:rPr>
                <w:rFonts w:ascii="TH SarabunIT๙" w:hAnsi="TH SarabunIT๙" w:cs="TH SarabunIT๙"/>
                <w:cs/>
              </w:rPr>
            </w:pPr>
            <w:r w:rsidRPr="00597218">
              <w:rPr>
                <w:rFonts w:ascii="TH SarabunIT๙" w:hAnsi="TH SarabunIT๙" w:cs="TH SarabunIT๙"/>
                <w:cs/>
              </w:rPr>
              <w:t>๕๒๖</w:t>
            </w:r>
          </w:p>
        </w:tc>
        <w:tc>
          <w:tcPr>
            <w:tcW w:w="963" w:type="dxa"/>
            <w:tcBorders>
              <w:top w:val="single" w:sz="12" w:space="0" w:color="4472C4" w:themeColor="accent1"/>
              <w:bottom w:val="double" w:sz="4" w:space="0" w:color="4472C4" w:themeColor="accent1"/>
            </w:tcBorders>
            <w:shd w:val="clear" w:color="auto" w:fill="auto"/>
          </w:tcPr>
          <w:p w14:paraId="5C4AE8AA" w14:textId="77777777" w:rsidR="00F3788B" w:rsidRPr="00597218" w:rsidRDefault="00F3788B" w:rsidP="00F3788B">
            <w:pPr>
              <w:spacing w:before="100" w:beforeAutospacing="1" w:after="100" w:afterAutospacing="1" w:line="276" w:lineRule="auto"/>
              <w:jc w:val="center"/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597218">
              <w:rPr>
                <w:rFonts w:ascii="TH SarabunIT๙" w:hAnsi="TH SarabunIT๙" w:cs="TH SarabunIT๙"/>
                <w:cs/>
              </w:rPr>
              <w:t>๑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93" w:type="dxa"/>
            <w:tcBorders>
              <w:top w:val="single" w:sz="12" w:space="0" w:color="4472C4" w:themeColor="accent1"/>
              <w:bottom w:val="double" w:sz="4" w:space="0" w:color="4472C4" w:themeColor="accent1"/>
            </w:tcBorders>
            <w:shd w:val="clear" w:color="auto" w:fill="auto"/>
          </w:tcPr>
          <w:p w14:paraId="40CCAF3A" w14:textId="77777777" w:rsidR="00F3788B" w:rsidRPr="00597218" w:rsidRDefault="00F3788B" w:rsidP="00F3788B">
            <w:pPr>
              <w:spacing w:before="100" w:beforeAutospacing="1" w:after="100" w:afterAutospacing="1" w:line="276" w:lineRule="auto"/>
              <w:jc w:val="center"/>
              <w:rPr>
                <w:rFonts w:ascii="TH SarabunIT๙" w:hAnsi="TH SarabunIT๙" w:cs="TH SarabunIT๙"/>
                <w:cs/>
              </w:rPr>
            </w:pPr>
            <w:r w:rsidRPr="00597218">
              <w:rPr>
                <w:rFonts w:ascii="TH SarabunIT๙" w:hAnsi="TH SarabunIT๙" w:cs="TH SarabunIT๙"/>
                <w:cs/>
              </w:rPr>
              <w:t>๒๔</w:t>
            </w:r>
          </w:p>
        </w:tc>
        <w:tc>
          <w:tcPr>
            <w:tcW w:w="850" w:type="dxa"/>
            <w:tcBorders>
              <w:top w:val="single" w:sz="12" w:space="0" w:color="4472C4" w:themeColor="accent1"/>
              <w:bottom w:val="double" w:sz="4" w:space="0" w:color="4472C4" w:themeColor="accent1"/>
            </w:tcBorders>
            <w:shd w:val="clear" w:color="auto" w:fill="auto"/>
          </w:tcPr>
          <w:p w14:paraId="076B2C60" w14:textId="77777777" w:rsidR="00F3788B" w:rsidRPr="00597218" w:rsidRDefault="00F3788B" w:rsidP="00F3788B">
            <w:pPr>
              <w:spacing w:before="100" w:beforeAutospacing="1" w:after="100" w:afterAutospacing="1" w:line="276" w:lineRule="auto"/>
              <w:jc w:val="center"/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/>
              </w:rPr>
            </w:pPr>
            <w:r w:rsidRPr="00597218">
              <w:rPr>
                <w:rFonts w:ascii="TH SarabunIT๙" w:hAnsi="TH SarabunIT๙" w:cs="TH SarabunIT๙"/>
                <w:color w:val="000000"/>
                <w:cs/>
              </w:rPr>
              <w:t>๒๙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134" w:type="dxa"/>
            <w:tcBorders>
              <w:top w:val="single" w:sz="12" w:space="0" w:color="4472C4" w:themeColor="accent1"/>
              <w:bottom w:val="double" w:sz="4" w:space="0" w:color="4472C4" w:themeColor="accent1"/>
            </w:tcBorders>
            <w:shd w:val="clear" w:color="auto" w:fill="auto"/>
          </w:tcPr>
          <w:p w14:paraId="35920C5C" w14:textId="77777777" w:rsidR="00F3788B" w:rsidRPr="00597218" w:rsidRDefault="00F3788B" w:rsidP="00F3788B">
            <w:pPr>
              <w:spacing w:before="100" w:beforeAutospacing="1" w:after="100" w:afterAutospacing="1" w:line="276" w:lineRule="auto"/>
              <w:jc w:val="center"/>
              <w:rPr>
                <w:rFonts w:ascii="TH SarabunIT๙" w:hAnsi="TH SarabunIT๙" w:cs="TH SarabunIT๙"/>
                <w:cs/>
              </w:rPr>
            </w:pPr>
          </w:p>
        </w:tc>
      </w:tr>
    </w:tbl>
    <w:p w14:paraId="3A365049" w14:textId="77777777" w:rsidR="002C7D76" w:rsidRPr="00422597" w:rsidRDefault="002C7D76" w:rsidP="002C7D76">
      <w:pPr>
        <w:jc w:val="right"/>
        <w:rPr>
          <w:rFonts w:ascii="TH SarabunIT๙" w:hAnsi="TH SarabunIT๙" w:cs="TH SarabunIT๙"/>
          <w:b/>
          <w:bCs/>
          <w:sz w:val="24"/>
          <w:szCs w:val="24"/>
        </w:rPr>
      </w:pPr>
      <w:r w:rsidRPr="00422597">
        <w:rPr>
          <w:rFonts w:ascii="TH SarabunIT๙" w:hAnsi="TH SarabunIT๙" w:cs="TH SarabunIT๙"/>
          <w:sz w:val="24"/>
          <w:szCs w:val="24"/>
          <w:cs/>
        </w:rPr>
        <w:t>ที่มา : ที่ทำการปกครองจังหวัดมุกดาหาร</w:t>
      </w:r>
    </w:p>
    <w:p w14:paraId="50B2D723" w14:textId="77777777" w:rsidR="002C7D76" w:rsidRPr="00597218" w:rsidRDefault="002C7D76" w:rsidP="00EB32D9">
      <w:pPr>
        <w:tabs>
          <w:tab w:val="left" w:pos="1134"/>
        </w:tabs>
        <w:ind w:firstLine="426"/>
        <w:jc w:val="thaiDistribute"/>
        <w:rPr>
          <w:rFonts w:ascii="TH SarabunIT๙" w:hAnsi="TH SarabunIT๙" w:cs="TH SarabunIT๙"/>
          <w:b/>
          <w:bCs/>
        </w:rPr>
      </w:pPr>
      <w:r w:rsidRPr="00597218">
        <w:rPr>
          <w:rFonts w:ascii="TH SarabunIT๙" w:hAnsi="TH SarabunIT๙" w:cs="TH SarabunIT๙"/>
          <w:b/>
          <w:bCs/>
          <w:cs/>
        </w:rPr>
        <w:t xml:space="preserve">๑.๓.๒ </w:t>
      </w:r>
      <w:r w:rsidR="00EB32D9">
        <w:rPr>
          <w:rFonts w:ascii="TH SarabunIT๙" w:hAnsi="TH SarabunIT๙" w:cs="TH SarabunIT๙"/>
          <w:b/>
          <w:bCs/>
          <w:cs/>
        </w:rPr>
        <w:tab/>
      </w:r>
      <w:r w:rsidRPr="00597218">
        <w:rPr>
          <w:rFonts w:ascii="TH SarabunIT๙" w:hAnsi="TH SarabunIT๙" w:cs="TH SarabunIT๙"/>
          <w:b/>
          <w:bCs/>
          <w:cs/>
        </w:rPr>
        <w:t xml:space="preserve">ประชากร </w:t>
      </w:r>
    </w:p>
    <w:p w14:paraId="77F432A7" w14:textId="77777777" w:rsidR="002C7D76" w:rsidRDefault="002C7D76" w:rsidP="00EB32D9">
      <w:pPr>
        <w:tabs>
          <w:tab w:val="left" w:pos="1134"/>
        </w:tabs>
        <w:ind w:firstLine="993"/>
        <w:jc w:val="thaiDistribute"/>
        <w:rPr>
          <w:rFonts w:ascii="TH SarabunIT๙" w:hAnsi="TH SarabunIT๙" w:cs="TH SarabunIT๙"/>
        </w:rPr>
      </w:pPr>
      <w:r w:rsidRPr="00597218">
        <w:rPr>
          <w:rFonts w:ascii="TH SarabunIT๙" w:hAnsi="TH SarabunIT๙" w:cs="TH SarabunIT๙"/>
          <w:b/>
          <w:bCs/>
          <w:cs/>
        </w:rPr>
        <w:t xml:space="preserve"> </w:t>
      </w:r>
      <w:r w:rsidR="00EB32D9">
        <w:rPr>
          <w:rFonts w:ascii="TH SarabunIT๙" w:hAnsi="TH SarabunIT๙" w:cs="TH SarabunIT๙"/>
          <w:b/>
          <w:bCs/>
          <w:cs/>
        </w:rPr>
        <w:tab/>
      </w:r>
      <w:r w:rsidRPr="00597218">
        <w:rPr>
          <w:rFonts w:ascii="TH SarabunIT๙" w:hAnsi="TH SarabunIT๙" w:cs="TH SarabunIT๙"/>
          <w:cs/>
        </w:rPr>
        <w:t>จำนวนประชากรของจังหวัดมุกดาหาร ทั้งสิ้น จำนวน ๓๔๖</w:t>
      </w:r>
      <w:r w:rsidRPr="00597218">
        <w:rPr>
          <w:rFonts w:ascii="TH SarabunIT๙" w:hAnsi="TH SarabunIT๙" w:cs="TH SarabunIT๙"/>
        </w:rPr>
        <w:t>,</w:t>
      </w:r>
      <w:r w:rsidRPr="00597218">
        <w:rPr>
          <w:rFonts w:ascii="TH SarabunIT๙" w:hAnsi="TH SarabunIT๙" w:cs="TH SarabunIT๙"/>
          <w:cs/>
        </w:rPr>
        <w:t>๐๑๖ คน แยกเป็น เพศชาย จำนวน ๑๗๓</w:t>
      </w:r>
      <w:r w:rsidRPr="00597218">
        <w:rPr>
          <w:rFonts w:ascii="TH SarabunIT๙" w:hAnsi="TH SarabunIT๙" w:cs="TH SarabunIT๙"/>
        </w:rPr>
        <w:t>,</w:t>
      </w:r>
      <w:r w:rsidRPr="00597218">
        <w:rPr>
          <w:rFonts w:ascii="TH SarabunIT๙" w:hAnsi="TH SarabunIT๙" w:cs="TH SarabunIT๙"/>
          <w:cs/>
        </w:rPr>
        <w:t>๔๔๙ คน เพศหญิง จำนวน</w:t>
      </w:r>
      <w:r w:rsidRPr="00597218">
        <w:rPr>
          <w:rFonts w:ascii="TH SarabunIT๙" w:hAnsi="TH SarabunIT๙" w:cs="TH SarabunIT๙"/>
        </w:rPr>
        <w:t xml:space="preserve"> </w:t>
      </w:r>
      <w:r w:rsidRPr="00597218">
        <w:rPr>
          <w:rFonts w:ascii="TH SarabunIT๙" w:hAnsi="TH SarabunIT๙" w:cs="TH SarabunIT๙"/>
          <w:cs/>
        </w:rPr>
        <w:t>๑๗๒</w:t>
      </w:r>
      <w:r w:rsidRPr="00597218">
        <w:rPr>
          <w:rFonts w:ascii="TH SarabunIT๙" w:hAnsi="TH SarabunIT๙" w:cs="TH SarabunIT๙"/>
        </w:rPr>
        <w:t>,</w:t>
      </w:r>
      <w:r w:rsidRPr="00597218">
        <w:rPr>
          <w:rFonts w:ascii="TH SarabunIT๙" w:hAnsi="TH SarabunIT๙" w:cs="TH SarabunIT๙"/>
          <w:cs/>
        </w:rPr>
        <w:t>๕๖๗ คน จำนวน ๑๐๔</w:t>
      </w:r>
      <w:r w:rsidRPr="00597218">
        <w:rPr>
          <w:rFonts w:ascii="TH SarabunIT๙" w:hAnsi="TH SarabunIT๙" w:cs="TH SarabunIT๙"/>
        </w:rPr>
        <w:t>,</w:t>
      </w:r>
      <w:r w:rsidRPr="00597218">
        <w:rPr>
          <w:rFonts w:ascii="TH SarabunIT๙" w:hAnsi="TH SarabunIT๙" w:cs="TH SarabunIT๙"/>
          <w:cs/>
        </w:rPr>
        <w:t>๗๒๑ ครัวเรือน ประกอบด้วย</w:t>
      </w:r>
      <w:r w:rsidRPr="00597218">
        <w:rPr>
          <w:rFonts w:ascii="TH SarabunIT๙" w:hAnsi="TH SarabunIT๙" w:cs="TH SarabunIT๙"/>
          <w:spacing w:val="-4"/>
          <w:cs/>
        </w:rPr>
        <w:t xml:space="preserve">ชนพื้นเมือง ๘ เผ่า ได้แก่ </w:t>
      </w:r>
      <w:r w:rsidR="00932BF1">
        <w:rPr>
          <w:rFonts w:ascii="TH SarabunIT๙" w:hAnsi="TH SarabunIT๙" w:cs="TH SarabunIT๙"/>
          <w:spacing w:val="-4"/>
          <w:cs/>
        </w:rPr>
        <w:t>ผู้ไทย</w:t>
      </w:r>
      <w:r w:rsidRPr="00597218">
        <w:rPr>
          <w:rFonts w:ascii="TH SarabunIT๙" w:hAnsi="TH SarabunIT๙" w:cs="TH SarabunIT๙"/>
          <w:spacing w:val="-4"/>
          <w:cs/>
        </w:rPr>
        <w:t xml:space="preserve"> ไทย</w:t>
      </w:r>
      <w:proofErr w:type="spellStart"/>
      <w:r w:rsidRPr="00597218">
        <w:rPr>
          <w:rFonts w:ascii="TH SarabunIT๙" w:hAnsi="TH SarabunIT๙" w:cs="TH SarabunIT๙"/>
          <w:spacing w:val="-4"/>
          <w:cs/>
        </w:rPr>
        <w:t>ย้อ</w:t>
      </w:r>
      <w:proofErr w:type="spellEnd"/>
      <w:r w:rsidRPr="00597218">
        <w:rPr>
          <w:rFonts w:ascii="TH SarabunIT๙" w:hAnsi="TH SarabunIT๙" w:cs="TH SarabunIT๙"/>
          <w:spacing w:val="-4"/>
          <w:cs/>
        </w:rPr>
        <w:t xml:space="preserve"> ไทยข่า ไทยโซ่ ไทยกะ</w:t>
      </w:r>
      <w:proofErr w:type="spellStart"/>
      <w:r w:rsidRPr="00597218">
        <w:rPr>
          <w:rFonts w:ascii="TH SarabunIT๙" w:hAnsi="TH SarabunIT๙" w:cs="TH SarabunIT๙"/>
          <w:spacing w:val="-4"/>
          <w:cs/>
        </w:rPr>
        <w:t>เลิง</w:t>
      </w:r>
      <w:proofErr w:type="spellEnd"/>
      <w:r w:rsidRPr="00597218">
        <w:rPr>
          <w:rFonts w:ascii="TH SarabunIT๙" w:hAnsi="TH SarabunIT๙" w:cs="TH SarabunIT๙"/>
          <w:spacing w:val="-4"/>
          <w:cs/>
        </w:rPr>
        <w:t xml:space="preserve"> ไทยแสก ไทยกุลา และไทยอีสาน ดังนี้</w:t>
      </w:r>
    </w:p>
    <w:tbl>
      <w:tblPr>
        <w:tblStyle w:val="4-1"/>
        <w:tblW w:w="9067" w:type="dxa"/>
        <w:tblLook w:val="04A0" w:firstRow="1" w:lastRow="0" w:firstColumn="1" w:lastColumn="0" w:noHBand="0" w:noVBand="1"/>
      </w:tblPr>
      <w:tblGrid>
        <w:gridCol w:w="709"/>
        <w:gridCol w:w="1701"/>
        <w:gridCol w:w="1134"/>
        <w:gridCol w:w="1271"/>
        <w:gridCol w:w="1417"/>
        <w:gridCol w:w="1418"/>
        <w:gridCol w:w="1417"/>
      </w:tblGrid>
      <w:tr w:rsidR="00422597" w:rsidRPr="00597218" w14:paraId="294A9EC7" w14:textId="77777777" w:rsidTr="0042259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Merge w:val="restart"/>
            <w:vAlign w:val="center"/>
          </w:tcPr>
          <w:p w14:paraId="6E4821CF" w14:textId="77777777" w:rsidR="00422597" w:rsidRPr="00F3788B" w:rsidRDefault="00422597" w:rsidP="00A02BA2">
            <w:pPr>
              <w:jc w:val="center"/>
              <w:rPr>
                <w:rFonts w:ascii="TH SarabunIT๙" w:hAnsi="TH SarabunIT๙" w:cs="TH SarabunIT๙"/>
                <w:color w:val="000000" w:themeColor="text1"/>
              </w:rPr>
            </w:pPr>
            <w:r w:rsidRPr="00F3788B">
              <w:rPr>
                <w:rFonts w:ascii="TH SarabunIT๙" w:hAnsi="TH SarabunIT๙" w:cs="TH SarabunIT๙"/>
                <w:color w:val="000000" w:themeColor="text1"/>
                <w:cs/>
              </w:rPr>
              <w:t>ที่</w:t>
            </w:r>
          </w:p>
        </w:tc>
        <w:tc>
          <w:tcPr>
            <w:tcW w:w="1701" w:type="dxa"/>
            <w:vMerge w:val="restart"/>
            <w:vAlign w:val="center"/>
          </w:tcPr>
          <w:p w14:paraId="6045E6D4" w14:textId="77777777" w:rsidR="00422597" w:rsidRPr="00F3788B" w:rsidRDefault="00422597" w:rsidP="00A02BA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F3788B">
              <w:rPr>
                <w:rFonts w:ascii="TH SarabunIT๙" w:hAnsi="TH SarabunIT๙" w:cs="TH SarabunIT๙"/>
                <w:color w:val="000000" w:themeColor="text1"/>
                <w:cs/>
              </w:rPr>
              <w:t>อำเภอ</w:t>
            </w:r>
          </w:p>
        </w:tc>
        <w:tc>
          <w:tcPr>
            <w:tcW w:w="1134" w:type="dxa"/>
            <w:vMerge w:val="restart"/>
            <w:vAlign w:val="center"/>
          </w:tcPr>
          <w:p w14:paraId="74B52AC1" w14:textId="77777777" w:rsidR="00422597" w:rsidRPr="00F3788B" w:rsidRDefault="00422597" w:rsidP="00A02BA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F3788B">
              <w:rPr>
                <w:rFonts w:ascii="TH SarabunIT๙" w:hAnsi="TH SarabunIT๙" w:cs="TH SarabunIT๙"/>
                <w:color w:val="000000" w:themeColor="text1"/>
                <w:cs/>
              </w:rPr>
              <w:t>พื้นที่</w:t>
            </w:r>
            <w:r w:rsidRPr="00F3788B">
              <w:rPr>
                <w:rFonts w:ascii="TH SarabunIT๙" w:hAnsi="TH SarabunIT๙" w:cs="TH SarabunIT๙"/>
                <w:color w:val="000000" w:themeColor="text1"/>
              </w:rPr>
              <w:t xml:space="preserve"> </w:t>
            </w:r>
          </w:p>
          <w:p w14:paraId="653622DA" w14:textId="77777777" w:rsidR="00422597" w:rsidRPr="00F3788B" w:rsidRDefault="00422597" w:rsidP="00A02BA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F3788B">
              <w:rPr>
                <w:rFonts w:ascii="TH SarabunIT๙" w:hAnsi="TH SarabunIT๙" w:cs="TH SarabunIT๙"/>
                <w:color w:val="000000" w:themeColor="text1"/>
              </w:rPr>
              <w:t>(</w:t>
            </w:r>
            <w:r w:rsidRPr="00F3788B">
              <w:rPr>
                <w:rFonts w:ascii="TH SarabunIT๙" w:hAnsi="TH SarabunIT๙" w:cs="TH SarabunIT๙"/>
                <w:color w:val="000000" w:themeColor="text1"/>
                <w:cs/>
              </w:rPr>
              <w:t>ตร.กม.)</w:t>
            </w:r>
          </w:p>
        </w:tc>
        <w:tc>
          <w:tcPr>
            <w:tcW w:w="4106" w:type="dxa"/>
            <w:gridSpan w:val="3"/>
            <w:vAlign w:val="center"/>
          </w:tcPr>
          <w:p w14:paraId="68E3DF08" w14:textId="77777777" w:rsidR="00422597" w:rsidRPr="00F3788B" w:rsidRDefault="00422597" w:rsidP="00A02BA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F3788B">
              <w:rPr>
                <w:rFonts w:ascii="TH SarabunIT๙" w:hAnsi="TH SarabunIT๙" w:cs="TH SarabunIT๙"/>
                <w:color w:val="000000" w:themeColor="text1"/>
                <w:cs/>
              </w:rPr>
              <w:t>จำนวนประชากร (คน)</w:t>
            </w:r>
          </w:p>
        </w:tc>
        <w:tc>
          <w:tcPr>
            <w:tcW w:w="1417" w:type="dxa"/>
            <w:vMerge w:val="restart"/>
            <w:vAlign w:val="center"/>
          </w:tcPr>
          <w:p w14:paraId="08F02DF2" w14:textId="77777777" w:rsidR="00422597" w:rsidRPr="00F3788B" w:rsidRDefault="00422597" w:rsidP="00A02BA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F3788B">
              <w:rPr>
                <w:rFonts w:ascii="TH SarabunIT๙" w:hAnsi="TH SarabunIT๙" w:cs="TH SarabunIT๙"/>
                <w:color w:val="000000" w:themeColor="text1"/>
                <w:cs/>
              </w:rPr>
              <w:t>จำนวนบ้าน</w:t>
            </w:r>
          </w:p>
          <w:p w14:paraId="011F4FF2" w14:textId="77777777" w:rsidR="00422597" w:rsidRPr="00597218" w:rsidRDefault="00422597" w:rsidP="00A02BA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F3788B">
              <w:rPr>
                <w:rFonts w:ascii="TH SarabunIT๙" w:hAnsi="TH SarabunIT๙" w:cs="TH SarabunIT๙"/>
                <w:color w:val="000000" w:themeColor="text1"/>
                <w:cs/>
              </w:rPr>
              <w:t>(หลัง)</w:t>
            </w:r>
          </w:p>
        </w:tc>
      </w:tr>
      <w:tr w:rsidR="00422597" w:rsidRPr="00597218" w14:paraId="025D974F" w14:textId="77777777" w:rsidTr="004225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Merge/>
          </w:tcPr>
          <w:p w14:paraId="2EBA040C" w14:textId="77777777" w:rsidR="00422597" w:rsidRPr="00F3788B" w:rsidRDefault="00422597" w:rsidP="00A02BA2">
            <w:pPr>
              <w:jc w:val="thaiDistribute"/>
              <w:rPr>
                <w:rFonts w:ascii="TH SarabunIT๙" w:hAnsi="TH SarabunIT๙" w:cs="TH SarabunIT๙"/>
                <w:color w:val="000000" w:themeColor="text1"/>
              </w:rPr>
            </w:pPr>
          </w:p>
        </w:tc>
        <w:tc>
          <w:tcPr>
            <w:tcW w:w="1701" w:type="dxa"/>
            <w:vMerge/>
          </w:tcPr>
          <w:p w14:paraId="313A17D7" w14:textId="77777777" w:rsidR="00422597" w:rsidRPr="00F3788B" w:rsidRDefault="00422597" w:rsidP="00A02BA2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</w:p>
        </w:tc>
        <w:tc>
          <w:tcPr>
            <w:tcW w:w="1134" w:type="dxa"/>
            <w:vMerge/>
          </w:tcPr>
          <w:p w14:paraId="1CB15C47" w14:textId="77777777" w:rsidR="00422597" w:rsidRPr="00F3788B" w:rsidRDefault="00422597" w:rsidP="00A02BA2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</w:p>
        </w:tc>
        <w:tc>
          <w:tcPr>
            <w:tcW w:w="1271" w:type="dxa"/>
            <w:shd w:val="clear" w:color="auto" w:fill="2F5496" w:themeFill="accent1" w:themeFillShade="BF"/>
          </w:tcPr>
          <w:p w14:paraId="5B2DBE5C" w14:textId="77777777" w:rsidR="00422597" w:rsidRPr="00422597" w:rsidRDefault="00422597" w:rsidP="00A02BA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  <w:r w:rsidRPr="00422597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ชาย</w:t>
            </w:r>
          </w:p>
        </w:tc>
        <w:tc>
          <w:tcPr>
            <w:tcW w:w="1417" w:type="dxa"/>
            <w:shd w:val="clear" w:color="auto" w:fill="2F5496" w:themeFill="accent1" w:themeFillShade="BF"/>
          </w:tcPr>
          <w:p w14:paraId="04ECB837" w14:textId="77777777" w:rsidR="00422597" w:rsidRPr="00422597" w:rsidRDefault="00422597" w:rsidP="00A02BA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  <w:r w:rsidRPr="00422597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หญิง</w:t>
            </w:r>
          </w:p>
        </w:tc>
        <w:tc>
          <w:tcPr>
            <w:tcW w:w="1418" w:type="dxa"/>
            <w:shd w:val="clear" w:color="auto" w:fill="2F5496" w:themeFill="accent1" w:themeFillShade="BF"/>
          </w:tcPr>
          <w:p w14:paraId="0863B741" w14:textId="77777777" w:rsidR="00422597" w:rsidRPr="00422597" w:rsidRDefault="00422597" w:rsidP="00A02BA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  <w:r w:rsidRPr="00422597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รวม</w:t>
            </w:r>
          </w:p>
        </w:tc>
        <w:tc>
          <w:tcPr>
            <w:tcW w:w="1417" w:type="dxa"/>
            <w:vMerge/>
          </w:tcPr>
          <w:p w14:paraId="7479DE99" w14:textId="77777777" w:rsidR="00422597" w:rsidRPr="00597218" w:rsidRDefault="00422597" w:rsidP="00A02BA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</w:p>
        </w:tc>
      </w:tr>
      <w:tr w:rsidR="002C7D76" w:rsidRPr="00597218" w14:paraId="79471474" w14:textId="77777777" w:rsidTr="0042259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</w:tcPr>
          <w:p w14:paraId="5B8271C3" w14:textId="77777777" w:rsidR="002C7D76" w:rsidRPr="00F3788B" w:rsidRDefault="002C7D76" w:rsidP="00A02BA2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  <w:r w:rsidRPr="00F3788B">
              <w:rPr>
                <w:rFonts w:ascii="TH SarabunIT๙" w:hAnsi="TH SarabunIT๙" w:cs="TH SarabunIT๙"/>
                <w:b w:val="0"/>
                <w:bCs w:val="0"/>
                <w:cs/>
              </w:rPr>
              <w:t>๑</w:t>
            </w:r>
          </w:p>
        </w:tc>
        <w:tc>
          <w:tcPr>
            <w:tcW w:w="1701" w:type="dxa"/>
          </w:tcPr>
          <w:p w14:paraId="36532B4C" w14:textId="5DE35F9C" w:rsidR="002C7D76" w:rsidRPr="00597218" w:rsidRDefault="002C7D76" w:rsidP="00A02BA2">
            <w:pPr>
              <w:jc w:val="thaiDistribut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597218">
              <w:rPr>
                <w:rFonts w:ascii="TH SarabunIT๙" w:hAnsi="TH SarabunIT๙" w:cs="TH SarabunIT๙"/>
                <w:cs/>
              </w:rPr>
              <w:t>เมือง</w:t>
            </w:r>
            <w:r w:rsidR="00F3788B">
              <w:rPr>
                <w:rFonts w:ascii="TH SarabunIT๙" w:hAnsi="TH SarabunIT๙" w:cs="TH SarabunIT๙" w:hint="cs"/>
                <w:cs/>
              </w:rPr>
              <w:t>มุกดาหาร</w:t>
            </w:r>
          </w:p>
        </w:tc>
        <w:tc>
          <w:tcPr>
            <w:tcW w:w="1134" w:type="dxa"/>
          </w:tcPr>
          <w:p w14:paraId="2FB0CAD7" w14:textId="77777777" w:rsidR="002C7D76" w:rsidRPr="00597218" w:rsidRDefault="002C7D76" w:rsidP="00A02BA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597218">
              <w:rPr>
                <w:rFonts w:ascii="TH SarabunIT๙" w:hAnsi="TH SarabunIT๙" w:cs="TH SarabunIT๙"/>
                <w:cs/>
              </w:rPr>
              <w:t>๑</w:t>
            </w:r>
            <w:r w:rsidRPr="00597218">
              <w:rPr>
                <w:rFonts w:ascii="TH SarabunIT๙" w:hAnsi="TH SarabunIT๙" w:cs="TH SarabunIT๙"/>
              </w:rPr>
              <w:t>,</w:t>
            </w:r>
            <w:r w:rsidRPr="00597218">
              <w:rPr>
                <w:rFonts w:ascii="TH SarabunIT๙" w:hAnsi="TH SarabunIT๙" w:cs="TH SarabunIT๙"/>
                <w:cs/>
              </w:rPr>
              <w:t>๒๓๕</w:t>
            </w:r>
          </w:p>
        </w:tc>
        <w:tc>
          <w:tcPr>
            <w:tcW w:w="1271" w:type="dxa"/>
          </w:tcPr>
          <w:p w14:paraId="2C6277D8" w14:textId="77777777" w:rsidR="002C7D76" w:rsidRDefault="002C7D76" w:rsidP="00A02BA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/>
              </w:rPr>
            </w:pPr>
            <w:r>
              <w:rPr>
                <w:rFonts w:ascii="TH SarabunIT๙" w:hAnsi="TH SarabunIT๙" w:cs="TH SarabunIT๙"/>
                <w:color w:val="000000"/>
              </w:rPr>
              <w:t xml:space="preserve">69,766 </w:t>
            </w:r>
          </w:p>
        </w:tc>
        <w:tc>
          <w:tcPr>
            <w:tcW w:w="1417" w:type="dxa"/>
          </w:tcPr>
          <w:p w14:paraId="589C55DC" w14:textId="77777777" w:rsidR="002C7D76" w:rsidRDefault="002C7D76" w:rsidP="00A02BA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/>
              </w:rPr>
            </w:pPr>
            <w:r>
              <w:rPr>
                <w:rFonts w:ascii="TH SarabunIT๙" w:hAnsi="TH SarabunIT๙" w:cs="TH SarabunIT๙"/>
                <w:color w:val="000000"/>
              </w:rPr>
              <w:t xml:space="preserve">69,778 </w:t>
            </w:r>
          </w:p>
        </w:tc>
        <w:tc>
          <w:tcPr>
            <w:tcW w:w="1418" w:type="dxa"/>
          </w:tcPr>
          <w:p w14:paraId="0096C233" w14:textId="77777777" w:rsidR="002C7D76" w:rsidRDefault="002C7D76" w:rsidP="00A02BA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/>
              </w:rPr>
            </w:pPr>
            <w:r>
              <w:rPr>
                <w:rFonts w:ascii="TH SarabunIT๙" w:hAnsi="TH SarabunIT๙" w:cs="TH SarabunIT๙"/>
                <w:color w:val="000000"/>
              </w:rPr>
              <w:t xml:space="preserve">139,544 </w:t>
            </w:r>
          </w:p>
        </w:tc>
        <w:tc>
          <w:tcPr>
            <w:tcW w:w="1417" w:type="dxa"/>
          </w:tcPr>
          <w:p w14:paraId="32A4D9DF" w14:textId="77777777" w:rsidR="002C7D76" w:rsidRDefault="002C7D76" w:rsidP="00A02BA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/>
              </w:rPr>
            </w:pPr>
            <w:r>
              <w:rPr>
                <w:rFonts w:ascii="TH SarabunIT๙" w:hAnsi="TH SarabunIT๙" w:cs="TH SarabunIT๙"/>
                <w:color w:val="000000"/>
              </w:rPr>
              <w:t xml:space="preserve">49,399 </w:t>
            </w:r>
          </w:p>
        </w:tc>
      </w:tr>
      <w:tr w:rsidR="002C7D76" w:rsidRPr="00597218" w14:paraId="2B3E9EF3" w14:textId="77777777" w:rsidTr="004225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</w:tcPr>
          <w:p w14:paraId="36E8A6AE" w14:textId="77777777" w:rsidR="002C7D76" w:rsidRPr="00F3788B" w:rsidRDefault="002C7D76" w:rsidP="00A02BA2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  <w:r w:rsidRPr="00F3788B">
              <w:rPr>
                <w:rFonts w:ascii="TH SarabunIT๙" w:hAnsi="TH SarabunIT๙" w:cs="TH SarabunIT๙"/>
                <w:b w:val="0"/>
                <w:bCs w:val="0"/>
                <w:cs/>
              </w:rPr>
              <w:t>๒</w:t>
            </w:r>
          </w:p>
        </w:tc>
        <w:tc>
          <w:tcPr>
            <w:tcW w:w="1701" w:type="dxa"/>
          </w:tcPr>
          <w:p w14:paraId="164F3F19" w14:textId="77777777" w:rsidR="002C7D76" w:rsidRPr="00597218" w:rsidRDefault="002C7D76" w:rsidP="00A02BA2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597218">
              <w:rPr>
                <w:rFonts w:ascii="TH SarabunIT๙" w:hAnsi="TH SarabunIT๙" w:cs="TH SarabunIT๙"/>
                <w:cs/>
              </w:rPr>
              <w:t>คำชะอี</w:t>
            </w:r>
          </w:p>
        </w:tc>
        <w:tc>
          <w:tcPr>
            <w:tcW w:w="1134" w:type="dxa"/>
          </w:tcPr>
          <w:p w14:paraId="79346C68" w14:textId="77777777" w:rsidR="002C7D76" w:rsidRPr="00597218" w:rsidRDefault="002C7D76" w:rsidP="00A02BA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597218">
              <w:rPr>
                <w:rFonts w:ascii="TH SarabunIT๙" w:hAnsi="TH SarabunIT๙" w:cs="TH SarabunIT๙"/>
                <w:cs/>
              </w:rPr>
              <w:t>๗๑๓</w:t>
            </w:r>
          </w:p>
        </w:tc>
        <w:tc>
          <w:tcPr>
            <w:tcW w:w="1271" w:type="dxa"/>
          </w:tcPr>
          <w:p w14:paraId="6B2FD92D" w14:textId="77777777" w:rsidR="002C7D76" w:rsidRDefault="002C7D76" w:rsidP="00A02B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/>
              </w:rPr>
            </w:pPr>
            <w:r>
              <w:rPr>
                <w:rFonts w:ascii="TH SarabunIT๙" w:hAnsi="TH SarabunIT๙" w:cs="TH SarabunIT๙"/>
                <w:color w:val="000000"/>
              </w:rPr>
              <w:t xml:space="preserve">22,189 </w:t>
            </w:r>
          </w:p>
        </w:tc>
        <w:tc>
          <w:tcPr>
            <w:tcW w:w="1417" w:type="dxa"/>
          </w:tcPr>
          <w:p w14:paraId="25AB75E1" w14:textId="77777777" w:rsidR="002C7D76" w:rsidRDefault="002C7D76" w:rsidP="00A02B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/>
              </w:rPr>
            </w:pPr>
            <w:r>
              <w:rPr>
                <w:rFonts w:ascii="TH SarabunIT๙" w:hAnsi="TH SarabunIT๙" w:cs="TH SarabunIT๙"/>
                <w:color w:val="000000"/>
              </w:rPr>
              <w:t xml:space="preserve">22,253 </w:t>
            </w:r>
          </w:p>
        </w:tc>
        <w:tc>
          <w:tcPr>
            <w:tcW w:w="1418" w:type="dxa"/>
          </w:tcPr>
          <w:p w14:paraId="3DD60D2F" w14:textId="77777777" w:rsidR="002C7D76" w:rsidRDefault="002C7D76" w:rsidP="00A02B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/>
              </w:rPr>
            </w:pPr>
            <w:r>
              <w:rPr>
                <w:rFonts w:ascii="TH SarabunIT๙" w:hAnsi="TH SarabunIT๙" w:cs="TH SarabunIT๙"/>
                <w:color w:val="000000"/>
              </w:rPr>
              <w:t xml:space="preserve">44,442 </w:t>
            </w:r>
          </w:p>
        </w:tc>
        <w:tc>
          <w:tcPr>
            <w:tcW w:w="1417" w:type="dxa"/>
          </w:tcPr>
          <w:p w14:paraId="57C492BF" w14:textId="77777777" w:rsidR="002C7D76" w:rsidRDefault="002C7D76" w:rsidP="00A02B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/>
              </w:rPr>
            </w:pPr>
            <w:r>
              <w:rPr>
                <w:rFonts w:ascii="TH SarabunIT๙" w:hAnsi="TH SarabunIT๙" w:cs="TH SarabunIT๙"/>
                <w:color w:val="000000"/>
              </w:rPr>
              <w:t xml:space="preserve">13,022 </w:t>
            </w:r>
          </w:p>
        </w:tc>
      </w:tr>
      <w:tr w:rsidR="002C7D76" w:rsidRPr="00597218" w14:paraId="3A825D3F" w14:textId="77777777" w:rsidTr="0042259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</w:tcPr>
          <w:p w14:paraId="1C64A9E5" w14:textId="77777777" w:rsidR="002C7D76" w:rsidRPr="00F3788B" w:rsidRDefault="002C7D76" w:rsidP="00A02BA2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  <w:r w:rsidRPr="00F3788B">
              <w:rPr>
                <w:rFonts w:ascii="TH SarabunIT๙" w:hAnsi="TH SarabunIT๙" w:cs="TH SarabunIT๙"/>
                <w:b w:val="0"/>
                <w:bCs w:val="0"/>
                <w:cs/>
              </w:rPr>
              <w:t>๓</w:t>
            </w:r>
          </w:p>
        </w:tc>
        <w:tc>
          <w:tcPr>
            <w:tcW w:w="1701" w:type="dxa"/>
          </w:tcPr>
          <w:p w14:paraId="5CD672F5" w14:textId="77777777" w:rsidR="002C7D76" w:rsidRPr="00597218" w:rsidRDefault="002C7D76" w:rsidP="00A02BA2">
            <w:pPr>
              <w:jc w:val="thaiDistribut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597218">
              <w:rPr>
                <w:rFonts w:ascii="TH SarabunIT๙" w:hAnsi="TH SarabunIT๙" w:cs="TH SarabunIT๙"/>
                <w:cs/>
              </w:rPr>
              <w:t>นิคมคำสร้อย</w:t>
            </w:r>
          </w:p>
        </w:tc>
        <w:tc>
          <w:tcPr>
            <w:tcW w:w="1134" w:type="dxa"/>
          </w:tcPr>
          <w:p w14:paraId="2A0506C2" w14:textId="77777777" w:rsidR="002C7D76" w:rsidRPr="00597218" w:rsidRDefault="002C7D76" w:rsidP="00A02BA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597218">
              <w:rPr>
                <w:rFonts w:ascii="TH SarabunIT๙" w:hAnsi="TH SarabunIT๙" w:cs="TH SarabunIT๙"/>
                <w:cs/>
              </w:rPr>
              <w:t>๓๗๗</w:t>
            </w:r>
          </w:p>
        </w:tc>
        <w:tc>
          <w:tcPr>
            <w:tcW w:w="1271" w:type="dxa"/>
          </w:tcPr>
          <w:p w14:paraId="1DE10D95" w14:textId="77777777" w:rsidR="002C7D76" w:rsidRDefault="002C7D76" w:rsidP="00A02BA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/>
              </w:rPr>
            </w:pPr>
            <w:r>
              <w:rPr>
                <w:rFonts w:ascii="TH SarabunIT๙" w:hAnsi="TH SarabunIT๙" w:cs="TH SarabunIT๙"/>
                <w:color w:val="000000"/>
              </w:rPr>
              <w:t xml:space="preserve">20,761 </w:t>
            </w:r>
          </w:p>
        </w:tc>
        <w:tc>
          <w:tcPr>
            <w:tcW w:w="1417" w:type="dxa"/>
          </w:tcPr>
          <w:p w14:paraId="5DD2BD15" w14:textId="77777777" w:rsidR="002C7D76" w:rsidRDefault="002C7D76" w:rsidP="00A02BA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/>
              </w:rPr>
            </w:pPr>
            <w:r>
              <w:rPr>
                <w:rFonts w:ascii="TH SarabunIT๙" w:hAnsi="TH SarabunIT๙" w:cs="TH SarabunIT๙"/>
                <w:color w:val="000000"/>
              </w:rPr>
              <w:t xml:space="preserve">20,627 </w:t>
            </w:r>
          </w:p>
        </w:tc>
        <w:tc>
          <w:tcPr>
            <w:tcW w:w="1418" w:type="dxa"/>
          </w:tcPr>
          <w:p w14:paraId="78ACB20E" w14:textId="77777777" w:rsidR="002C7D76" w:rsidRDefault="002C7D76" w:rsidP="00A02BA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/>
              </w:rPr>
            </w:pPr>
            <w:r>
              <w:rPr>
                <w:rFonts w:ascii="TH SarabunIT๙" w:hAnsi="TH SarabunIT๙" w:cs="TH SarabunIT๙"/>
                <w:color w:val="000000"/>
              </w:rPr>
              <w:t xml:space="preserve">41,388 </w:t>
            </w:r>
          </w:p>
        </w:tc>
        <w:tc>
          <w:tcPr>
            <w:tcW w:w="1417" w:type="dxa"/>
          </w:tcPr>
          <w:p w14:paraId="1437C4B7" w14:textId="77777777" w:rsidR="002C7D76" w:rsidRDefault="002C7D76" w:rsidP="00A02BA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/>
              </w:rPr>
            </w:pPr>
            <w:r>
              <w:rPr>
                <w:rFonts w:ascii="TH SarabunIT๙" w:hAnsi="TH SarabunIT๙" w:cs="TH SarabunIT๙"/>
                <w:color w:val="000000"/>
              </w:rPr>
              <w:t xml:space="preserve">12,075 </w:t>
            </w:r>
          </w:p>
        </w:tc>
      </w:tr>
      <w:tr w:rsidR="002C7D76" w:rsidRPr="00597218" w14:paraId="35916C38" w14:textId="77777777" w:rsidTr="004225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</w:tcPr>
          <w:p w14:paraId="36401FA4" w14:textId="77777777" w:rsidR="002C7D76" w:rsidRPr="00F3788B" w:rsidRDefault="002C7D76" w:rsidP="00A02BA2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  <w:r w:rsidRPr="00F3788B">
              <w:rPr>
                <w:rFonts w:ascii="TH SarabunIT๙" w:hAnsi="TH SarabunIT๙" w:cs="TH SarabunIT๙"/>
                <w:b w:val="0"/>
                <w:bCs w:val="0"/>
                <w:cs/>
              </w:rPr>
              <w:t>๔</w:t>
            </w:r>
          </w:p>
        </w:tc>
        <w:tc>
          <w:tcPr>
            <w:tcW w:w="1701" w:type="dxa"/>
          </w:tcPr>
          <w:p w14:paraId="550AA3AE" w14:textId="77777777" w:rsidR="002C7D76" w:rsidRPr="00597218" w:rsidRDefault="002C7D76" w:rsidP="00A02BA2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597218">
              <w:rPr>
                <w:rFonts w:ascii="TH SarabunIT๙" w:hAnsi="TH SarabunIT๙" w:cs="TH SarabunIT๙"/>
                <w:cs/>
              </w:rPr>
              <w:t>ดอนตาล</w:t>
            </w:r>
          </w:p>
        </w:tc>
        <w:tc>
          <w:tcPr>
            <w:tcW w:w="1134" w:type="dxa"/>
          </w:tcPr>
          <w:p w14:paraId="14362088" w14:textId="77777777" w:rsidR="002C7D76" w:rsidRPr="00597218" w:rsidRDefault="002C7D76" w:rsidP="00A02BA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597218">
              <w:rPr>
                <w:rFonts w:ascii="TH SarabunIT๙" w:hAnsi="TH SarabunIT๙" w:cs="TH SarabunIT๙"/>
                <w:cs/>
              </w:rPr>
              <w:t>๕๑๑</w:t>
            </w:r>
          </w:p>
        </w:tc>
        <w:tc>
          <w:tcPr>
            <w:tcW w:w="1271" w:type="dxa"/>
          </w:tcPr>
          <w:p w14:paraId="7B8ABE78" w14:textId="77777777" w:rsidR="002C7D76" w:rsidRDefault="002C7D76" w:rsidP="00A02B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/>
              </w:rPr>
            </w:pPr>
            <w:r>
              <w:rPr>
                <w:rFonts w:ascii="TH SarabunIT๙" w:hAnsi="TH SarabunIT๙" w:cs="TH SarabunIT๙"/>
                <w:color w:val="000000"/>
              </w:rPr>
              <w:t xml:space="preserve">19,642 </w:t>
            </w:r>
          </w:p>
        </w:tc>
        <w:tc>
          <w:tcPr>
            <w:tcW w:w="1417" w:type="dxa"/>
          </w:tcPr>
          <w:p w14:paraId="14BA0339" w14:textId="77777777" w:rsidR="002C7D76" w:rsidRDefault="002C7D76" w:rsidP="00A02B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/>
              </w:rPr>
            </w:pPr>
            <w:r>
              <w:rPr>
                <w:rFonts w:ascii="TH SarabunIT๙" w:hAnsi="TH SarabunIT๙" w:cs="TH SarabunIT๙"/>
                <w:color w:val="000000"/>
              </w:rPr>
              <w:t xml:space="preserve">19,312 </w:t>
            </w:r>
          </w:p>
        </w:tc>
        <w:tc>
          <w:tcPr>
            <w:tcW w:w="1418" w:type="dxa"/>
          </w:tcPr>
          <w:p w14:paraId="3F1A5E79" w14:textId="77777777" w:rsidR="002C7D76" w:rsidRDefault="002C7D76" w:rsidP="00A02B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/>
              </w:rPr>
            </w:pPr>
            <w:r>
              <w:rPr>
                <w:rFonts w:ascii="TH SarabunIT๙" w:hAnsi="TH SarabunIT๙" w:cs="TH SarabunIT๙"/>
                <w:color w:val="000000"/>
              </w:rPr>
              <w:t xml:space="preserve">38,954 </w:t>
            </w:r>
          </w:p>
        </w:tc>
        <w:tc>
          <w:tcPr>
            <w:tcW w:w="1417" w:type="dxa"/>
          </w:tcPr>
          <w:p w14:paraId="71A72DB5" w14:textId="77777777" w:rsidR="002C7D76" w:rsidRDefault="002C7D76" w:rsidP="00A02B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/>
              </w:rPr>
            </w:pPr>
            <w:r>
              <w:rPr>
                <w:rFonts w:ascii="TH SarabunIT๙" w:hAnsi="TH SarabunIT๙" w:cs="TH SarabunIT๙"/>
                <w:color w:val="000000"/>
              </w:rPr>
              <w:t xml:space="preserve">11,725 </w:t>
            </w:r>
          </w:p>
        </w:tc>
      </w:tr>
      <w:tr w:rsidR="002C7D76" w:rsidRPr="00597218" w14:paraId="38BB4234" w14:textId="77777777" w:rsidTr="0042259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</w:tcPr>
          <w:p w14:paraId="26F176BD" w14:textId="77777777" w:rsidR="002C7D76" w:rsidRPr="00F3788B" w:rsidRDefault="002C7D76" w:rsidP="00A02BA2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  <w:r w:rsidRPr="00F3788B">
              <w:rPr>
                <w:rFonts w:ascii="TH SarabunIT๙" w:hAnsi="TH SarabunIT๙" w:cs="TH SarabunIT๙"/>
                <w:b w:val="0"/>
                <w:bCs w:val="0"/>
                <w:cs/>
              </w:rPr>
              <w:t>๕</w:t>
            </w:r>
          </w:p>
        </w:tc>
        <w:tc>
          <w:tcPr>
            <w:tcW w:w="1701" w:type="dxa"/>
          </w:tcPr>
          <w:p w14:paraId="1864F4B3" w14:textId="77777777" w:rsidR="002C7D76" w:rsidRPr="00597218" w:rsidRDefault="002C7D76" w:rsidP="00A02BA2">
            <w:pPr>
              <w:jc w:val="thaiDistribut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597218">
              <w:rPr>
                <w:rFonts w:ascii="TH SarabunIT๙" w:hAnsi="TH SarabunIT๙" w:cs="TH SarabunIT๙"/>
                <w:cs/>
              </w:rPr>
              <w:t>หว้านใหญ่</w:t>
            </w:r>
          </w:p>
        </w:tc>
        <w:tc>
          <w:tcPr>
            <w:tcW w:w="1134" w:type="dxa"/>
          </w:tcPr>
          <w:p w14:paraId="740C27CE" w14:textId="77777777" w:rsidR="002C7D76" w:rsidRPr="00597218" w:rsidRDefault="002C7D76" w:rsidP="00A02BA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597218">
              <w:rPr>
                <w:rFonts w:ascii="TH SarabunIT๙" w:hAnsi="TH SarabunIT๙" w:cs="TH SarabunIT๙"/>
                <w:cs/>
              </w:rPr>
              <w:t>๘๕</w:t>
            </w:r>
          </w:p>
        </w:tc>
        <w:tc>
          <w:tcPr>
            <w:tcW w:w="1271" w:type="dxa"/>
          </w:tcPr>
          <w:p w14:paraId="115FED32" w14:textId="77777777" w:rsidR="002C7D76" w:rsidRDefault="002C7D76" w:rsidP="00A02BA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/>
              </w:rPr>
            </w:pPr>
            <w:r>
              <w:rPr>
                <w:rFonts w:ascii="TH SarabunIT๙" w:hAnsi="TH SarabunIT๙" w:cs="TH SarabunIT๙"/>
                <w:color w:val="000000"/>
              </w:rPr>
              <w:t xml:space="preserve">23,725 </w:t>
            </w:r>
          </w:p>
        </w:tc>
        <w:tc>
          <w:tcPr>
            <w:tcW w:w="1417" w:type="dxa"/>
          </w:tcPr>
          <w:p w14:paraId="281B453F" w14:textId="77777777" w:rsidR="002C7D76" w:rsidRDefault="002C7D76" w:rsidP="00A02BA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/>
              </w:rPr>
            </w:pPr>
            <w:r>
              <w:rPr>
                <w:rFonts w:ascii="TH SarabunIT๙" w:hAnsi="TH SarabunIT๙" w:cs="TH SarabunIT๙"/>
                <w:color w:val="000000"/>
              </w:rPr>
              <w:t xml:space="preserve">23,743 </w:t>
            </w:r>
          </w:p>
        </w:tc>
        <w:tc>
          <w:tcPr>
            <w:tcW w:w="1418" w:type="dxa"/>
          </w:tcPr>
          <w:p w14:paraId="393C5090" w14:textId="77777777" w:rsidR="002C7D76" w:rsidRDefault="002C7D76" w:rsidP="00A02BA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/>
              </w:rPr>
            </w:pPr>
            <w:r>
              <w:rPr>
                <w:rFonts w:ascii="TH SarabunIT๙" w:hAnsi="TH SarabunIT๙" w:cs="TH SarabunIT๙"/>
                <w:color w:val="000000"/>
              </w:rPr>
              <w:t xml:space="preserve">47,468 </w:t>
            </w:r>
          </w:p>
        </w:tc>
        <w:tc>
          <w:tcPr>
            <w:tcW w:w="1417" w:type="dxa"/>
          </w:tcPr>
          <w:p w14:paraId="59EB7383" w14:textId="77777777" w:rsidR="002C7D76" w:rsidRDefault="002C7D76" w:rsidP="00A02BA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/>
              </w:rPr>
            </w:pPr>
            <w:r>
              <w:rPr>
                <w:rFonts w:ascii="TH SarabunIT๙" w:hAnsi="TH SarabunIT๙" w:cs="TH SarabunIT๙"/>
                <w:color w:val="000000"/>
              </w:rPr>
              <w:t xml:space="preserve">15,018 </w:t>
            </w:r>
          </w:p>
        </w:tc>
      </w:tr>
      <w:tr w:rsidR="002C7D76" w:rsidRPr="00597218" w14:paraId="1F7B5FA3" w14:textId="77777777" w:rsidTr="004225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</w:tcPr>
          <w:p w14:paraId="02E7A806" w14:textId="77777777" w:rsidR="002C7D76" w:rsidRPr="00F3788B" w:rsidRDefault="002C7D76" w:rsidP="00A02BA2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  <w:r w:rsidRPr="00F3788B">
              <w:rPr>
                <w:rFonts w:ascii="TH SarabunIT๙" w:hAnsi="TH SarabunIT๙" w:cs="TH SarabunIT๙"/>
                <w:b w:val="0"/>
                <w:bCs w:val="0"/>
                <w:cs/>
              </w:rPr>
              <w:t>๖</w:t>
            </w:r>
          </w:p>
        </w:tc>
        <w:tc>
          <w:tcPr>
            <w:tcW w:w="1701" w:type="dxa"/>
          </w:tcPr>
          <w:p w14:paraId="0C25AD93" w14:textId="77777777" w:rsidR="002C7D76" w:rsidRPr="00597218" w:rsidRDefault="002C7D76" w:rsidP="00A02BA2">
            <w:pPr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597218">
              <w:rPr>
                <w:rFonts w:ascii="TH SarabunIT๙" w:hAnsi="TH SarabunIT๙" w:cs="TH SarabunIT๙"/>
                <w:cs/>
              </w:rPr>
              <w:t>หนองสูง</w:t>
            </w:r>
          </w:p>
        </w:tc>
        <w:tc>
          <w:tcPr>
            <w:tcW w:w="1134" w:type="dxa"/>
          </w:tcPr>
          <w:p w14:paraId="1C808725" w14:textId="77777777" w:rsidR="002C7D76" w:rsidRPr="00597218" w:rsidRDefault="002C7D76" w:rsidP="00A02BA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597218">
              <w:rPr>
                <w:rFonts w:ascii="TH SarabunIT๙" w:hAnsi="TH SarabunIT๙" w:cs="TH SarabunIT๙"/>
                <w:cs/>
              </w:rPr>
              <w:t>๔๑๐</w:t>
            </w:r>
          </w:p>
        </w:tc>
        <w:tc>
          <w:tcPr>
            <w:tcW w:w="1271" w:type="dxa"/>
          </w:tcPr>
          <w:p w14:paraId="09CD5D65" w14:textId="77777777" w:rsidR="002C7D76" w:rsidRDefault="002C7D76" w:rsidP="00A02B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/>
              </w:rPr>
            </w:pPr>
            <w:r>
              <w:rPr>
                <w:rFonts w:ascii="TH SarabunIT๙" w:hAnsi="TH SarabunIT๙" w:cs="TH SarabunIT๙"/>
                <w:color w:val="000000"/>
              </w:rPr>
              <w:t xml:space="preserve">9,845 </w:t>
            </w:r>
          </w:p>
        </w:tc>
        <w:tc>
          <w:tcPr>
            <w:tcW w:w="1417" w:type="dxa"/>
          </w:tcPr>
          <w:p w14:paraId="26849072" w14:textId="77777777" w:rsidR="002C7D76" w:rsidRDefault="002C7D76" w:rsidP="00A02B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/>
              </w:rPr>
            </w:pPr>
            <w:r>
              <w:rPr>
                <w:rFonts w:ascii="TH SarabunIT๙" w:hAnsi="TH SarabunIT๙" w:cs="TH SarabunIT๙"/>
                <w:color w:val="000000"/>
              </w:rPr>
              <w:t xml:space="preserve">9,828 </w:t>
            </w:r>
          </w:p>
        </w:tc>
        <w:tc>
          <w:tcPr>
            <w:tcW w:w="1418" w:type="dxa"/>
          </w:tcPr>
          <w:p w14:paraId="46A62FB5" w14:textId="77777777" w:rsidR="002C7D76" w:rsidRDefault="002C7D76" w:rsidP="00A02B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/>
              </w:rPr>
            </w:pPr>
            <w:r>
              <w:rPr>
                <w:rFonts w:ascii="TH SarabunIT๙" w:hAnsi="TH SarabunIT๙" w:cs="TH SarabunIT๙"/>
                <w:color w:val="000000"/>
              </w:rPr>
              <w:t xml:space="preserve">19,673 </w:t>
            </w:r>
          </w:p>
        </w:tc>
        <w:tc>
          <w:tcPr>
            <w:tcW w:w="1417" w:type="dxa"/>
          </w:tcPr>
          <w:p w14:paraId="7080FD1E" w14:textId="77777777" w:rsidR="002C7D76" w:rsidRDefault="002C7D76" w:rsidP="00A02B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/>
              </w:rPr>
            </w:pPr>
            <w:r>
              <w:rPr>
                <w:rFonts w:ascii="TH SarabunIT๙" w:hAnsi="TH SarabunIT๙" w:cs="TH SarabunIT๙"/>
                <w:color w:val="000000"/>
              </w:rPr>
              <w:t xml:space="preserve">5,893 </w:t>
            </w:r>
          </w:p>
        </w:tc>
      </w:tr>
      <w:tr w:rsidR="002C7D76" w:rsidRPr="00597218" w14:paraId="06A51779" w14:textId="77777777" w:rsidTr="0042259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</w:tcPr>
          <w:p w14:paraId="5B10ADE1" w14:textId="77777777" w:rsidR="002C7D76" w:rsidRPr="00F3788B" w:rsidRDefault="002C7D76" w:rsidP="00A02BA2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  <w:r w:rsidRPr="00F3788B">
              <w:rPr>
                <w:rFonts w:ascii="TH SarabunIT๙" w:hAnsi="TH SarabunIT๙" w:cs="TH SarabunIT๙"/>
                <w:b w:val="0"/>
                <w:bCs w:val="0"/>
                <w:cs/>
              </w:rPr>
              <w:t>๗</w:t>
            </w:r>
          </w:p>
        </w:tc>
        <w:tc>
          <w:tcPr>
            <w:tcW w:w="1701" w:type="dxa"/>
          </w:tcPr>
          <w:p w14:paraId="29EB7D63" w14:textId="77777777" w:rsidR="002C7D76" w:rsidRPr="00597218" w:rsidRDefault="002C7D76" w:rsidP="00A02BA2">
            <w:pPr>
              <w:jc w:val="thaiDistribut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597218">
              <w:rPr>
                <w:rFonts w:ascii="TH SarabunIT๙" w:hAnsi="TH SarabunIT๙" w:cs="TH SarabunIT๙"/>
                <w:cs/>
              </w:rPr>
              <w:t>ดงหลวง</w:t>
            </w:r>
          </w:p>
        </w:tc>
        <w:tc>
          <w:tcPr>
            <w:tcW w:w="1134" w:type="dxa"/>
          </w:tcPr>
          <w:p w14:paraId="4A3600FA" w14:textId="77777777" w:rsidR="002C7D76" w:rsidRPr="00597218" w:rsidRDefault="002C7D76" w:rsidP="00A02BA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597218">
              <w:rPr>
                <w:rFonts w:ascii="TH SarabunIT๙" w:hAnsi="TH SarabunIT๙" w:cs="TH SarabunIT๙"/>
                <w:cs/>
              </w:rPr>
              <w:t>๑</w:t>
            </w:r>
            <w:r w:rsidRPr="00597218">
              <w:rPr>
                <w:rFonts w:ascii="TH SarabunIT๙" w:hAnsi="TH SarabunIT๙" w:cs="TH SarabunIT๙"/>
              </w:rPr>
              <w:t>,</w:t>
            </w:r>
            <w:r w:rsidRPr="00597218">
              <w:rPr>
                <w:rFonts w:ascii="TH SarabunIT๙" w:hAnsi="TH SarabunIT๙" w:cs="TH SarabunIT๙"/>
                <w:cs/>
              </w:rPr>
              <w:t>๐๗๖</w:t>
            </w:r>
          </w:p>
        </w:tc>
        <w:tc>
          <w:tcPr>
            <w:tcW w:w="1271" w:type="dxa"/>
          </w:tcPr>
          <w:p w14:paraId="14D051A3" w14:textId="77777777" w:rsidR="002C7D76" w:rsidRDefault="002C7D76" w:rsidP="00A02BA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/>
              </w:rPr>
            </w:pPr>
            <w:r>
              <w:rPr>
                <w:rFonts w:ascii="TH SarabunIT๙" w:hAnsi="TH SarabunIT๙" w:cs="TH SarabunIT๙"/>
                <w:color w:val="000000"/>
              </w:rPr>
              <w:t xml:space="preserve">10,391 </w:t>
            </w:r>
          </w:p>
        </w:tc>
        <w:tc>
          <w:tcPr>
            <w:tcW w:w="1417" w:type="dxa"/>
          </w:tcPr>
          <w:p w14:paraId="16D89363" w14:textId="77777777" w:rsidR="002C7D76" w:rsidRDefault="002C7D76" w:rsidP="00A02BA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/>
              </w:rPr>
            </w:pPr>
            <w:r>
              <w:rPr>
                <w:rFonts w:ascii="TH SarabunIT๙" w:hAnsi="TH SarabunIT๙" w:cs="TH SarabunIT๙"/>
                <w:color w:val="000000"/>
              </w:rPr>
              <w:t xml:space="preserve">10,422 </w:t>
            </w:r>
          </w:p>
        </w:tc>
        <w:tc>
          <w:tcPr>
            <w:tcW w:w="1418" w:type="dxa"/>
          </w:tcPr>
          <w:p w14:paraId="0D9B0726" w14:textId="77777777" w:rsidR="002C7D76" w:rsidRDefault="002C7D76" w:rsidP="00A02BA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/>
              </w:rPr>
            </w:pPr>
            <w:r>
              <w:rPr>
                <w:rFonts w:ascii="TH SarabunIT๙" w:hAnsi="TH SarabunIT๙" w:cs="TH SarabunIT๙"/>
                <w:color w:val="000000"/>
              </w:rPr>
              <w:t xml:space="preserve">20,813 </w:t>
            </w:r>
          </w:p>
        </w:tc>
        <w:tc>
          <w:tcPr>
            <w:tcW w:w="1417" w:type="dxa"/>
          </w:tcPr>
          <w:p w14:paraId="0F6DE98A" w14:textId="77777777" w:rsidR="002C7D76" w:rsidRDefault="002C7D76" w:rsidP="00A02BA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/>
              </w:rPr>
            </w:pPr>
            <w:r>
              <w:rPr>
                <w:rFonts w:ascii="TH SarabunIT๙" w:hAnsi="TH SarabunIT๙" w:cs="TH SarabunIT๙"/>
                <w:color w:val="000000"/>
              </w:rPr>
              <w:t xml:space="preserve">6,882 </w:t>
            </w:r>
          </w:p>
        </w:tc>
      </w:tr>
      <w:tr w:rsidR="002C7D76" w:rsidRPr="00597218" w14:paraId="154AD80E" w14:textId="77777777" w:rsidTr="004225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0" w:type="dxa"/>
            <w:gridSpan w:val="2"/>
          </w:tcPr>
          <w:p w14:paraId="06822340" w14:textId="77777777" w:rsidR="002C7D76" w:rsidRPr="00597218" w:rsidRDefault="002C7D76" w:rsidP="00A02BA2">
            <w:pPr>
              <w:jc w:val="center"/>
              <w:rPr>
                <w:rFonts w:ascii="TH SarabunIT๙" w:hAnsi="TH SarabunIT๙" w:cs="TH SarabunIT๙"/>
              </w:rPr>
            </w:pPr>
            <w:r w:rsidRPr="00597218">
              <w:rPr>
                <w:rFonts w:ascii="TH SarabunIT๙" w:hAnsi="TH SarabunIT๙" w:cs="TH SarabunIT๙"/>
                <w:cs/>
              </w:rPr>
              <w:t>รวม</w:t>
            </w:r>
          </w:p>
        </w:tc>
        <w:tc>
          <w:tcPr>
            <w:tcW w:w="1134" w:type="dxa"/>
          </w:tcPr>
          <w:p w14:paraId="498EFAC2" w14:textId="567A3AA1" w:rsidR="002C7D76" w:rsidRPr="00597218" w:rsidRDefault="00422597" w:rsidP="00A02BA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746AEADC" wp14:editId="0F73CB0A">
                      <wp:simplePos x="0" y="0"/>
                      <wp:positionH relativeFrom="column">
                        <wp:posOffset>292972</wp:posOffset>
                      </wp:positionH>
                      <wp:positionV relativeFrom="paragraph">
                        <wp:posOffset>258928</wp:posOffset>
                      </wp:positionV>
                      <wp:extent cx="3667760" cy="667404"/>
                      <wp:effectExtent l="0" t="0" r="0" b="0"/>
                      <wp:wrapNone/>
                      <wp:docPr id="59" name="กล่องข้อความ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67760" cy="66740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5C972E7" w14:textId="77777777" w:rsidR="00CC531C" w:rsidRPr="00A2217D" w:rsidRDefault="00CC531C" w:rsidP="002C7D76">
                                  <w:pPr>
                                    <w:spacing w:before="240"/>
                                    <w:jc w:val="right"/>
                                    <w:rPr>
                                      <w:rFonts w:ascii="TH SarabunIT๙" w:hAnsi="TH SarabunIT๙" w:cs="TH SarabunIT๙"/>
                                      <w:sz w:val="20"/>
                                      <w:szCs w:val="24"/>
                                    </w:rPr>
                                  </w:pPr>
                                  <w:r w:rsidRPr="00A2217D">
                                    <w:rPr>
                                      <w:rFonts w:ascii="TH SarabunIT๙" w:hAnsi="TH SarabunIT๙" w:cs="TH SarabunIT๙"/>
                                      <w:sz w:val="20"/>
                                      <w:szCs w:val="24"/>
                                      <w:cs/>
                                    </w:rPr>
                                    <w:t>ที่มา : สำนักทะเบียนจังหวัดมุกดาหาร ข้อมูล ณ ๓๑ ธันวาคม ๒๕</w:t>
                                  </w:r>
                                  <w:r w:rsidRPr="00A2217D">
                                    <w:rPr>
                                      <w:rFonts w:ascii="TH SarabunIT๙" w:hAnsi="TH SarabunIT๙" w:cs="TH SarabunIT๙"/>
                                      <w:sz w:val="20"/>
                                      <w:szCs w:val="24"/>
                                    </w:rPr>
                                    <w:t>61</w:t>
                                  </w:r>
                                </w:p>
                                <w:p w14:paraId="0C49DA31" w14:textId="77777777" w:rsidR="00CC531C" w:rsidRPr="00A2217D" w:rsidRDefault="00CC531C" w:rsidP="002C7D76">
                                  <w:pPr>
                                    <w:jc w:val="right"/>
                                    <w:rPr>
                                      <w:rFonts w:ascii="TH SarabunIT๙" w:hAnsi="TH SarabunIT๙" w:cs="TH SarabunIT๙"/>
                                      <w:b/>
                                      <w:bCs/>
                                      <w:sz w:val="20"/>
                                      <w:szCs w:val="24"/>
                                    </w:rPr>
                                  </w:pPr>
                                  <w:r w:rsidRPr="00A2217D">
                                    <w:rPr>
                                      <w:rFonts w:ascii="TH SarabunIT๙" w:hAnsi="TH SarabunIT๙" w:cs="TH SarabunIT๙"/>
                                      <w:sz w:val="20"/>
                                      <w:szCs w:val="24"/>
                                      <w:cs/>
                                    </w:rPr>
                                    <w:t>ที่ทำการปกครองจังหวัดมุกดาหาร</w:t>
                                  </w:r>
                                </w:p>
                                <w:p w14:paraId="08444E37" w14:textId="77777777" w:rsidR="00CC531C" w:rsidRPr="00A2217D" w:rsidRDefault="00CC531C" w:rsidP="002C7D76">
                                  <w:pPr>
                                    <w:rPr>
                                      <w:sz w:val="20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46AEADC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กล่องข้อความ 2" o:spid="_x0000_s1026" type="#_x0000_t202" style="position:absolute;left:0;text-align:left;margin-left:23.05pt;margin-top:20.4pt;width:288.8pt;height:52.5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" filled="f" stroked="f">
                      <v:textbox>
                        <w:txbxContent>
                          <w:p w14:paraId="35C972E7" w14:textId="77777777" w:rsidR="00CC531C" w:rsidRPr="00A2217D" w:rsidRDefault="00CC531C" w:rsidP="002C7D76">
                            <w:pPr>
                              <w:spacing w:before="240"/>
                              <w:jc w:val="right"/>
                              <w:rPr>
                                <w:rFonts w:ascii="TH SarabunIT๙" w:hAnsi="TH SarabunIT๙" w:cs="TH SarabunIT๙"/>
                                <w:sz w:val="20"/>
                                <w:szCs w:val="24"/>
                              </w:rPr>
                            </w:pPr>
                            <w:r w:rsidRPr="00A2217D">
                              <w:rPr>
                                <w:rFonts w:ascii="TH SarabunIT๙" w:hAnsi="TH SarabunIT๙" w:cs="TH SarabunIT๙"/>
                                <w:sz w:val="20"/>
                                <w:szCs w:val="24"/>
                                <w:cs/>
                              </w:rPr>
                              <w:t>ที่มา : สำนักทะเบียนจังหวัดมุกดาหาร ข้อมูล ณ ๓๑ ธันวาคม ๒๕</w:t>
                            </w:r>
                            <w:r w:rsidRPr="00A2217D">
                              <w:rPr>
                                <w:rFonts w:ascii="TH SarabunIT๙" w:hAnsi="TH SarabunIT๙" w:cs="TH SarabunIT๙"/>
                                <w:sz w:val="20"/>
                                <w:szCs w:val="24"/>
                              </w:rPr>
                              <w:t>61</w:t>
                            </w:r>
                          </w:p>
                          <w:p w14:paraId="0C49DA31" w14:textId="77777777" w:rsidR="00CC531C" w:rsidRPr="00A2217D" w:rsidRDefault="00CC531C" w:rsidP="002C7D76">
                            <w:pPr>
                              <w:jc w:val="right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0"/>
                                <w:szCs w:val="24"/>
                              </w:rPr>
                            </w:pPr>
                            <w:r w:rsidRPr="00A2217D">
                              <w:rPr>
                                <w:rFonts w:ascii="TH SarabunIT๙" w:hAnsi="TH SarabunIT๙" w:cs="TH SarabunIT๙"/>
                                <w:sz w:val="20"/>
                                <w:szCs w:val="24"/>
                                <w:cs/>
                              </w:rPr>
                              <w:t>ที่ทำการปกครองจังหวัดมุกดาหาร</w:t>
                            </w:r>
                          </w:p>
                          <w:p w14:paraId="08444E37" w14:textId="77777777" w:rsidR="00CC531C" w:rsidRPr="00A2217D" w:rsidRDefault="00CC531C" w:rsidP="002C7D76">
                            <w:pPr>
                              <w:rPr>
                                <w:sz w:val="20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C7D76" w:rsidRPr="00597218">
              <w:rPr>
                <w:rFonts w:ascii="TH SarabunIT๙" w:hAnsi="TH SarabunIT๙" w:cs="TH SarabunIT๙"/>
                <w:cs/>
              </w:rPr>
              <w:t>๔</w:t>
            </w:r>
            <w:r w:rsidR="002C7D76" w:rsidRPr="00597218">
              <w:rPr>
                <w:rFonts w:ascii="TH SarabunIT๙" w:hAnsi="TH SarabunIT๙" w:cs="TH SarabunIT๙"/>
              </w:rPr>
              <w:t>,</w:t>
            </w:r>
            <w:r w:rsidR="002C7D76" w:rsidRPr="00597218">
              <w:rPr>
                <w:rFonts w:ascii="TH SarabunIT๙" w:hAnsi="TH SarabunIT๙" w:cs="TH SarabunIT๙"/>
                <w:cs/>
              </w:rPr>
              <w:t>๘๐๗</w:t>
            </w:r>
          </w:p>
        </w:tc>
        <w:tc>
          <w:tcPr>
            <w:tcW w:w="1271" w:type="dxa"/>
          </w:tcPr>
          <w:p w14:paraId="0D36BA46" w14:textId="77777777" w:rsidR="002C7D76" w:rsidRDefault="002C7D76" w:rsidP="00A02B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/>
              </w:rPr>
            </w:pPr>
            <w:r>
              <w:rPr>
                <w:rFonts w:ascii="TH SarabunIT๙" w:hAnsi="TH SarabunIT๙" w:cs="TH SarabunIT๙"/>
                <w:color w:val="000000"/>
              </w:rPr>
              <w:t xml:space="preserve">176,319 </w:t>
            </w:r>
          </w:p>
        </w:tc>
        <w:tc>
          <w:tcPr>
            <w:tcW w:w="1417" w:type="dxa"/>
          </w:tcPr>
          <w:p w14:paraId="0794C216" w14:textId="77777777" w:rsidR="002C7D76" w:rsidRDefault="002C7D76" w:rsidP="00A02B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/>
              </w:rPr>
            </w:pPr>
            <w:r>
              <w:rPr>
                <w:rFonts w:ascii="TH SarabunIT๙" w:hAnsi="TH SarabunIT๙" w:cs="TH SarabunIT๙"/>
                <w:color w:val="000000"/>
              </w:rPr>
              <w:t xml:space="preserve">175,963 </w:t>
            </w:r>
          </w:p>
        </w:tc>
        <w:tc>
          <w:tcPr>
            <w:tcW w:w="1418" w:type="dxa"/>
          </w:tcPr>
          <w:p w14:paraId="70E6715F" w14:textId="77777777" w:rsidR="002C7D76" w:rsidRDefault="002C7D76" w:rsidP="00A02B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/>
              </w:rPr>
            </w:pPr>
            <w:r>
              <w:rPr>
                <w:rFonts w:ascii="TH SarabunIT๙" w:hAnsi="TH SarabunIT๙" w:cs="TH SarabunIT๙"/>
                <w:color w:val="000000"/>
              </w:rPr>
              <w:t xml:space="preserve">352,282 </w:t>
            </w:r>
          </w:p>
        </w:tc>
        <w:tc>
          <w:tcPr>
            <w:tcW w:w="1417" w:type="dxa"/>
          </w:tcPr>
          <w:p w14:paraId="5398503B" w14:textId="77777777" w:rsidR="002C7D76" w:rsidRDefault="002C7D76" w:rsidP="00A02B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/>
              </w:rPr>
            </w:pPr>
            <w:r>
              <w:rPr>
                <w:rFonts w:ascii="TH SarabunIT๙" w:hAnsi="TH SarabunIT๙" w:cs="TH SarabunIT๙"/>
                <w:color w:val="000000"/>
              </w:rPr>
              <w:t xml:space="preserve">114,014 </w:t>
            </w:r>
          </w:p>
        </w:tc>
      </w:tr>
    </w:tbl>
    <w:p w14:paraId="734F44C9" w14:textId="3B3AB68E" w:rsidR="002C7D76" w:rsidRDefault="002C7D76" w:rsidP="002C7D76">
      <w:pPr>
        <w:pStyle w:val="af4"/>
        <w:ind w:right="-46"/>
        <w:jc w:val="left"/>
        <w:rPr>
          <w:rFonts w:ascii="TH SarabunIT๙" w:hAnsi="TH SarabunIT๙" w:cs="TH SarabunIT๙"/>
          <w:i/>
          <w:iCs/>
        </w:rPr>
      </w:pPr>
    </w:p>
    <w:p w14:paraId="430EB999" w14:textId="09CF7842" w:rsidR="002C7D76" w:rsidRDefault="002C7D76" w:rsidP="00FE3E02">
      <w:pPr>
        <w:pStyle w:val="af4"/>
        <w:ind w:right="-46"/>
        <w:rPr>
          <w:rFonts w:ascii="TH SarabunIT๙" w:hAnsi="TH SarabunIT๙" w:cs="TH SarabunIT๙"/>
          <w:i/>
          <w:iCs/>
        </w:rPr>
      </w:pPr>
    </w:p>
    <w:p w14:paraId="26F2EFAF" w14:textId="77777777" w:rsidR="00EB32D9" w:rsidRDefault="00EB32D9" w:rsidP="00FE3E02">
      <w:pPr>
        <w:pStyle w:val="af4"/>
        <w:ind w:right="-46"/>
        <w:rPr>
          <w:rFonts w:ascii="TH SarabunIT๙" w:hAnsi="TH SarabunIT๙" w:cs="TH SarabunIT๙"/>
          <w:i/>
          <w:iCs/>
        </w:rPr>
      </w:pPr>
    </w:p>
    <w:p w14:paraId="50E1E2E4" w14:textId="77777777" w:rsidR="00E57CF8" w:rsidRPr="00597218" w:rsidRDefault="00E57CF8" w:rsidP="00E57CF8">
      <w:pPr>
        <w:pStyle w:val="af4"/>
        <w:spacing w:before="240"/>
        <w:jc w:val="thaiDistribute"/>
        <w:rPr>
          <w:rFonts w:ascii="TH SarabunIT๙" w:hAnsi="TH SarabunIT๙" w:cs="TH SarabunIT๙"/>
          <w:b/>
          <w:bCs/>
          <w:cs/>
        </w:rPr>
      </w:pPr>
      <w:r w:rsidRPr="00597218">
        <w:rPr>
          <w:rFonts w:ascii="TH SarabunIT๙" w:hAnsi="TH SarabunIT๙" w:cs="TH SarabunIT๙"/>
          <w:b/>
          <w:bCs/>
          <w:cs/>
        </w:rPr>
        <w:lastRenderedPageBreak/>
        <w:t xml:space="preserve">๑.๔ ด้านการศาสนา </w:t>
      </w:r>
      <w:bookmarkStart w:id="0" w:name="_Hlk25679243"/>
      <w:r w:rsidRPr="00597218">
        <w:rPr>
          <w:rFonts w:ascii="TH SarabunIT๙" w:hAnsi="TH SarabunIT๙" w:cs="TH SarabunIT๙"/>
          <w:b/>
          <w:bCs/>
          <w:cs/>
        </w:rPr>
        <w:t xml:space="preserve">ศิลปะ </w:t>
      </w:r>
      <w:r w:rsidR="00F528D0">
        <w:rPr>
          <w:rFonts w:ascii="TH SarabunIT๙" w:hAnsi="TH SarabunIT๙" w:cs="TH SarabunIT๙" w:hint="cs"/>
          <w:b/>
          <w:bCs/>
          <w:cs/>
        </w:rPr>
        <w:t>และ</w:t>
      </w:r>
      <w:r w:rsidRPr="00597218">
        <w:rPr>
          <w:rFonts w:ascii="TH SarabunIT๙" w:hAnsi="TH SarabunIT๙" w:cs="TH SarabunIT๙"/>
          <w:b/>
          <w:bCs/>
          <w:cs/>
        </w:rPr>
        <w:t xml:space="preserve">วัฒนธรรม </w:t>
      </w:r>
      <w:bookmarkEnd w:id="0"/>
    </w:p>
    <w:p w14:paraId="04CA2843" w14:textId="77777777" w:rsidR="00E57CF8" w:rsidRPr="00597218" w:rsidRDefault="00EB32D9" w:rsidP="00EB32D9">
      <w:pPr>
        <w:tabs>
          <w:tab w:val="left" w:pos="426"/>
          <w:tab w:val="left" w:pos="1134"/>
        </w:tabs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/>
          <w:b/>
          <w:bCs/>
          <w:cs/>
        </w:rPr>
        <w:tab/>
      </w:r>
      <w:r w:rsidR="00E57CF8" w:rsidRPr="00597218">
        <w:rPr>
          <w:rFonts w:ascii="TH SarabunIT๙" w:hAnsi="TH SarabunIT๙" w:cs="TH SarabunIT๙"/>
          <w:b/>
          <w:bCs/>
          <w:cs/>
        </w:rPr>
        <w:t xml:space="preserve">๑.๔.๑ </w:t>
      </w:r>
      <w:r>
        <w:rPr>
          <w:rFonts w:ascii="TH SarabunIT๙" w:hAnsi="TH SarabunIT๙" w:cs="TH SarabunIT๙"/>
          <w:b/>
          <w:bCs/>
          <w:cs/>
        </w:rPr>
        <w:tab/>
      </w:r>
      <w:r w:rsidR="00E57CF8" w:rsidRPr="00597218">
        <w:rPr>
          <w:rFonts w:ascii="TH SarabunIT๙" w:hAnsi="TH SarabunIT๙" w:cs="TH SarabunIT๙"/>
          <w:b/>
          <w:bCs/>
          <w:cs/>
        </w:rPr>
        <w:t>ด้านการศาสนา</w:t>
      </w:r>
    </w:p>
    <w:p w14:paraId="5A77473D" w14:textId="77777777" w:rsidR="00E57CF8" w:rsidRPr="00932BF1" w:rsidRDefault="00EB32D9" w:rsidP="00EB32D9">
      <w:pPr>
        <w:tabs>
          <w:tab w:val="left" w:pos="426"/>
          <w:tab w:val="left" w:pos="1134"/>
        </w:tabs>
        <w:jc w:val="thaiDistribute"/>
        <w:rPr>
          <w:rFonts w:ascii="TH SarabunIT๙" w:hAnsi="TH SarabunIT๙" w:cs="TH SarabunIT๙"/>
          <w:sz w:val="16"/>
          <w:szCs w:val="16"/>
        </w:rPr>
      </w:pP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 w:rsidR="00E57CF8" w:rsidRPr="00597218">
        <w:rPr>
          <w:rFonts w:ascii="TH SarabunIT๙" w:hAnsi="TH SarabunIT๙" w:cs="TH SarabunIT๙"/>
          <w:cs/>
        </w:rPr>
        <w:t>จังหวัดมุกดาหาร มีผู้นับถือศาสนาพุทธ คิดเป็นร้อยละ ๙๖.๘๐ ศาสนาคริสต์ ร้อยละ ๓ ศาสนา</w:t>
      </w:r>
      <w:r w:rsidR="00E57CF8" w:rsidRPr="00597218">
        <w:rPr>
          <w:rFonts w:ascii="TH SarabunIT๙" w:hAnsi="TH SarabunIT๙" w:cs="TH SarabunIT๙"/>
        </w:rPr>
        <w:t xml:space="preserve"> </w:t>
      </w:r>
      <w:r w:rsidR="00E57CF8" w:rsidRPr="00597218">
        <w:rPr>
          <w:rFonts w:ascii="TH SarabunIT๙" w:hAnsi="TH SarabunIT๙" w:cs="TH SarabunIT๙"/>
          <w:cs/>
        </w:rPr>
        <w:t>อิสลาม ร้อยละ ๐.๒ และมี</w:t>
      </w:r>
      <w:proofErr w:type="spellStart"/>
      <w:r w:rsidR="00E57CF8" w:rsidRPr="00597218">
        <w:rPr>
          <w:rFonts w:ascii="TH SarabunIT๙" w:hAnsi="TH SarabunIT๙" w:cs="TH SarabunIT๙"/>
          <w:cs/>
        </w:rPr>
        <w:t>ศา</w:t>
      </w:r>
      <w:proofErr w:type="spellEnd"/>
      <w:r w:rsidR="00E57CF8" w:rsidRPr="00597218">
        <w:rPr>
          <w:rFonts w:ascii="TH SarabunIT๙" w:hAnsi="TH SarabunIT๙" w:cs="TH SarabunIT๙"/>
          <w:cs/>
        </w:rPr>
        <w:t>สนสถานแยกได้ ดังนี้ ศาสนาพุทธ มีวัดในพระพุทธศาสนา จำนวน ๓</w:t>
      </w:r>
      <w:r w:rsidR="00E57CF8">
        <w:rPr>
          <w:rFonts w:ascii="TH SarabunIT๙" w:hAnsi="TH SarabunIT๙" w:cs="TH SarabunIT๙" w:hint="cs"/>
          <w:cs/>
        </w:rPr>
        <w:t>8</w:t>
      </w:r>
      <w:r w:rsidR="00E57CF8" w:rsidRPr="00597218">
        <w:rPr>
          <w:rFonts w:ascii="TH SarabunIT๙" w:hAnsi="TH SarabunIT๙" w:cs="TH SarabunIT๙"/>
          <w:cs/>
        </w:rPr>
        <w:t xml:space="preserve">๗ </w:t>
      </w:r>
      <w:r w:rsidR="00932BF1">
        <w:rPr>
          <w:rFonts w:ascii="TH SarabunIT๙" w:hAnsi="TH SarabunIT๙" w:cs="TH SarabunIT๙" w:hint="cs"/>
          <w:cs/>
        </w:rPr>
        <w:t xml:space="preserve">แห่ง             </w:t>
      </w:r>
      <w:r w:rsidR="00E57CF8" w:rsidRPr="00932BF1">
        <w:rPr>
          <w:rFonts w:ascii="TH SarabunIT๙" w:hAnsi="TH SarabunIT๙" w:cs="TH SarabunIT๙"/>
          <w:spacing w:val="-4"/>
          <w:cs/>
        </w:rPr>
        <w:t xml:space="preserve">วัดได้รับพระราชทานวิสุงคามสีมา จำนวน </w:t>
      </w:r>
      <w:r w:rsidR="00E57CF8" w:rsidRPr="00932BF1">
        <w:rPr>
          <w:rFonts w:ascii="TH SarabunIT๙" w:hAnsi="TH SarabunIT๙" w:cs="TH SarabunIT๙" w:hint="cs"/>
          <w:spacing w:val="-4"/>
          <w:cs/>
        </w:rPr>
        <w:t>199</w:t>
      </w:r>
      <w:r w:rsidR="00E57CF8" w:rsidRPr="00932BF1">
        <w:rPr>
          <w:rFonts w:ascii="TH SarabunIT๙" w:hAnsi="TH SarabunIT๙" w:cs="TH SarabunIT๙"/>
          <w:spacing w:val="-4"/>
          <w:cs/>
        </w:rPr>
        <w:t xml:space="preserve"> แห่ง</w:t>
      </w:r>
      <w:r w:rsidR="00E57CF8" w:rsidRPr="00932BF1">
        <w:rPr>
          <w:rFonts w:ascii="TH SarabunIT๙" w:hAnsi="TH SarabunIT๙" w:cs="TH SarabunIT๙"/>
          <w:color w:val="FF0000"/>
          <w:spacing w:val="-4"/>
          <w:cs/>
        </w:rPr>
        <w:t xml:space="preserve"> </w:t>
      </w:r>
      <w:r w:rsidR="00E57CF8" w:rsidRPr="00932BF1">
        <w:rPr>
          <w:rFonts w:ascii="TH SarabunIT๙" w:hAnsi="TH SarabunIT๙" w:cs="TH SarabunIT๙"/>
          <w:spacing w:val="-4"/>
          <w:cs/>
        </w:rPr>
        <w:t xml:space="preserve">ที่พักสงฆ์ </w:t>
      </w:r>
      <w:r w:rsidR="00932BF1" w:rsidRPr="00932BF1">
        <w:rPr>
          <w:rFonts w:ascii="TH SarabunIT๙" w:hAnsi="TH SarabunIT๙" w:cs="TH SarabunIT๙" w:hint="cs"/>
          <w:spacing w:val="-4"/>
          <w:cs/>
        </w:rPr>
        <w:t>245</w:t>
      </w:r>
      <w:r w:rsidR="00E57CF8" w:rsidRPr="00932BF1">
        <w:rPr>
          <w:rFonts w:ascii="TH SarabunIT๙" w:hAnsi="TH SarabunIT๙" w:cs="TH SarabunIT๙"/>
          <w:spacing w:val="-4"/>
          <w:cs/>
        </w:rPr>
        <w:t xml:space="preserve"> แห่ง ศาสนาคริสต์ มีโบสถ์</w:t>
      </w:r>
      <w:r w:rsidR="00E57CF8" w:rsidRPr="00932BF1">
        <w:rPr>
          <w:rFonts w:ascii="TH SarabunIT๙" w:hAnsi="TH SarabunIT๙" w:cs="TH SarabunIT๙"/>
          <w:spacing w:val="-4"/>
        </w:rPr>
        <w:t xml:space="preserve"> </w:t>
      </w:r>
      <w:r w:rsidR="00E57CF8" w:rsidRPr="00932BF1">
        <w:rPr>
          <w:rFonts w:ascii="TH SarabunIT๙" w:hAnsi="TH SarabunIT๙" w:cs="TH SarabunIT๙"/>
          <w:spacing w:val="-4"/>
          <w:cs/>
        </w:rPr>
        <w:t xml:space="preserve">คริสต์ </w:t>
      </w:r>
      <w:r w:rsidR="00E57CF8" w:rsidRPr="00932BF1">
        <w:rPr>
          <w:rFonts w:ascii="TH SarabunIT๙" w:hAnsi="TH SarabunIT๙" w:cs="TH SarabunIT๙" w:hint="cs"/>
          <w:spacing w:val="-4"/>
          <w:cs/>
        </w:rPr>
        <w:t>16</w:t>
      </w:r>
      <w:r w:rsidR="00E57CF8" w:rsidRPr="00932BF1">
        <w:rPr>
          <w:rFonts w:ascii="TH SarabunIT๙" w:hAnsi="TH SarabunIT๙" w:cs="TH SarabunIT๙"/>
          <w:spacing w:val="-4"/>
          <w:cs/>
        </w:rPr>
        <w:t xml:space="preserve"> แห่ง</w:t>
      </w:r>
      <w:r w:rsidR="00E57CF8" w:rsidRPr="00932BF1">
        <w:rPr>
          <w:rFonts w:ascii="TH SarabunIT๙" w:hAnsi="TH SarabunIT๙" w:cs="TH SarabunIT๙"/>
          <w:cs/>
        </w:rPr>
        <w:t xml:space="preserve"> ศาสนาอิสลาม มีมัสยิด ๑ แห่ง</w:t>
      </w:r>
    </w:p>
    <w:p w14:paraId="2CF4D224" w14:textId="77777777" w:rsidR="00E57CF8" w:rsidRPr="00597218" w:rsidRDefault="00EB32D9" w:rsidP="00EB32D9">
      <w:pPr>
        <w:pStyle w:val="af4"/>
        <w:tabs>
          <w:tab w:val="left" w:pos="426"/>
          <w:tab w:val="left" w:pos="1134"/>
        </w:tabs>
        <w:spacing w:before="240"/>
        <w:jc w:val="thaiDistribute"/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/>
          <w:b/>
          <w:bCs/>
          <w:cs/>
        </w:rPr>
        <w:tab/>
      </w:r>
      <w:r w:rsidR="00E57CF8" w:rsidRPr="00597218">
        <w:rPr>
          <w:rFonts w:ascii="TH SarabunIT๙" w:hAnsi="TH SarabunIT๙" w:cs="TH SarabunIT๙"/>
          <w:b/>
          <w:bCs/>
          <w:cs/>
        </w:rPr>
        <w:t xml:space="preserve">๑.๔.๒ </w:t>
      </w:r>
      <w:r>
        <w:rPr>
          <w:rFonts w:ascii="TH SarabunIT๙" w:hAnsi="TH SarabunIT๙" w:cs="TH SarabunIT๙"/>
          <w:b/>
          <w:bCs/>
          <w:cs/>
        </w:rPr>
        <w:tab/>
      </w:r>
      <w:r w:rsidR="00F528D0">
        <w:rPr>
          <w:rFonts w:ascii="TH SarabunIT๙" w:hAnsi="TH SarabunIT๙" w:cs="TH SarabunIT๙" w:hint="cs"/>
          <w:b/>
          <w:bCs/>
          <w:cs/>
        </w:rPr>
        <w:t>ด้าน</w:t>
      </w:r>
      <w:r w:rsidR="00F528D0" w:rsidRPr="00597218">
        <w:rPr>
          <w:rFonts w:ascii="TH SarabunIT๙" w:hAnsi="TH SarabunIT๙" w:cs="TH SarabunIT๙"/>
          <w:b/>
          <w:bCs/>
          <w:cs/>
        </w:rPr>
        <w:t xml:space="preserve">ศิลปะ </w:t>
      </w:r>
      <w:r w:rsidR="00F528D0">
        <w:rPr>
          <w:rFonts w:ascii="TH SarabunIT๙" w:hAnsi="TH SarabunIT๙" w:cs="TH SarabunIT๙" w:hint="cs"/>
          <w:b/>
          <w:bCs/>
          <w:cs/>
        </w:rPr>
        <w:t>และ</w:t>
      </w:r>
      <w:r w:rsidR="00F528D0" w:rsidRPr="00597218">
        <w:rPr>
          <w:rFonts w:ascii="TH SarabunIT๙" w:hAnsi="TH SarabunIT๙" w:cs="TH SarabunIT๙"/>
          <w:b/>
          <w:bCs/>
          <w:cs/>
        </w:rPr>
        <w:t>วัฒนธรรม</w:t>
      </w:r>
    </w:p>
    <w:p w14:paraId="472E86E5" w14:textId="77777777" w:rsidR="00E57CF8" w:rsidRPr="00A2217D" w:rsidRDefault="00EB32D9" w:rsidP="00EB32D9">
      <w:pPr>
        <w:pStyle w:val="af4"/>
        <w:tabs>
          <w:tab w:val="left" w:pos="426"/>
          <w:tab w:val="left" w:pos="1134"/>
        </w:tabs>
        <w:jc w:val="thaiDistribute"/>
        <w:rPr>
          <w:rFonts w:ascii="TH SarabunIT๙" w:eastAsia="Times New Roman" w:hAnsi="TH SarabunIT๙" w:cs="TH SarabunIT๙"/>
        </w:rPr>
      </w:pPr>
      <w:r>
        <w:rPr>
          <w:rFonts w:ascii="TH SarabunIT๙" w:eastAsia="Times New Roman" w:hAnsi="TH SarabunIT๙" w:cs="TH SarabunIT๙"/>
          <w:cs/>
        </w:rPr>
        <w:tab/>
      </w:r>
      <w:r>
        <w:rPr>
          <w:rFonts w:ascii="TH SarabunIT๙" w:eastAsia="Times New Roman" w:hAnsi="TH SarabunIT๙" w:cs="TH SarabunIT๙"/>
          <w:cs/>
        </w:rPr>
        <w:tab/>
      </w:r>
      <w:r w:rsidR="00E57CF8" w:rsidRPr="00A2217D">
        <w:rPr>
          <w:rFonts w:ascii="TH SarabunIT๙" w:eastAsia="Times New Roman" w:hAnsi="TH SarabunIT๙" w:cs="TH SarabunIT๙"/>
          <w:cs/>
        </w:rPr>
        <w:t>ประชาชนจังหวัดมุกดาหาร</w:t>
      </w:r>
      <w:r w:rsidR="00E57CF8" w:rsidRPr="00A2217D">
        <w:rPr>
          <w:rFonts w:ascii="TH SarabunIT๙" w:eastAsia="Times New Roman" w:hAnsi="TH SarabunIT๙" w:cs="TH SarabunIT๙"/>
        </w:rPr>
        <w:t xml:space="preserve"> </w:t>
      </w:r>
      <w:r w:rsidR="00E57CF8" w:rsidRPr="00A2217D">
        <w:rPr>
          <w:rFonts w:ascii="TH SarabunIT๙" w:eastAsia="Times New Roman" w:hAnsi="TH SarabunIT๙" w:cs="TH SarabunIT๙"/>
          <w:cs/>
        </w:rPr>
        <w:t>ยึดมั่นและสืบทอดประเพณีวัฒนธรรมอย่างเหนียวแน่นและต่อเนื่องคนมุกดาหารเป็นคนใจดี</w:t>
      </w:r>
      <w:r w:rsidR="00E57CF8" w:rsidRPr="00A2217D">
        <w:rPr>
          <w:rFonts w:ascii="TH SarabunIT๙" w:eastAsia="Times New Roman" w:hAnsi="TH SarabunIT๙" w:cs="TH SarabunIT๙"/>
        </w:rPr>
        <w:t xml:space="preserve"> </w:t>
      </w:r>
      <w:r w:rsidR="00E57CF8" w:rsidRPr="00A2217D">
        <w:rPr>
          <w:rFonts w:ascii="TH SarabunIT๙" w:eastAsia="Times New Roman" w:hAnsi="TH SarabunIT๙" w:cs="TH SarabunIT๙"/>
          <w:cs/>
        </w:rPr>
        <w:t>กิริยามารยาทอ่อนน้อมถ่อมตนและเอื้อเฟื้อซึ่งกันและกัน ซึ่งจากหลักฐานที่ได้รวบรวมไว้ มีปรากฏถึง ๘</w:t>
      </w:r>
      <w:r w:rsidR="00E57CF8" w:rsidRPr="00A2217D">
        <w:rPr>
          <w:rFonts w:ascii="TH SarabunIT๙" w:eastAsia="Times New Roman" w:hAnsi="TH SarabunIT๙" w:cs="TH SarabunIT๙"/>
        </w:rPr>
        <w:t xml:space="preserve"> </w:t>
      </w:r>
      <w:r w:rsidR="00E57CF8" w:rsidRPr="00A2217D">
        <w:rPr>
          <w:rFonts w:ascii="TH SarabunIT๙" w:eastAsia="Times New Roman" w:hAnsi="TH SarabunIT๙" w:cs="TH SarabunIT๙"/>
          <w:cs/>
        </w:rPr>
        <w:t xml:space="preserve">ชนเผ่า ดังคำขวัญของมุกดาหารตอนหนึ่งว่า </w:t>
      </w:r>
      <w:r w:rsidR="00E57CF8" w:rsidRPr="00A2217D">
        <w:rPr>
          <w:rFonts w:ascii="TH SarabunIT๙" w:eastAsia="Times New Roman" w:hAnsi="TH SarabunIT๙" w:cs="TH SarabunIT๙"/>
        </w:rPr>
        <w:t>“</w:t>
      </w:r>
      <w:proofErr w:type="spellStart"/>
      <w:r w:rsidR="00E57CF8" w:rsidRPr="00A2217D">
        <w:rPr>
          <w:rFonts w:ascii="TH SarabunIT๙" w:eastAsia="Times New Roman" w:hAnsi="TH SarabunIT๙" w:cs="TH SarabunIT๙"/>
          <w:cs/>
        </w:rPr>
        <w:t>แปดเผ่าชนพื้นเมือง</w:t>
      </w:r>
      <w:proofErr w:type="spellEnd"/>
      <w:r w:rsidR="00E57CF8" w:rsidRPr="00A2217D">
        <w:rPr>
          <w:rFonts w:ascii="TH SarabunIT๙" w:eastAsia="Times New Roman" w:hAnsi="TH SarabunIT๙" w:cs="TH SarabunIT๙"/>
        </w:rPr>
        <w:t>”</w:t>
      </w:r>
      <w:r w:rsidR="00E57CF8" w:rsidRPr="00A2217D">
        <w:rPr>
          <w:rFonts w:ascii="TH SarabunIT๙" w:eastAsia="Times New Roman" w:hAnsi="TH SarabunIT๙" w:cs="TH SarabunIT๙"/>
          <w:cs/>
        </w:rPr>
        <w:t xml:space="preserve"> อันได้แก่ เผ่าชาวไทยอีสาน ชาว</w:t>
      </w:r>
      <w:r w:rsidR="00932BF1">
        <w:rPr>
          <w:rFonts w:ascii="TH SarabunIT๙" w:eastAsia="Times New Roman" w:hAnsi="TH SarabunIT๙" w:cs="TH SarabunIT๙"/>
          <w:cs/>
        </w:rPr>
        <w:t>ผู้ไทย</w:t>
      </w:r>
      <w:r w:rsidR="00E57CF8" w:rsidRPr="00A2217D">
        <w:rPr>
          <w:rFonts w:ascii="TH SarabunIT๙" w:eastAsia="Times New Roman" w:hAnsi="TH SarabunIT๙" w:cs="TH SarabunIT๙"/>
          <w:cs/>
        </w:rPr>
        <w:t xml:space="preserve"> ชาวไทยข่า</w:t>
      </w:r>
      <w:r w:rsidR="00E57CF8" w:rsidRPr="00A2217D">
        <w:rPr>
          <w:rFonts w:ascii="TH SarabunIT๙" w:eastAsia="Times New Roman" w:hAnsi="TH SarabunIT๙" w:cs="TH SarabunIT๙"/>
        </w:rPr>
        <w:t xml:space="preserve"> (</w:t>
      </w:r>
      <w:proofErr w:type="spellStart"/>
      <w:r w:rsidR="00E57CF8" w:rsidRPr="00A2217D">
        <w:rPr>
          <w:rFonts w:ascii="TH SarabunIT๙" w:eastAsia="Times New Roman" w:hAnsi="TH SarabunIT๙" w:cs="TH SarabunIT๙"/>
          <w:cs/>
        </w:rPr>
        <w:t>บรู</w:t>
      </w:r>
      <w:proofErr w:type="spellEnd"/>
      <w:r w:rsidR="00E57CF8" w:rsidRPr="00A2217D">
        <w:rPr>
          <w:rFonts w:ascii="TH SarabunIT๙" w:eastAsia="Times New Roman" w:hAnsi="TH SarabunIT๙" w:cs="TH SarabunIT๙"/>
          <w:cs/>
        </w:rPr>
        <w:t>) ชาวไทยกระโซ่ ชาวไทยกะ</w:t>
      </w:r>
      <w:proofErr w:type="spellStart"/>
      <w:r w:rsidR="00E57CF8" w:rsidRPr="00A2217D">
        <w:rPr>
          <w:rFonts w:ascii="TH SarabunIT๙" w:eastAsia="Times New Roman" w:hAnsi="TH SarabunIT๙" w:cs="TH SarabunIT๙"/>
          <w:cs/>
        </w:rPr>
        <w:t>เลิง</w:t>
      </w:r>
      <w:proofErr w:type="spellEnd"/>
      <w:r w:rsidR="00E57CF8" w:rsidRPr="00A2217D">
        <w:rPr>
          <w:rFonts w:ascii="TH SarabunIT๙" w:eastAsia="Times New Roman" w:hAnsi="TH SarabunIT๙" w:cs="TH SarabunIT๙"/>
          <w:cs/>
        </w:rPr>
        <w:t xml:space="preserve"> ชาวไทยแสก ชาวไทย</w:t>
      </w:r>
      <w:proofErr w:type="spellStart"/>
      <w:r w:rsidR="00E57CF8" w:rsidRPr="00A2217D">
        <w:rPr>
          <w:rFonts w:ascii="TH SarabunIT๙" w:eastAsia="Times New Roman" w:hAnsi="TH SarabunIT๙" w:cs="TH SarabunIT๙"/>
          <w:cs/>
        </w:rPr>
        <w:t>ย้อ</w:t>
      </w:r>
      <w:proofErr w:type="spellEnd"/>
      <w:r w:rsidR="00E57CF8" w:rsidRPr="00A2217D">
        <w:rPr>
          <w:rFonts w:ascii="TH SarabunIT๙" w:eastAsia="Times New Roman" w:hAnsi="TH SarabunIT๙" w:cs="TH SarabunIT๙"/>
          <w:cs/>
        </w:rPr>
        <w:t>และชาวไทยกุลา</w:t>
      </w:r>
      <w:r>
        <w:rPr>
          <w:rFonts w:ascii="TH SarabunIT๙" w:eastAsia="Times New Roman" w:hAnsi="TH SarabunIT๙" w:cs="TH SarabunIT๙" w:hint="cs"/>
          <w:cs/>
        </w:rPr>
        <w:t xml:space="preserve"> </w:t>
      </w:r>
      <w:r w:rsidR="00E57CF8" w:rsidRPr="00A2217D">
        <w:rPr>
          <w:rFonts w:ascii="TH SarabunIT๙" w:eastAsia="Times New Roman" w:hAnsi="TH SarabunIT๙" w:cs="TH SarabunIT๙"/>
          <w:cs/>
        </w:rPr>
        <w:t>ชาวมุกดาหารส่วนใหญ่นับถือศาสนาพุทธ</w:t>
      </w:r>
      <w:r w:rsidR="00E57CF8" w:rsidRPr="00A2217D">
        <w:rPr>
          <w:rFonts w:ascii="TH SarabunIT๙" w:eastAsia="Times New Roman" w:hAnsi="TH SarabunIT๙" w:cs="TH SarabunIT๙"/>
        </w:rPr>
        <w:t xml:space="preserve"> </w:t>
      </w:r>
      <w:r w:rsidR="00E57CF8" w:rsidRPr="00A2217D">
        <w:rPr>
          <w:rFonts w:ascii="TH SarabunIT๙" w:eastAsia="Times New Roman" w:hAnsi="TH SarabunIT๙" w:cs="TH SarabunIT๙"/>
          <w:cs/>
        </w:rPr>
        <w:t xml:space="preserve">มีขนบธรรมเนียมประเพณีที่สำคัญและยังคงถือปฏิบัติสืบต่อกันมา คือ </w:t>
      </w:r>
      <w:proofErr w:type="spellStart"/>
      <w:r w:rsidR="00E57CF8" w:rsidRPr="00A2217D">
        <w:rPr>
          <w:rFonts w:ascii="TH SarabunIT๙" w:eastAsia="Times New Roman" w:hAnsi="TH SarabunIT๙" w:cs="TH SarabunIT๙"/>
          <w:cs/>
        </w:rPr>
        <w:t>ฮี</w:t>
      </w:r>
      <w:proofErr w:type="spellEnd"/>
      <w:r w:rsidR="00E57CF8" w:rsidRPr="00A2217D">
        <w:rPr>
          <w:rFonts w:ascii="TH SarabunIT๙" w:eastAsia="Times New Roman" w:hAnsi="TH SarabunIT๙" w:cs="TH SarabunIT๙"/>
          <w:cs/>
        </w:rPr>
        <w:t>ตสิบสองครองสิบสี่</w:t>
      </w:r>
      <w:r w:rsidR="00E57CF8" w:rsidRPr="00A2217D">
        <w:rPr>
          <w:rFonts w:ascii="TH SarabunIT๙" w:eastAsia="Times New Roman" w:hAnsi="TH SarabunIT๙" w:cs="TH SarabunIT๙"/>
        </w:rPr>
        <w:t xml:space="preserve"> </w:t>
      </w:r>
      <w:r w:rsidR="00E57CF8" w:rsidRPr="00A2217D">
        <w:rPr>
          <w:rFonts w:ascii="TH SarabunIT๙" w:eastAsia="Times New Roman" w:hAnsi="TH SarabunIT๙" w:cs="TH SarabunIT๙"/>
          <w:cs/>
        </w:rPr>
        <w:t>นอกจากนี้ยังคงมีวัฒนธรรม ประเพณีของชนเผ่าที่ควรอนุรักษ์ ฟื้นฟูและยังคงมีอยู่ในปัจจุบันเพื่อส่งเสริมการท่องเที่ยว คือ ประเพณี</w:t>
      </w:r>
      <w:proofErr w:type="spellStart"/>
      <w:r w:rsidR="00E57CF8" w:rsidRPr="00A2217D">
        <w:rPr>
          <w:rFonts w:ascii="TH SarabunIT๙" w:eastAsia="Times New Roman" w:hAnsi="TH SarabunIT๙" w:cs="TH SarabunIT๙"/>
          <w:cs/>
        </w:rPr>
        <w:t>ส่</w:t>
      </w:r>
      <w:proofErr w:type="spellEnd"/>
      <w:r w:rsidR="00E57CF8" w:rsidRPr="00A2217D">
        <w:rPr>
          <w:rFonts w:ascii="TH SarabunIT๙" w:eastAsia="Times New Roman" w:hAnsi="TH SarabunIT๙" w:cs="TH SarabunIT๙"/>
          <w:cs/>
        </w:rPr>
        <w:t>วงเฮ</w:t>
      </w:r>
      <w:proofErr w:type="spellStart"/>
      <w:r w:rsidR="00E57CF8" w:rsidRPr="00A2217D">
        <w:rPr>
          <w:rFonts w:ascii="TH SarabunIT๙" w:eastAsia="Times New Roman" w:hAnsi="TH SarabunIT๙" w:cs="TH SarabunIT๙"/>
          <w:cs/>
        </w:rPr>
        <w:t>ือ</w:t>
      </w:r>
      <w:proofErr w:type="spellEnd"/>
      <w:r w:rsidR="00E57CF8" w:rsidRPr="00A2217D">
        <w:rPr>
          <w:rFonts w:ascii="TH SarabunIT๙" w:eastAsia="Times New Roman" w:hAnsi="TH SarabunIT๙" w:cs="TH SarabunIT๙"/>
          <w:cs/>
        </w:rPr>
        <w:t xml:space="preserve"> ประเพณีแห่กัณฑ์หลอน พิธีกรรมโซ่ถั่งบั้ง พิธีเหยา</w:t>
      </w:r>
      <w:r w:rsidR="00E57CF8" w:rsidRPr="00A2217D">
        <w:rPr>
          <w:rFonts w:ascii="TH SarabunIT๙" w:eastAsia="Times New Roman" w:hAnsi="TH SarabunIT๙" w:cs="TH SarabunIT๙"/>
        </w:rPr>
        <w:t xml:space="preserve"> </w:t>
      </w:r>
      <w:r w:rsidR="00E57CF8" w:rsidRPr="00A2217D">
        <w:rPr>
          <w:rFonts w:ascii="TH SarabunIT๙" w:eastAsia="Times New Roman" w:hAnsi="TH SarabunIT๙" w:cs="TH SarabunIT๙"/>
          <w:cs/>
        </w:rPr>
        <w:t>พิธีบายศรีสู่ขวัญ การรำเต้ยหัวดอนตาล การรำวงภูไท</w:t>
      </w:r>
      <w:r w:rsidR="00E57CF8" w:rsidRPr="00A2217D">
        <w:rPr>
          <w:rFonts w:ascii="TH SarabunIT๙" w:eastAsia="Times New Roman" w:hAnsi="TH SarabunIT๙" w:cs="TH SarabunIT๙"/>
        </w:rPr>
        <w:t xml:space="preserve"> </w:t>
      </w:r>
      <w:r w:rsidR="00E57CF8" w:rsidRPr="00A2217D">
        <w:rPr>
          <w:rFonts w:ascii="TH SarabunIT๙" w:eastAsia="Times New Roman" w:hAnsi="TH SarabunIT๙" w:cs="TH SarabunIT๙"/>
          <w:cs/>
        </w:rPr>
        <w:t>การลำ</w:t>
      </w:r>
      <w:proofErr w:type="spellStart"/>
      <w:r w:rsidR="00E57CF8" w:rsidRPr="00A2217D">
        <w:rPr>
          <w:rFonts w:ascii="TH SarabunIT๙" w:eastAsia="Times New Roman" w:hAnsi="TH SarabunIT๙" w:cs="TH SarabunIT๙"/>
          <w:cs/>
        </w:rPr>
        <w:t>ผญา</w:t>
      </w:r>
      <w:proofErr w:type="spellEnd"/>
      <w:r w:rsidR="00E57CF8" w:rsidRPr="00A2217D">
        <w:rPr>
          <w:rFonts w:ascii="TH SarabunIT๙" w:eastAsia="Times New Roman" w:hAnsi="TH SarabunIT๙" w:cs="TH SarabunIT๙"/>
          <w:cs/>
        </w:rPr>
        <w:t xml:space="preserve"> เป็นต้น</w:t>
      </w:r>
    </w:p>
    <w:p w14:paraId="5EF9D488" w14:textId="77777777" w:rsidR="0024590B" w:rsidRPr="00183C16" w:rsidRDefault="00EB32D9" w:rsidP="00EB32D9">
      <w:pPr>
        <w:tabs>
          <w:tab w:val="left" w:pos="426"/>
          <w:tab w:val="left" w:pos="1134"/>
        </w:tabs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 w:rsidR="0024590B" w:rsidRPr="00183C16">
        <w:rPr>
          <w:rFonts w:ascii="TH SarabunIT๙" w:hAnsi="TH SarabunIT๙" w:cs="TH SarabunIT๙"/>
          <w:cs/>
        </w:rPr>
        <w:t>ความรู้เกี่ยวกับ</w:t>
      </w:r>
      <w:proofErr w:type="spellStart"/>
      <w:r w:rsidR="0024590B" w:rsidRPr="00183C16">
        <w:rPr>
          <w:rFonts w:ascii="TH SarabunIT๙" w:hAnsi="TH SarabunIT๙" w:cs="TH SarabunIT๙"/>
          <w:cs/>
        </w:rPr>
        <w:t>ศิลป</w:t>
      </w:r>
      <w:proofErr w:type="spellEnd"/>
      <w:r w:rsidR="0024590B" w:rsidRPr="00183C16">
        <w:rPr>
          <w:rFonts w:ascii="TH SarabunIT๙" w:hAnsi="TH SarabunIT๙" w:cs="TH SarabunIT๙"/>
          <w:cs/>
        </w:rPr>
        <w:t>วัฒนธรรมที่สำคัญ</w:t>
      </w:r>
      <w:r w:rsidR="00274F51" w:rsidRPr="00183C16">
        <w:rPr>
          <w:rFonts w:ascii="TH SarabunIT๙" w:hAnsi="TH SarabunIT๙" w:cs="TH SarabunIT๙"/>
          <w:cs/>
        </w:rPr>
        <w:t>ของจังหวัดมุกดาหาร</w:t>
      </w:r>
    </w:p>
    <w:p w14:paraId="315B6157" w14:textId="77777777" w:rsidR="00274F51" w:rsidRPr="00183C16" w:rsidRDefault="00FE13BC" w:rsidP="00EB32D9">
      <w:pPr>
        <w:tabs>
          <w:tab w:val="left" w:pos="1134"/>
        </w:tabs>
        <w:ind w:firstLine="1134"/>
        <w:jc w:val="thaiDistribute"/>
        <w:rPr>
          <w:rFonts w:ascii="TH SarabunIT๙" w:hAnsi="TH SarabunIT๙" w:cs="TH SarabunIT๙"/>
        </w:rPr>
      </w:pPr>
      <w:r w:rsidRPr="00183C16">
        <w:rPr>
          <w:rFonts w:ascii="TH SarabunIT๙" w:hAnsi="TH SarabunIT๙" w:cs="TH SarabunIT๙"/>
          <w:cs/>
        </w:rPr>
        <w:t xml:space="preserve"> </w:t>
      </w:r>
      <w:r w:rsidR="00DF221B" w:rsidRPr="00183C16">
        <w:rPr>
          <w:rFonts w:ascii="TH SarabunIT๙" w:hAnsi="TH SarabunIT๙" w:cs="TH SarabunIT๙"/>
          <w:cs/>
        </w:rPr>
        <w:t>๑) ลำ</w:t>
      </w:r>
      <w:proofErr w:type="spellStart"/>
      <w:r w:rsidR="00DF221B" w:rsidRPr="00183C16">
        <w:rPr>
          <w:rFonts w:ascii="TH SarabunIT๙" w:hAnsi="TH SarabunIT๙" w:cs="TH SarabunIT๙"/>
          <w:cs/>
        </w:rPr>
        <w:t>ผญา</w:t>
      </w:r>
      <w:proofErr w:type="spellEnd"/>
    </w:p>
    <w:p w14:paraId="19B20AB8" w14:textId="77777777" w:rsidR="00FE13BC" w:rsidRDefault="004376DC" w:rsidP="00EB32D9">
      <w:pPr>
        <w:pStyle w:val="af2"/>
        <w:shd w:val="clear" w:color="auto" w:fill="FFFFFF"/>
        <w:tabs>
          <w:tab w:val="left" w:pos="1134"/>
        </w:tabs>
        <w:spacing w:before="0" w:beforeAutospacing="0" w:after="0" w:afterAutospacing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8307F4" w:rsidRPr="00183C16">
        <w:rPr>
          <w:rFonts w:ascii="TH SarabunIT๙" w:hAnsi="TH SarabunIT๙" w:cs="TH SarabunIT๙"/>
          <w:sz w:val="32"/>
          <w:szCs w:val="32"/>
          <w:cs/>
        </w:rPr>
        <w:t>ลำ</w:t>
      </w:r>
      <w:proofErr w:type="spellStart"/>
      <w:r w:rsidR="008307F4" w:rsidRPr="00183C16">
        <w:rPr>
          <w:rFonts w:ascii="TH SarabunIT๙" w:hAnsi="TH SarabunIT๙" w:cs="TH SarabunIT๙"/>
          <w:sz w:val="32"/>
          <w:szCs w:val="32"/>
          <w:cs/>
        </w:rPr>
        <w:t>ผญา</w:t>
      </w:r>
      <w:proofErr w:type="spellEnd"/>
      <w:r w:rsidR="008307F4" w:rsidRPr="00183C16">
        <w:rPr>
          <w:rFonts w:ascii="TH SarabunIT๙" w:hAnsi="TH SarabunIT๙" w:cs="TH SarabunIT๙"/>
          <w:sz w:val="32"/>
          <w:szCs w:val="32"/>
        </w:rPr>
        <w:t> </w:t>
      </w:r>
      <w:r w:rsidR="008307F4" w:rsidRPr="00183C16">
        <w:rPr>
          <w:rFonts w:ascii="TH SarabunIT๙" w:hAnsi="TH SarabunIT๙" w:cs="TH SarabunIT๙"/>
          <w:sz w:val="32"/>
          <w:szCs w:val="32"/>
          <w:cs/>
        </w:rPr>
        <w:t>เป็นการร้องเพลงพื้นบ้านของ ชาวอีสานประเภทหนึ่ง เป็นการร้องลำเกี้ยวกัน ระหว่างชายหญิง โดยมีการจ่าย</w:t>
      </w:r>
      <w:proofErr w:type="spellStart"/>
      <w:r w:rsidR="008307F4" w:rsidRPr="00183C16">
        <w:rPr>
          <w:rFonts w:ascii="TH SarabunIT๙" w:hAnsi="TH SarabunIT๙" w:cs="TH SarabunIT๙"/>
          <w:sz w:val="32"/>
          <w:szCs w:val="32"/>
          <w:cs/>
        </w:rPr>
        <w:t>ผญา</w:t>
      </w:r>
      <w:proofErr w:type="spellEnd"/>
      <w:r w:rsidR="008307F4" w:rsidRPr="00183C16">
        <w:rPr>
          <w:rFonts w:ascii="TH SarabunIT๙" w:hAnsi="TH SarabunIT๙" w:cs="TH SarabunIT๙"/>
          <w:sz w:val="32"/>
          <w:szCs w:val="32"/>
          <w:cs/>
        </w:rPr>
        <w:t xml:space="preserve"> เว้า</w:t>
      </w:r>
      <w:proofErr w:type="spellStart"/>
      <w:r w:rsidR="008307F4" w:rsidRPr="00183C16">
        <w:rPr>
          <w:rFonts w:ascii="TH SarabunIT๙" w:hAnsi="TH SarabunIT๙" w:cs="TH SarabunIT๙"/>
          <w:sz w:val="32"/>
          <w:szCs w:val="32"/>
          <w:cs/>
        </w:rPr>
        <w:t>ผญา</w:t>
      </w:r>
      <w:proofErr w:type="spellEnd"/>
      <w:r w:rsidR="008307F4" w:rsidRPr="00183C16">
        <w:rPr>
          <w:rFonts w:ascii="TH SarabunIT๙" w:hAnsi="TH SarabunIT๙" w:cs="TH SarabunIT๙"/>
          <w:sz w:val="32"/>
          <w:szCs w:val="32"/>
          <w:cs/>
        </w:rPr>
        <w:t xml:space="preserve"> พูด</w:t>
      </w:r>
      <w:proofErr w:type="spellStart"/>
      <w:r w:rsidR="008307F4" w:rsidRPr="00183C16">
        <w:rPr>
          <w:rFonts w:ascii="TH SarabunIT๙" w:hAnsi="TH SarabunIT๙" w:cs="TH SarabunIT๙"/>
          <w:sz w:val="32"/>
          <w:szCs w:val="32"/>
          <w:cs/>
        </w:rPr>
        <w:t>ผญา</w:t>
      </w:r>
      <w:proofErr w:type="spellEnd"/>
      <w:r w:rsidR="008307F4" w:rsidRPr="00183C16">
        <w:rPr>
          <w:rFonts w:ascii="TH SarabunIT๙" w:hAnsi="TH SarabunIT๙" w:cs="TH SarabunIT๙"/>
          <w:sz w:val="32"/>
          <w:szCs w:val="32"/>
          <w:cs/>
        </w:rPr>
        <w:t xml:space="preserve"> และการแก้</w:t>
      </w:r>
      <w:proofErr w:type="spellStart"/>
      <w:r w:rsidR="008307F4" w:rsidRPr="00183C16">
        <w:rPr>
          <w:rFonts w:ascii="TH SarabunIT๙" w:hAnsi="TH SarabunIT๙" w:cs="TH SarabunIT๙"/>
          <w:sz w:val="32"/>
          <w:szCs w:val="32"/>
          <w:cs/>
        </w:rPr>
        <w:t>ผญา</w:t>
      </w:r>
      <w:proofErr w:type="spellEnd"/>
      <w:r w:rsidR="008307F4" w:rsidRPr="00183C16">
        <w:rPr>
          <w:rFonts w:ascii="TH SarabunIT๙" w:hAnsi="TH SarabunIT๙" w:cs="TH SarabunIT๙"/>
          <w:sz w:val="32"/>
          <w:szCs w:val="32"/>
          <w:cs/>
        </w:rPr>
        <w:t xml:space="preserve"> ผู้ถามส่วนใหญ่เป็น หมอลำฝ่ายชาย ฝ่ายหญิงเป็นฝ่ายตอบ มีเครื่อง ดนตรีประกอบการลำ คือ แคน พิณ กลอง โหวด และฉิ่ง</w:t>
      </w:r>
      <w:r w:rsidR="00FE13BC" w:rsidRPr="00183C16">
        <w:rPr>
          <w:rFonts w:ascii="TH SarabunIT๙" w:hAnsi="TH SarabunIT๙" w:cs="TH SarabunIT๙"/>
          <w:sz w:val="32"/>
          <w:szCs w:val="32"/>
        </w:rPr>
        <w:t xml:space="preserve"> </w:t>
      </w:r>
      <w:r w:rsidR="008307F4" w:rsidRPr="00183C16">
        <w:rPr>
          <w:rFonts w:ascii="TH SarabunIT๙" w:hAnsi="TH SarabunIT๙" w:cs="TH SarabunIT๙"/>
          <w:sz w:val="32"/>
          <w:szCs w:val="32"/>
          <w:cs/>
        </w:rPr>
        <w:t>ในสมัยก่อนการลำ</w:t>
      </w:r>
      <w:proofErr w:type="spellStart"/>
      <w:r w:rsidR="008307F4" w:rsidRPr="00183C16">
        <w:rPr>
          <w:rFonts w:ascii="TH SarabunIT๙" w:hAnsi="TH SarabunIT๙" w:cs="TH SarabunIT๙"/>
          <w:sz w:val="32"/>
          <w:szCs w:val="32"/>
          <w:cs/>
        </w:rPr>
        <w:t>ผญา</w:t>
      </w:r>
      <w:proofErr w:type="spellEnd"/>
      <w:r w:rsidR="008307F4" w:rsidRPr="00183C16">
        <w:rPr>
          <w:rFonts w:ascii="TH SarabunIT๙" w:hAnsi="TH SarabunIT๙" w:cs="TH SarabunIT๙"/>
          <w:sz w:val="32"/>
          <w:szCs w:val="32"/>
          <w:cs/>
        </w:rPr>
        <w:t xml:space="preserve">เป็นเพียงการจ่าย </w:t>
      </w:r>
      <w:proofErr w:type="spellStart"/>
      <w:r w:rsidR="008307F4" w:rsidRPr="00183C16">
        <w:rPr>
          <w:rFonts w:ascii="TH SarabunIT๙" w:hAnsi="TH SarabunIT๙" w:cs="TH SarabunIT๙"/>
          <w:sz w:val="32"/>
          <w:szCs w:val="32"/>
          <w:cs/>
        </w:rPr>
        <w:t>ผญา</w:t>
      </w:r>
      <w:proofErr w:type="spellEnd"/>
      <w:r w:rsidR="008307F4" w:rsidRPr="00183C16">
        <w:rPr>
          <w:rFonts w:ascii="TH SarabunIT๙" w:hAnsi="TH SarabunIT๙" w:cs="TH SarabunIT๙"/>
          <w:sz w:val="32"/>
          <w:szCs w:val="32"/>
          <w:cs/>
        </w:rPr>
        <w:t>เกี้ยวของหนุ่มสาวในโอกาสงานบุญ งานประเพณี ตามหมู่บ้าน เช่น งานแต่งงาน งานศพ ประเพณีลงข่วง (ประเพณีจีบสาวที่ลานบ้านในตอนกลางคืน) ลงแขก (ทำงานร่วมกัน) ต่อมาการลำ</w:t>
      </w:r>
      <w:proofErr w:type="spellStart"/>
      <w:r w:rsidR="008307F4" w:rsidRPr="00183C16">
        <w:rPr>
          <w:rFonts w:ascii="TH SarabunIT๙" w:hAnsi="TH SarabunIT๙" w:cs="TH SarabunIT๙"/>
          <w:sz w:val="32"/>
          <w:szCs w:val="32"/>
          <w:cs/>
        </w:rPr>
        <w:t>ผญา</w:t>
      </w:r>
      <w:proofErr w:type="spellEnd"/>
      <w:r w:rsidR="008307F4" w:rsidRPr="00183C16">
        <w:rPr>
          <w:rFonts w:ascii="TH SarabunIT๙" w:hAnsi="TH SarabunIT๙" w:cs="TH SarabunIT๙"/>
          <w:sz w:val="32"/>
          <w:szCs w:val="32"/>
          <w:cs/>
        </w:rPr>
        <w:t>ได้พัฒนารูปแบบเป็นการ แสดงที่มีขั้นตอนซับซ้อนขึ้น และใช้แสดงในหลายโอกาส ทำให้ผู้ฟังลำ</w:t>
      </w:r>
      <w:proofErr w:type="spellStart"/>
      <w:r w:rsidR="008307F4" w:rsidRPr="00183C16">
        <w:rPr>
          <w:rFonts w:ascii="TH SarabunIT๙" w:hAnsi="TH SarabunIT๙" w:cs="TH SarabunIT๙"/>
          <w:sz w:val="32"/>
          <w:szCs w:val="32"/>
          <w:cs/>
        </w:rPr>
        <w:t>ผญา</w:t>
      </w:r>
      <w:proofErr w:type="spellEnd"/>
      <w:r w:rsidR="00FE13BC" w:rsidRPr="00183C16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8307F4" w:rsidRPr="00183C16">
        <w:rPr>
          <w:rFonts w:ascii="TH SarabunIT๙" w:hAnsi="TH SarabunIT๙" w:cs="TH SarabunIT๙"/>
          <w:sz w:val="32"/>
          <w:szCs w:val="32"/>
          <w:cs/>
        </w:rPr>
        <w:t>ได้ทั้งความรู้ ความคิด สติปัญญา และ ความสนุกเพลิดเพลิน ยิ่งไปกว่านั้น ยังทำให้เกิดความรักด้วย จึงทำให้</w:t>
      </w:r>
      <w:r w:rsidR="00FE13BC" w:rsidRPr="00183C16">
        <w:rPr>
          <w:rFonts w:ascii="TH SarabunIT๙" w:hAnsi="TH SarabunIT๙" w:cs="TH SarabunIT๙"/>
          <w:sz w:val="32"/>
          <w:szCs w:val="32"/>
          <w:cs/>
        </w:rPr>
        <w:t>หนุ่มสาวในสมัยก่อน</w:t>
      </w:r>
      <w:r w:rsidR="008307F4" w:rsidRPr="00183C16">
        <w:rPr>
          <w:rFonts w:ascii="TH SarabunIT๙" w:hAnsi="TH SarabunIT๙" w:cs="TH SarabunIT๙"/>
          <w:sz w:val="32"/>
          <w:szCs w:val="32"/>
          <w:cs/>
        </w:rPr>
        <w:t>นิยมพูด</w:t>
      </w:r>
      <w:proofErr w:type="spellStart"/>
      <w:r w:rsidR="008307F4" w:rsidRPr="00183C16">
        <w:rPr>
          <w:rFonts w:ascii="TH SarabunIT๙" w:hAnsi="TH SarabunIT๙" w:cs="TH SarabunIT๙"/>
          <w:sz w:val="32"/>
          <w:szCs w:val="32"/>
          <w:cs/>
        </w:rPr>
        <w:t>ผญา</w:t>
      </w:r>
      <w:proofErr w:type="spellEnd"/>
      <w:r w:rsidR="008307F4" w:rsidRPr="00183C16">
        <w:rPr>
          <w:rFonts w:ascii="TH SarabunIT๙" w:hAnsi="TH SarabunIT๙" w:cs="TH SarabunIT๙"/>
          <w:sz w:val="32"/>
          <w:szCs w:val="32"/>
          <w:cs/>
        </w:rPr>
        <w:t>กันมาก เพราะการพูดโต้ตอบเชิงปัญญา ทำให้แต่ละฝ่ายเฟ้นหาคำตอบเพื่อเอาชนะกัน จึงก่อให้เกิดความซาบซึ้ง และสามารถ ผูกมัดจิตใจของหนุ่มสาวได้</w:t>
      </w:r>
    </w:p>
    <w:p w14:paraId="5E51EC97" w14:textId="77777777" w:rsidR="0080360A" w:rsidRPr="00183C16" w:rsidRDefault="0080360A" w:rsidP="00EB32D9">
      <w:pPr>
        <w:pStyle w:val="af2"/>
        <w:shd w:val="clear" w:color="auto" w:fill="FFFFFF"/>
        <w:tabs>
          <w:tab w:val="left" w:pos="1134"/>
        </w:tabs>
        <w:spacing w:before="0" w:beforeAutospacing="0" w:after="0" w:afterAutospacing="0"/>
        <w:ind w:firstLine="1134"/>
        <w:jc w:val="thaiDistribute"/>
        <w:rPr>
          <w:rFonts w:ascii="TH SarabunIT๙" w:hAnsi="TH SarabunIT๙" w:cs="TH SarabunIT๙"/>
          <w:sz w:val="24"/>
          <w:szCs w:val="24"/>
        </w:rPr>
      </w:pPr>
    </w:p>
    <w:p w14:paraId="07EE3C18" w14:textId="77777777" w:rsidR="00FE13BC" w:rsidRPr="00183C16" w:rsidRDefault="00717CCB" w:rsidP="00717CCB">
      <w:pPr>
        <w:pStyle w:val="af2"/>
        <w:shd w:val="clear" w:color="auto" w:fill="FFFFFF"/>
        <w:tabs>
          <w:tab w:val="left" w:pos="1134"/>
        </w:tabs>
        <w:spacing w:before="0" w:beforeAutospacing="0" w:after="0" w:afterAutospacing="0"/>
        <w:jc w:val="center"/>
        <w:rPr>
          <w:rFonts w:ascii="TH SarabunIT๙" w:hAnsi="TH SarabunIT๙" w:cs="TH SarabunIT๙"/>
          <w:sz w:val="16"/>
          <w:szCs w:val="16"/>
        </w:rPr>
      </w:pPr>
      <w:r>
        <w:rPr>
          <w:rFonts w:ascii="TH SarabunIT๙" w:hAnsi="TH SarabunIT๙" w:cs="TH SarabunIT๙"/>
          <w:noProof/>
          <w:sz w:val="16"/>
          <w:szCs w:val="16"/>
        </w:rPr>
        <w:drawing>
          <wp:inline distT="0" distB="0" distL="0" distR="0" wp14:anchorId="393D1B7A" wp14:editId="7853D7E8">
            <wp:extent cx="2285365" cy="1578610"/>
            <wp:effectExtent l="95250" t="95250" r="95885" b="97790"/>
            <wp:docPr id="57" name="Picture 12" descr="lp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12" descr="lp00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5365" cy="157861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noProof/>
          <w:sz w:val="24"/>
          <w:szCs w:val="24"/>
        </w:rPr>
        <w:drawing>
          <wp:inline distT="0" distB="0" distL="0" distR="0" wp14:anchorId="438ECF26" wp14:editId="58ADC5FC">
            <wp:extent cx="2283460" cy="1621155"/>
            <wp:effectExtent l="95250" t="95250" r="97790" b="93345"/>
            <wp:docPr id="58" name="Picture 13" descr="lp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 13" descr="lp00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3460" cy="162115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/>
                  </pic:spPr>
                </pic:pic>
              </a:graphicData>
            </a:graphic>
          </wp:inline>
        </w:drawing>
      </w:r>
    </w:p>
    <w:p w14:paraId="59841306" w14:textId="77777777" w:rsidR="00FE13BC" w:rsidRPr="00183C16" w:rsidRDefault="00FE13BC" w:rsidP="00EB32D9">
      <w:pPr>
        <w:pStyle w:val="af2"/>
        <w:shd w:val="clear" w:color="auto" w:fill="FFFFFF"/>
        <w:tabs>
          <w:tab w:val="left" w:pos="1134"/>
        </w:tabs>
        <w:spacing w:before="0" w:beforeAutospacing="0" w:after="0" w:afterAutospacing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3ADAB0C3" w14:textId="77777777" w:rsidR="00FE13BC" w:rsidRPr="00183C16" w:rsidRDefault="00FE13BC" w:rsidP="00EB32D9">
      <w:pPr>
        <w:pStyle w:val="af2"/>
        <w:shd w:val="clear" w:color="auto" w:fill="FFFFFF"/>
        <w:tabs>
          <w:tab w:val="left" w:pos="1134"/>
        </w:tabs>
        <w:spacing w:before="0" w:beforeAutospacing="0" w:after="0" w:afterAutospacing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72BBEBAC" w14:textId="77777777" w:rsidR="00FE13BC" w:rsidRPr="00183C16" w:rsidRDefault="00FE13BC" w:rsidP="00EB32D9">
      <w:pPr>
        <w:pStyle w:val="af2"/>
        <w:shd w:val="clear" w:color="auto" w:fill="FFFFFF"/>
        <w:tabs>
          <w:tab w:val="left" w:pos="1134"/>
        </w:tabs>
        <w:spacing w:before="0" w:beforeAutospacing="0" w:after="0" w:afterAutospacing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2E4D2696" w14:textId="77777777" w:rsidR="00FE13BC" w:rsidRPr="00183C16" w:rsidRDefault="00FE13BC" w:rsidP="00EB32D9">
      <w:pPr>
        <w:pStyle w:val="af2"/>
        <w:shd w:val="clear" w:color="auto" w:fill="FFFFFF"/>
        <w:tabs>
          <w:tab w:val="left" w:pos="1134"/>
        </w:tabs>
        <w:spacing w:before="0" w:beforeAutospacing="0" w:after="0" w:afterAutospacing="0"/>
        <w:ind w:firstLine="1134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183C16">
        <w:rPr>
          <w:rFonts w:ascii="TH SarabunIT๙" w:hAnsi="TH SarabunIT๙" w:cs="TH SarabunIT๙"/>
          <w:sz w:val="32"/>
          <w:szCs w:val="32"/>
        </w:rPr>
        <w:lastRenderedPageBreak/>
        <w:t xml:space="preserve"> </w:t>
      </w:r>
      <w:r w:rsidRPr="00183C16">
        <w:rPr>
          <w:rFonts w:ascii="TH SarabunIT๙" w:hAnsi="TH SarabunIT๙" w:cs="TH SarabunIT๙"/>
          <w:sz w:val="32"/>
          <w:szCs w:val="32"/>
          <w:cs/>
        </w:rPr>
        <w:t>การลำและจ่าย</w:t>
      </w:r>
      <w:proofErr w:type="spellStart"/>
      <w:r w:rsidRPr="00183C16">
        <w:rPr>
          <w:rFonts w:ascii="TH SarabunIT๙" w:hAnsi="TH SarabunIT๙" w:cs="TH SarabunIT๙"/>
          <w:sz w:val="32"/>
          <w:szCs w:val="32"/>
          <w:cs/>
        </w:rPr>
        <w:t>ผญา</w:t>
      </w:r>
      <w:proofErr w:type="spellEnd"/>
      <w:r w:rsidR="008307F4" w:rsidRPr="00183C16">
        <w:rPr>
          <w:rFonts w:ascii="TH SarabunIT๙" w:hAnsi="TH SarabunIT๙" w:cs="TH SarabunIT๙"/>
          <w:sz w:val="32"/>
          <w:szCs w:val="32"/>
          <w:cs/>
        </w:rPr>
        <w:t>ในสมัยโบราณนิยมนั่งกับพื้น หมอลำหรือหมอ</w:t>
      </w:r>
      <w:proofErr w:type="spellStart"/>
      <w:r w:rsidR="008307F4" w:rsidRPr="00183C16">
        <w:rPr>
          <w:rFonts w:ascii="TH SarabunIT๙" w:hAnsi="TH SarabunIT๙" w:cs="TH SarabunIT๙"/>
          <w:sz w:val="32"/>
          <w:szCs w:val="32"/>
          <w:cs/>
        </w:rPr>
        <w:t>ผญา</w:t>
      </w:r>
      <w:proofErr w:type="spellEnd"/>
      <w:r w:rsidR="008307F4" w:rsidRPr="00183C16">
        <w:rPr>
          <w:rFonts w:ascii="TH SarabunIT๙" w:hAnsi="TH SarabunIT๙" w:cs="TH SarabunIT๙"/>
          <w:sz w:val="32"/>
          <w:szCs w:val="32"/>
          <w:cs/>
        </w:rPr>
        <w:t>และหมอแคนนั่งล้อม</w:t>
      </w:r>
      <w:r w:rsidR="00EB32D9">
        <w:rPr>
          <w:rFonts w:ascii="TH SarabunIT๙" w:hAnsi="TH SarabunIT๙" w:cs="TH SarabunIT๙" w:hint="cs"/>
          <w:sz w:val="32"/>
          <w:szCs w:val="32"/>
          <w:cs/>
        </w:rPr>
        <w:t xml:space="preserve">    </w:t>
      </w:r>
      <w:r w:rsidR="008307F4" w:rsidRPr="00183C16">
        <w:rPr>
          <w:rFonts w:ascii="TH SarabunIT๙" w:hAnsi="TH SarabunIT๙" w:cs="TH SarabunIT๙"/>
          <w:sz w:val="32"/>
          <w:szCs w:val="32"/>
          <w:cs/>
        </w:rPr>
        <w:t>เป็นวง ส่วนผู้ฟัง</w:t>
      </w:r>
      <w:proofErr w:type="spellStart"/>
      <w:r w:rsidR="008307F4" w:rsidRPr="00183C16">
        <w:rPr>
          <w:rFonts w:ascii="TH SarabunIT๙" w:hAnsi="TH SarabunIT๙" w:cs="TH SarabunIT๙"/>
          <w:sz w:val="32"/>
          <w:szCs w:val="32"/>
          <w:cs/>
        </w:rPr>
        <w:t>อื่นๆ</w:t>
      </w:r>
      <w:proofErr w:type="spellEnd"/>
      <w:r w:rsidR="008307F4" w:rsidRPr="00183C16">
        <w:rPr>
          <w:rFonts w:ascii="TH SarabunIT๙" w:hAnsi="TH SarabunIT๙" w:cs="TH SarabunIT๙"/>
          <w:sz w:val="32"/>
          <w:szCs w:val="32"/>
          <w:cs/>
        </w:rPr>
        <w:t xml:space="preserve"> ก็นั่งเป็นวงล้อมรอบ บางครั้งก็ลุกขึ้นฟ้อน ต่อมามีการพัฒนาจากการนั่งเปลี่ยนเป็นยืนลำ </w:t>
      </w:r>
      <w:r w:rsidR="00EB32D9">
        <w:rPr>
          <w:rFonts w:ascii="TH SarabunIT๙" w:hAnsi="TH SarabunIT๙" w:cs="TH SarabunIT๙" w:hint="cs"/>
          <w:sz w:val="32"/>
          <w:szCs w:val="32"/>
          <w:cs/>
        </w:rPr>
        <w:t xml:space="preserve">   </w:t>
      </w:r>
      <w:r w:rsidR="008307F4" w:rsidRPr="00183C16">
        <w:rPr>
          <w:rFonts w:ascii="TH SarabunIT๙" w:hAnsi="TH SarabunIT๙" w:cs="TH SarabunIT๙"/>
          <w:sz w:val="32"/>
          <w:szCs w:val="32"/>
          <w:cs/>
        </w:rPr>
        <w:t>ทำให้มีการฟ้อนประกอบไปด้วย</w:t>
      </w:r>
      <w:r w:rsidR="009B1FA5" w:rsidRPr="00183C16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8307F4" w:rsidRPr="00183C16">
        <w:rPr>
          <w:rFonts w:ascii="TH SarabunIT๙" w:hAnsi="TH SarabunIT๙" w:cs="TH SarabunIT๙"/>
          <w:sz w:val="32"/>
          <w:szCs w:val="32"/>
          <w:cs/>
        </w:rPr>
        <w:t>จากดนตรีประกอบ ที่มีเพียงแคน เป็นเครื่องทำทำนอง</w:t>
      </w:r>
      <w:r w:rsidR="007002E7" w:rsidRPr="00183C16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8307F4" w:rsidRPr="00183C16">
        <w:rPr>
          <w:rFonts w:ascii="TH SarabunIT๙" w:hAnsi="TH SarabunIT๙" w:cs="TH SarabunIT๙"/>
          <w:sz w:val="32"/>
          <w:szCs w:val="32"/>
          <w:cs/>
        </w:rPr>
        <w:t xml:space="preserve">ก็ได้นำเอากลอง </w:t>
      </w:r>
      <w:r w:rsidR="00EB32D9">
        <w:rPr>
          <w:rFonts w:ascii="TH SarabunIT๙" w:hAnsi="TH SarabunIT๙" w:cs="TH SarabunIT๙" w:hint="cs"/>
          <w:sz w:val="32"/>
          <w:szCs w:val="32"/>
          <w:cs/>
        </w:rPr>
        <w:t xml:space="preserve">                </w:t>
      </w:r>
      <w:r w:rsidR="008307F4" w:rsidRPr="00183C16">
        <w:rPr>
          <w:rFonts w:ascii="TH SarabunIT๙" w:hAnsi="TH SarabunIT๙" w:cs="TH SarabunIT๙"/>
          <w:sz w:val="32"/>
          <w:szCs w:val="32"/>
          <w:cs/>
        </w:rPr>
        <w:t>ฉิ่ง ฉาบ และดนตรีอื่นๆ เข้ามาประกอบ จากผู้แสดงเพียง ๒ คนก็ค่อยๆ เพิ่มเป็น ๓-๕ คน</w:t>
      </w:r>
      <w:r w:rsidR="0080360A" w:rsidRPr="00183C16">
        <w:rPr>
          <w:rFonts w:ascii="TH SarabunIT๙" w:hAnsi="TH SarabunIT๙" w:cs="TH SarabunIT๙"/>
          <w:sz w:val="32"/>
          <w:szCs w:val="32"/>
          <w:cs/>
        </w:rPr>
        <w:t xml:space="preserve"> จนมารวมกันเป็นคณะเ</w:t>
      </w:r>
      <w:r w:rsidR="008307F4" w:rsidRPr="00183C16">
        <w:rPr>
          <w:rFonts w:ascii="TH SarabunIT๙" w:hAnsi="TH SarabunIT๙" w:cs="TH SarabunIT๙"/>
          <w:sz w:val="32"/>
          <w:szCs w:val="32"/>
          <w:cs/>
        </w:rPr>
        <w:t>รียกว่า คณะหมอลำ</w:t>
      </w:r>
      <w:proofErr w:type="spellStart"/>
      <w:r w:rsidR="008307F4" w:rsidRPr="00183C16">
        <w:rPr>
          <w:rFonts w:ascii="TH SarabunIT๙" w:hAnsi="TH SarabunIT๙" w:cs="TH SarabunIT๙"/>
          <w:sz w:val="32"/>
          <w:szCs w:val="32"/>
          <w:cs/>
        </w:rPr>
        <w:t>ผญา</w:t>
      </w:r>
      <w:proofErr w:type="spellEnd"/>
      <w:r w:rsidR="009B1FA5" w:rsidRPr="00183C16">
        <w:rPr>
          <w:rFonts w:ascii="TH SarabunIT๙" w:hAnsi="TH SarabunIT๙" w:cs="TH SarabunIT๙"/>
          <w:sz w:val="32"/>
          <w:szCs w:val="32"/>
        </w:rPr>
        <w:t xml:space="preserve"> </w:t>
      </w:r>
      <w:r w:rsidRPr="00183C16">
        <w:rPr>
          <w:rFonts w:ascii="TH SarabunIT๙" w:hAnsi="TH SarabunIT๙" w:cs="TH SarabunIT๙"/>
          <w:sz w:val="32"/>
          <w:szCs w:val="32"/>
          <w:cs/>
        </w:rPr>
        <w:t>ศิลปินลำ</w:t>
      </w:r>
      <w:proofErr w:type="spellStart"/>
      <w:r w:rsidRPr="00183C16">
        <w:rPr>
          <w:rFonts w:ascii="TH SarabunIT๙" w:hAnsi="TH SarabunIT๙" w:cs="TH SarabunIT๙"/>
          <w:sz w:val="32"/>
          <w:szCs w:val="32"/>
          <w:cs/>
        </w:rPr>
        <w:t>ผญา</w:t>
      </w:r>
      <w:proofErr w:type="spellEnd"/>
      <w:r w:rsidRPr="00183C16">
        <w:rPr>
          <w:rFonts w:ascii="TH SarabunIT๙" w:hAnsi="TH SarabunIT๙" w:cs="TH SarabunIT๙"/>
          <w:sz w:val="32"/>
          <w:szCs w:val="32"/>
          <w:cs/>
        </w:rPr>
        <w:t>ที่มีชื่อเสียงของจังหวัดมุกดาหาร อาทิ</w:t>
      </w:r>
      <w:r w:rsidR="0080360A" w:rsidRPr="00183C16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นางผมหอม สกุลไทย </w:t>
      </w:r>
      <w:r w:rsidR="00EB32D9">
        <w:rPr>
          <w:rFonts w:ascii="TH SarabunIT๙" w:hAnsi="TH SarabunIT๙" w:cs="TH SarabunIT๙" w:hint="cs"/>
          <w:sz w:val="32"/>
          <w:szCs w:val="32"/>
          <w:cs/>
        </w:rPr>
        <w:t xml:space="preserve">                </w:t>
      </w:r>
      <w:r w:rsidRPr="00183C16">
        <w:rPr>
          <w:rFonts w:ascii="TH SarabunIT๙" w:hAnsi="TH SarabunIT๙" w:cs="TH SarabunIT๙"/>
          <w:sz w:val="32"/>
          <w:szCs w:val="32"/>
          <w:cs/>
        </w:rPr>
        <w:t>นางสาวชนภา (บุญล้อม) พิกุลศรี นางอรทัย สกุลไทย นายมาก ใจ</w:t>
      </w:r>
      <w:proofErr w:type="spellStart"/>
      <w:r w:rsidRPr="00183C16">
        <w:rPr>
          <w:rFonts w:ascii="TH SarabunIT๙" w:hAnsi="TH SarabunIT๙" w:cs="TH SarabunIT๙"/>
          <w:sz w:val="32"/>
          <w:szCs w:val="32"/>
          <w:cs/>
        </w:rPr>
        <w:t>ทั</w:t>
      </w:r>
      <w:r w:rsidR="007002E7" w:rsidRPr="00183C16">
        <w:rPr>
          <w:rFonts w:ascii="TH SarabunIT๙" w:hAnsi="TH SarabunIT๙" w:cs="TH SarabunIT๙"/>
          <w:sz w:val="32"/>
          <w:szCs w:val="32"/>
          <w:cs/>
        </w:rPr>
        <w:t>ต</w:t>
      </w:r>
      <w:proofErr w:type="spellEnd"/>
      <w:r w:rsidR="00660B3D" w:rsidRPr="00183C16">
        <w:rPr>
          <w:rFonts w:ascii="TH SarabunIT๙" w:hAnsi="TH SarabunIT๙" w:cs="TH SarabunIT๙"/>
          <w:sz w:val="32"/>
          <w:szCs w:val="32"/>
          <w:cs/>
        </w:rPr>
        <w:t xml:space="preserve"> แพงศรี ไหมไทย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ฯลฯ</w:t>
      </w:r>
      <w:r w:rsidRPr="00183C16">
        <w:rPr>
          <w:rFonts w:ascii="TH SarabunIT๙" w:hAnsi="TH SarabunIT๙" w:cs="TH SarabunIT๙"/>
          <w:sz w:val="32"/>
          <w:szCs w:val="32"/>
        </w:rPr>
        <w:t xml:space="preserve"> </w:t>
      </w:r>
      <w:r w:rsidRPr="00183C16">
        <w:rPr>
          <w:rFonts w:ascii="TH SarabunIT๙" w:hAnsi="TH SarabunIT๙" w:cs="TH SarabunIT๙"/>
          <w:sz w:val="32"/>
          <w:szCs w:val="32"/>
          <w:cs/>
        </w:rPr>
        <w:t>ลำ</w:t>
      </w:r>
      <w:proofErr w:type="spellStart"/>
      <w:r w:rsidRPr="00183C16">
        <w:rPr>
          <w:rFonts w:ascii="TH SarabunIT๙" w:hAnsi="TH SarabunIT๙" w:cs="TH SarabunIT๙"/>
          <w:sz w:val="32"/>
          <w:szCs w:val="32"/>
          <w:cs/>
        </w:rPr>
        <w:t>ผญา</w:t>
      </w:r>
      <w:proofErr w:type="spellEnd"/>
      <w:r w:rsidRPr="00183C16">
        <w:rPr>
          <w:rFonts w:ascii="TH SarabunIT๙" w:hAnsi="TH SarabunIT๙" w:cs="TH SarabunIT๙"/>
          <w:sz w:val="32"/>
          <w:szCs w:val="32"/>
          <w:cs/>
        </w:rPr>
        <w:t xml:space="preserve">มุกดาหาร ได้รับการขึ้นทะเบียนเป็นมรดกภูมิปัญญาทางวัฒนธรรมที่จับต้องไม่ได้ เมื่อปี พ.ศ. ๒๕๕๒ </w:t>
      </w:r>
    </w:p>
    <w:p w14:paraId="60CE2121" w14:textId="77777777" w:rsidR="0019049F" w:rsidRPr="00183C16" w:rsidRDefault="0019049F" w:rsidP="00EB32D9">
      <w:pPr>
        <w:tabs>
          <w:tab w:val="left" w:pos="1134"/>
        </w:tabs>
        <w:ind w:firstLine="1134"/>
        <w:jc w:val="thaiDistribute"/>
        <w:rPr>
          <w:rFonts w:ascii="TH SarabunIT๙" w:hAnsi="TH SarabunIT๙" w:cs="TH SarabunIT๙"/>
        </w:rPr>
      </w:pPr>
      <w:r w:rsidRPr="00183C16">
        <w:rPr>
          <w:rFonts w:ascii="TH SarabunIT๙" w:hAnsi="TH SarabunIT๙" w:cs="TH SarabunIT๙"/>
          <w:cs/>
        </w:rPr>
        <w:t>๒) การฟ้อนภูไท หรือฟ้อนผู้ไทย</w:t>
      </w:r>
    </w:p>
    <w:p w14:paraId="5ED9EA9E" w14:textId="77777777" w:rsidR="00BF38E0" w:rsidRPr="00183C16" w:rsidRDefault="00717CCB" w:rsidP="00717CCB">
      <w:pPr>
        <w:tabs>
          <w:tab w:val="left" w:pos="1134"/>
        </w:tabs>
        <w:jc w:val="center"/>
        <w:rPr>
          <w:rFonts w:ascii="TH SarabunIT๙" w:hAnsi="TH SarabunIT๙" w:cs="TH SarabunIT๙"/>
          <w:sz w:val="16"/>
          <w:szCs w:val="16"/>
        </w:rPr>
      </w:pPr>
      <w:r>
        <w:rPr>
          <w:noProof/>
        </w:rPr>
        <w:drawing>
          <wp:inline distT="0" distB="0" distL="0" distR="0" wp14:anchorId="1D9144F1" wp14:editId="690E96B5">
            <wp:extent cx="2396977" cy="1507657"/>
            <wp:effectExtent l="95250" t="95250" r="99060" b="92710"/>
            <wp:docPr id="64" name="รูปภาพ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077"/>
                    <a:stretch/>
                  </pic:blipFill>
                  <pic:spPr bwMode="auto">
                    <a:xfrm>
                      <a:off x="0" y="0"/>
                      <a:ext cx="2457678" cy="1545837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noProof/>
          <w:sz w:val="16"/>
          <w:szCs w:val="16"/>
        </w:rPr>
        <w:drawing>
          <wp:inline distT="0" distB="0" distL="0" distR="0" wp14:anchorId="6FB890B1" wp14:editId="1693C892">
            <wp:extent cx="2106295" cy="1508125"/>
            <wp:effectExtent l="95250" t="95250" r="103505" b="92075"/>
            <wp:docPr id="55" name="Picture 9" descr="ฟ้อนผู้ไท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9" descr="ฟ้อนผู้ไทย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6295" cy="150812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14:paraId="690AA45C" w14:textId="77777777" w:rsidR="00397DF0" w:rsidRPr="00183C16" w:rsidRDefault="00397DF0" w:rsidP="00EB32D9">
      <w:pPr>
        <w:tabs>
          <w:tab w:val="left" w:pos="1134"/>
        </w:tabs>
        <w:ind w:firstLine="1134"/>
        <w:jc w:val="thaiDistribute"/>
        <w:rPr>
          <w:rFonts w:ascii="TH SarabunIT๙" w:hAnsi="TH SarabunIT๙" w:cs="TH SarabunIT๙"/>
          <w:sz w:val="16"/>
          <w:szCs w:val="16"/>
        </w:rPr>
      </w:pPr>
    </w:p>
    <w:p w14:paraId="58504C04" w14:textId="77777777" w:rsidR="0019049F" w:rsidRPr="00183C16" w:rsidRDefault="0019049F" w:rsidP="00EB32D9">
      <w:pPr>
        <w:tabs>
          <w:tab w:val="left" w:pos="1134"/>
        </w:tabs>
        <w:ind w:firstLine="1134"/>
        <w:jc w:val="thaiDistribute"/>
        <w:rPr>
          <w:rFonts w:ascii="TH SarabunIT๙" w:hAnsi="TH SarabunIT๙" w:cs="TH SarabunIT๙"/>
          <w:cs/>
        </w:rPr>
      </w:pPr>
      <w:r w:rsidRPr="00183C16">
        <w:rPr>
          <w:rFonts w:ascii="TH SarabunIT๙" w:hAnsi="TH SarabunIT๙" w:cs="TH SarabunIT๙"/>
          <w:cs/>
        </w:rPr>
        <w:t xml:space="preserve">การฟ้อนภูไท หรือฟ้อนผู้ไทย </w:t>
      </w:r>
      <w:r w:rsidR="0036422C" w:rsidRPr="00183C16">
        <w:rPr>
          <w:rFonts w:ascii="TH SarabunIT๙" w:hAnsi="TH SarabunIT๙" w:cs="TH SarabunIT๙"/>
          <w:cs/>
        </w:rPr>
        <w:t>เป็นศิลปะการแสดงที่ขึ้นชื่อของชาวผู้ไทย ซึ่งจะควบคู่ไปกับ</w:t>
      </w:r>
      <w:r w:rsidR="00EB32D9">
        <w:rPr>
          <w:rFonts w:ascii="TH SarabunIT๙" w:hAnsi="TH SarabunIT๙" w:cs="TH SarabunIT๙" w:hint="cs"/>
          <w:cs/>
        </w:rPr>
        <w:t xml:space="preserve">                </w:t>
      </w:r>
      <w:r w:rsidR="0036422C" w:rsidRPr="00183C16">
        <w:rPr>
          <w:rFonts w:ascii="TH SarabunIT๙" w:hAnsi="TH SarabunIT๙" w:cs="TH SarabunIT๙"/>
          <w:cs/>
        </w:rPr>
        <w:t>ลำผู้ไทย การฟ้อนผู้ไทยอาจใช้หญิงล้วนหรือทั้งชายและหญิง ขึ้นอยู่กับลักษณะเนื้อหา ท่าที่ฟ้อน และจำนวน</w:t>
      </w:r>
      <w:r w:rsidR="008235C9" w:rsidRPr="00183C16">
        <w:rPr>
          <w:rFonts w:ascii="TH SarabunIT๙" w:hAnsi="TH SarabunIT๙" w:cs="TH SarabunIT๙"/>
          <w:cs/>
        </w:rPr>
        <w:t xml:space="preserve">  </w:t>
      </w:r>
      <w:r w:rsidR="0036422C" w:rsidRPr="00183C16">
        <w:rPr>
          <w:rFonts w:ascii="TH SarabunIT๙" w:hAnsi="TH SarabunIT๙" w:cs="TH SarabunIT๙"/>
          <w:cs/>
        </w:rPr>
        <w:t>ผู้ที่ฟ้อนอาจมีตั้งแต่สองคนถึงจำนวนเป็นร้อยคน</w:t>
      </w:r>
      <w:r w:rsidR="00B4167B" w:rsidRPr="00183C16">
        <w:rPr>
          <w:rFonts w:ascii="TH SarabunIT๙" w:hAnsi="TH SarabunIT๙" w:cs="TH SarabunIT๙"/>
        </w:rPr>
        <w:t xml:space="preserve"> </w:t>
      </w:r>
      <w:r w:rsidR="00B4167B" w:rsidRPr="00183C16">
        <w:rPr>
          <w:rFonts w:ascii="TH SarabunIT๙" w:hAnsi="TH SarabunIT๙" w:cs="TH SarabunIT๙"/>
          <w:cs/>
        </w:rPr>
        <w:t>เครื่องดนตรีที่สำคัญ ได้แก่ แคนและกลองหาง อาจมีพิณ กระจับปี่ หรือเครื่องดนตรีชนิดอื่นประกอบด้วยก็ได้ เพลงที่ใช้ประกอบไม่มีกำหนดแน่นอน ส่วนใหญ่เป็นเพลงแคนลาย</w:t>
      </w:r>
      <w:r w:rsidR="00932BF1">
        <w:rPr>
          <w:rFonts w:ascii="TH SarabunIT๙" w:hAnsi="TH SarabunIT๙" w:cs="TH SarabunIT๙"/>
          <w:cs/>
        </w:rPr>
        <w:t>ผู้ไทย</w:t>
      </w:r>
      <w:r w:rsidR="00B4167B" w:rsidRPr="00183C16">
        <w:rPr>
          <w:rFonts w:ascii="TH SarabunIT๙" w:hAnsi="TH SarabunIT๙" w:cs="TH SarabunIT๙"/>
          <w:cs/>
        </w:rPr>
        <w:t>น้อย การบรรเลงจะมีการขับร้องหรือไม่มีก็ได้</w:t>
      </w:r>
    </w:p>
    <w:p w14:paraId="1B811331" w14:textId="77777777" w:rsidR="00F53E19" w:rsidRPr="00183C16" w:rsidRDefault="00A37CD3" w:rsidP="00EB32D9">
      <w:pPr>
        <w:tabs>
          <w:tab w:val="left" w:pos="1134"/>
        </w:tabs>
        <w:ind w:firstLine="1134"/>
        <w:jc w:val="thaiDistribute"/>
        <w:rPr>
          <w:rFonts w:ascii="TH SarabunIT๙" w:hAnsi="TH SarabunIT๙" w:cs="TH SarabunIT๙"/>
          <w:cs/>
        </w:rPr>
      </w:pPr>
      <w:r w:rsidRPr="00183C16">
        <w:rPr>
          <w:rFonts w:ascii="TH SarabunIT๙" w:hAnsi="TH SarabunIT๙" w:cs="TH SarabunIT๙"/>
          <w:cs/>
        </w:rPr>
        <w:t xml:space="preserve">การแต่งกายฝ่ายหญิงประกอบด้วยเสื้อ ผ้าซิ่น ผ้าสไบ ดอกไม้ ตุ้มหู สร้อยสังวาล และเข็มขัด </w:t>
      </w:r>
      <w:r w:rsidR="00EB32D9">
        <w:rPr>
          <w:rFonts w:ascii="TH SarabunIT๙" w:hAnsi="TH SarabunIT๙" w:cs="TH SarabunIT๙" w:hint="cs"/>
          <w:cs/>
        </w:rPr>
        <w:t xml:space="preserve">    </w:t>
      </w:r>
      <w:r w:rsidRPr="00183C16">
        <w:rPr>
          <w:rFonts w:ascii="TH SarabunIT๙" w:hAnsi="TH SarabunIT๙" w:cs="TH SarabunIT๙"/>
          <w:cs/>
        </w:rPr>
        <w:t>เสื้อเป็นเสื้อแขนกระบอกยาวหรือแขนสามส่วน สีครามหรือสีดำ คอรัดหรือคอธรรมดา ปลายแขนหรือปลายคอเสื้ออาจทำเป็นแถบสีหรือแถบผ้า</w:t>
      </w:r>
      <w:proofErr w:type="spellStart"/>
      <w:r w:rsidRPr="00183C16">
        <w:rPr>
          <w:rFonts w:ascii="TH SarabunIT๙" w:hAnsi="TH SarabunIT๙" w:cs="TH SarabunIT๙"/>
          <w:cs/>
        </w:rPr>
        <w:t>ขิ</w:t>
      </w:r>
      <w:r w:rsidR="00356372" w:rsidRPr="00183C16">
        <w:rPr>
          <w:rFonts w:ascii="TH SarabunIT๙" w:hAnsi="TH SarabunIT๙" w:cs="TH SarabunIT๙"/>
          <w:cs/>
        </w:rPr>
        <w:t>ด</w:t>
      </w:r>
      <w:proofErr w:type="spellEnd"/>
      <w:r w:rsidR="00356372" w:rsidRPr="00183C16">
        <w:rPr>
          <w:rFonts w:ascii="TH SarabunIT๙" w:hAnsi="TH SarabunIT๙" w:cs="TH SarabunIT๙"/>
          <w:cs/>
        </w:rPr>
        <w:t>ที่สวยงาม ผ้าสไบอาจเป็นผ้า</w:t>
      </w:r>
      <w:proofErr w:type="spellStart"/>
      <w:r w:rsidR="00356372" w:rsidRPr="00183C16">
        <w:rPr>
          <w:rFonts w:ascii="TH SarabunIT๙" w:hAnsi="TH SarabunIT๙" w:cs="TH SarabunIT๙"/>
          <w:cs/>
        </w:rPr>
        <w:t>ขิด</w:t>
      </w:r>
      <w:proofErr w:type="spellEnd"/>
      <w:r w:rsidRPr="00183C16">
        <w:rPr>
          <w:rFonts w:ascii="TH SarabunIT๙" w:hAnsi="TH SarabunIT๙" w:cs="TH SarabunIT๙"/>
          <w:cs/>
        </w:rPr>
        <w:t>หรือผ้าถัก ใช้พาดไหล่ซ้ายหรือพัน</w:t>
      </w:r>
      <w:r w:rsidR="00F53E19" w:rsidRPr="00183C16">
        <w:rPr>
          <w:rFonts w:ascii="TH SarabunIT๙" w:hAnsi="TH SarabunIT๙" w:cs="TH SarabunIT๙"/>
          <w:cs/>
        </w:rPr>
        <w:t>เ</w:t>
      </w:r>
      <w:r w:rsidRPr="00183C16">
        <w:rPr>
          <w:rFonts w:ascii="TH SarabunIT๙" w:hAnsi="TH SarabunIT๙" w:cs="TH SarabunIT๙"/>
          <w:cs/>
        </w:rPr>
        <w:t>ฉียงไหล่ซ้ายหรือคล้องคอ นอกจากนี้ ยังนิยมใส่ดอกไม้แซมผมอีกด้วย</w:t>
      </w:r>
    </w:p>
    <w:p w14:paraId="41C9FB31" w14:textId="77777777" w:rsidR="00A02BA2" w:rsidRDefault="00717CCB" w:rsidP="00A02BA2">
      <w:pPr>
        <w:tabs>
          <w:tab w:val="left" w:pos="1134"/>
        </w:tabs>
        <w:jc w:val="center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noProof/>
        </w:rPr>
        <mc:AlternateContent>
          <mc:Choice Requires="wps">
            <w:drawing>
              <wp:inline distT="0" distB="0" distL="0" distR="0" wp14:anchorId="3E823CAA" wp14:editId="255E255E">
                <wp:extent cx="2573079" cy="1586836"/>
                <wp:effectExtent l="0" t="0" r="0" b="0"/>
                <wp:docPr id="51" name="Rectangle 7" descr="11909627_1192864747407060_980850655_n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73079" cy="1586836"/>
                        </a:xfrm>
                        <a:prstGeom prst="round2DiagRect">
                          <a:avLst/>
                        </a:prstGeom>
                        <a:blipFill dpi="0" rotWithShape="1">
                          <a:blip r:embed="rId16"/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5AB80F7C" id="Rectangle 7" o:spid="_x0000_s1026" alt="11909627_1192864747407060_980850655_n" style="width:202.6pt;height:124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coordsize="2573079,158683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" path="m264478,l2573079,r,l2573079,1322358v,146067,-118411,264478,-264478,264478l,1586836r,l,264478c,118411,118411,,264478,xe" stroked="f">
                <v:fill r:id="rId17" o:title="11909627_1192864747407060_980850655_n" recolor="t" rotate="t" type="frame"/>
                <v:stroke joinstyle="miter"/>
                <v:path o:connecttype="custom" o:connectlocs="264478,0;2573079,0;2573079,0;2573079,1322358;2308601,1586836;0,1586836;0,1586836;0,264478;264478,0" o:connectangles="0,0,0,0,0,0,0,0,0"/>
                <w10:anchorlock/>
              </v:shape>
            </w:pict>
          </mc:Fallback>
        </mc:AlternateContent>
      </w:r>
      <w:r w:rsidR="00A02BA2">
        <w:rPr>
          <w:rFonts w:ascii="TH SarabunIT๙" w:hAnsi="TH SarabunIT๙" w:cs="TH SarabunIT๙"/>
        </w:rPr>
        <w:t xml:space="preserve">  </w:t>
      </w:r>
      <w:r>
        <w:rPr>
          <w:rFonts w:ascii="TH SarabunIT๙" w:hAnsi="TH SarabunIT๙" w:cs="TH SarabunIT๙"/>
          <w:noProof/>
        </w:rPr>
        <w:drawing>
          <wp:inline distT="0" distB="0" distL="0" distR="0" wp14:anchorId="27CC584C" wp14:editId="65642A95">
            <wp:extent cx="2520359" cy="1508679"/>
            <wp:effectExtent l="95250" t="95250" r="89535" b="92075"/>
            <wp:docPr id="52" name="Picture 8" descr="fgh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8" descr="fgh[1]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113" cy="1521103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14:paraId="7CB67012" w14:textId="77777777" w:rsidR="00A02BA2" w:rsidRPr="00A02BA2" w:rsidRDefault="00A02BA2" w:rsidP="00A02BA2">
      <w:pPr>
        <w:tabs>
          <w:tab w:val="left" w:pos="1134"/>
        </w:tabs>
        <w:jc w:val="center"/>
        <w:rPr>
          <w:rFonts w:ascii="TH SarabunIT๙" w:hAnsi="TH SarabunIT๙" w:cs="TH SarabunIT๙"/>
          <w:sz w:val="16"/>
          <w:szCs w:val="16"/>
        </w:rPr>
      </w:pPr>
    </w:p>
    <w:p w14:paraId="7DF66A9B" w14:textId="77777777" w:rsidR="00B55DD6" w:rsidRPr="00183C16" w:rsidRDefault="00A02BA2" w:rsidP="00A02BA2">
      <w:pPr>
        <w:tabs>
          <w:tab w:val="left" w:pos="709"/>
          <w:tab w:val="left" w:pos="1134"/>
          <w:tab w:val="left" w:pos="4536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 w:rsidR="00B55DD6" w:rsidRPr="00183C16">
        <w:rPr>
          <w:rFonts w:ascii="TH SarabunIT๙" w:hAnsi="TH SarabunIT๙" w:cs="TH SarabunIT๙"/>
          <w:cs/>
        </w:rPr>
        <w:t>๓) โซ่ถั่งบั้ง</w:t>
      </w:r>
    </w:p>
    <w:p w14:paraId="7164B71D" w14:textId="77777777" w:rsidR="00BA7F60" w:rsidRPr="00183C16" w:rsidRDefault="00647D5D" w:rsidP="00EB32D9">
      <w:pPr>
        <w:shd w:val="clear" w:color="auto" w:fill="FFFFFF"/>
        <w:tabs>
          <w:tab w:val="left" w:pos="1134"/>
        </w:tabs>
        <w:spacing w:before="120"/>
        <w:ind w:firstLine="1134"/>
        <w:jc w:val="thaiDistribute"/>
        <w:rPr>
          <w:rFonts w:ascii="TH SarabunIT๙" w:eastAsia="Times New Roman" w:hAnsi="TH SarabunIT๙" w:cs="TH SarabunIT๙"/>
          <w:sz w:val="16"/>
          <w:szCs w:val="16"/>
          <w:cs/>
        </w:rPr>
      </w:pPr>
      <w:r w:rsidRPr="00183C16">
        <w:rPr>
          <w:rFonts w:ascii="TH SarabunIT๙" w:eastAsia="Times New Roman" w:hAnsi="TH SarabunIT๙" w:cs="TH SarabunIT๙"/>
          <w:cs/>
        </w:rPr>
        <w:t>โซ่ถั่งบั้ง เป็นของชาว</w:t>
      </w:r>
      <w:r w:rsidR="008235C9" w:rsidRPr="00183C16">
        <w:rPr>
          <w:rFonts w:ascii="TH SarabunIT๙" w:eastAsia="Times New Roman" w:hAnsi="TH SarabunIT๙" w:cs="TH SarabunIT๙"/>
          <w:cs/>
        </w:rPr>
        <w:t>ไทยบรู (ไทยกะ</w:t>
      </w:r>
      <w:r w:rsidRPr="00183C16">
        <w:rPr>
          <w:rFonts w:ascii="TH SarabunIT๙" w:eastAsia="Times New Roman" w:hAnsi="TH SarabunIT๙" w:cs="TH SarabunIT๙"/>
          <w:cs/>
        </w:rPr>
        <w:t>โซ่</w:t>
      </w:r>
      <w:r w:rsidR="008235C9" w:rsidRPr="00183C16">
        <w:rPr>
          <w:rFonts w:ascii="TH SarabunIT๙" w:eastAsia="Times New Roman" w:hAnsi="TH SarabunIT๙" w:cs="TH SarabunIT๙"/>
          <w:cs/>
        </w:rPr>
        <w:t>)</w:t>
      </w:r>
      <w:r w:rsidRPr="00183C16">
        <w:rPr>
          <w:rFonts w:ascii="TH SarabunIT๙" w:eastAsia="Times New Roman" w:hAnsi="TH SarabunIT๙" w:cs="TH SarabunIT๙"/>
          <w:cs/>
        </w:rPr>
        <w:t xml:space="preserve"> อำเภอดงหลวง </w:t>
      </w:r>
      <w:r w:rsidR="00E26608" w:rsidRPr="00183C16">
        <w:rPr>
          <w:rFonts w:ascii="TH SarabunIT๙" w:eastAsia="Times New Roman" w:hAnsi="TH SarabunIT๙" w:cs="TH SarabunIT๙"/>
          <w:cs/>
        </w:rPr>
        <w:t>ใช้</w:t>
      </w:r>
      <w:r w:rsidRPr="00183C16">
        <w:rPr>
          <w:rFonts w:ascii="TH SarabunIT๙" w:eastAsia="Times New Roman" w:hAnsi="TH SarabunIT๙" w:cs="TH SarabunIT๙"/>
          <w:cs/>
        </w:rPr>
        <w:t>แสดงในโอกาสที่เป็นงานใหญ่  เช่น งา</w:t>
      </w:r>
      <w:r w:rsidR="00FD4A4E" w:rsidRPr="00183C16">
        <w:rPr>
          <w:rFonts w:ascii="TH SarabunIT๙" w:eastAsia="Times New Roman" w:hAnsi="TH SarabunIT๙" w:cs="TH SarabunIT๙"/>
          <w:cs/>
        </w:rPr>
        <w:t>นแต่งงาน หรืองานบุญ การเลี้ยงผี</w:t>
      </w:r>
      <w:r w:rsidRPr="00183C16">
        <w:rPr>
          <w:rFonts w:ascii="TH SarabunIT๙" w:eastAsia="Times New Roman" w:hAnsi="TH SarabunIT๙" w:cs="TH SarabunIT๙"/>
          <w:cs/>
        </w:rPr>
        <w:t>บ้านผีเรือน การแสดงโซ่ทั่งบั้ง</w:t>
      </w:r>
      <w:r w:rsidRPr="00183C16">
        <w:rPr>
          <w:rFonts w:ascii="TH SarabunIT๙" w:eastAsia="Times New Roman" w:hAnsi="TH SarabunIT๙" w:cs="TH SarabunIT๙"/>
        </w:rPr>
        <w:t xml:space="preserve"> (</w:t>
      </w:r>
      <w:r w:rsidRPr="00183C16">
        <w:rPr>
          <w:rFonts w:ascii="TH SarabunIT๙" w:eastAsia="Times New Roman" w:hAnsi="TH SarabunIT๙" w:cs="TH SarabunIT๙"/>
          <w:cs/>
        </w:rPr>
        <w:t>ถั่ง แปลว่า กระทุ้ง บั้ง แปลว่า กระบอกไม้</w:t>
      </w:r>
      <w:r w:rsidRPr="00183C16">
        <w:rPr>
          <w:rFonts w:ascii="TH SarabunIT๙" w:eastAsia="Times New Roman" w:hAnsi="TH SarabunIT๙" w:cs="TH SarabunIT๙"/>
        </w:rPr>
        <w:t xml:space="preserve">) </w:t>
      </w:r>
      <w:r w:rsidRPr="00183C16">
        <w:rPr>
          <w:rFonts w:ascii="TH SarabunIT๙" w:eastAsia="Times New Roman" w:hAnsi="TH SarabunIT๙" w:cs="TH SarabunIT๙"/>
          <w:cs/>
        </w:rPr>
        <w:t>ถือว่าเป็นการแสดงที่สำคัญที่สุด และเป็นพิธีกรรมศักดิ์สิทธิ์ มีวิธีการไม่ซับซ้อน เดิมใช้ผู้</w:t>
      </w:r>
      <w:r w:rsidR="008235C9" w:rsidRPr="00183C16">
        <w:rPr>
          <w:rFonts w:ascii="TH SarabunIT๙" w:eastAsia="Times New Roman" w:hAnsi="TH SarabunIT๙" w:cs="TH SarabunIT๙"/>
          <w:cs/>
        </w:rPr>
        <w:t>ชายล้วน จำ</w:t>
      </w:r>
      <w:r w:rsidR="00FD4A4E" w:rsidRPr="00183C16">
        <w:rPr>
          <w:rFonts w:ascii="TH SarabunIT๙" w:eastAsia="Times New Roman" w:hAnsi="TH SarabunIT๙" w:cs="TH SarabunIT๙"/>
          <w:cs/>
        </w:rPr>
        <w:t>นวน</w:t>
      </w:r>
      <w:r w:rsidR="008235C9" w:rsidRPr="00183C16">
        <w:rPr>
          <w:rFonts w:ascii="TH SarabunIT๙" w:eastAsia="Times New Roman" w:hAnsi="TH SarabunIT๙" w:cs="TH SarabunIT๙"/>
          <w:cs/>
        </w:rPr>
        <w:t xml:space="preserve"> </w:t>
      </w:r>
      <w:r w:rsidRPr="00183C16">
        <w:rPr>
          <w:rFonts w:ascii="TH SarabunIT๙" w:eastAsia="Times New Roman" w:hAnsi="TH SarabunIT๙" w:cs="TH SarabunIT๙"/>
          <w:cs/>
        </w:rPr>
        <w:t>๖</w:t>
      </w:r>
      <w:r w:rsidRPr="00183C16">
        <w:rPr>
          <w:rFonts w:ascii="TH SarabunIT๙" w:eastAsia="Times New Roman" w:hAnsi="TH SarabunIT๙" w:cs="TH SarabunIT๙"/>
        </w:rPr>
        <w:t>-</w:t>
      </w:r>
      <w:r w:rsidRPr="00183C16">
        <w:rPr>
          <w:rFonts w:ascii="TH SarabunIT๙" w:eastAsia="Times New Roman" w:hAnsi="TH SarabunIT๙" w:cs="TH SarabunIT๙"/>
          <w:cs/>
        </w:rPr>
        <w:t>๑๐ คน แบ่งออกเป็นกลุ่มผู้เ</w:t>
      </w:r>
      <w:r w:rsidR="00FD4A4E" w:rsidRPr="00183C16">
        <w:rPr>
          <w:rFonts w:ascii="TH SarabunIT๙" w:eastAsia="Times New Roman" w:hAnsi="TH SarabunIT๙" w:cs="TH SarabunIT๙"/>
          <w:cs/>
        </w:rPr>
        <w:t>ล่นดนตรีขับร้อง และแสดงท่าฟ้อนรำ</w:t>
      </w:r>
      <w:r w:rsidRPr="00183C16">
        <w:rPr>
          <w:rFonts w:ascii="TH SarabunIT๙" w:eastAsia="Times New Roman" w:hAnsi="TH SarabunIT๙" w:cs="TH SarabunIT๙"/>
          <w:cs/>
        </w:rPr>
        <w:t xml:space="preserve"> ที่เป็นเอกลักษณ์ของชาว</w:t>
      </w:r>
      <w:r w:rsidR="008235C9" w:rsidRPr="00183C16">
        <w:rPr>
          <w:rFonts w:ascii="TH SarabunIT๙" w:eastAsia="Times New Roman" w:hAnsi="TH SarabunIT๙" w:cs="TH SarabunIT๙"/>
          <w:cs/>
        </w:rPr>
        <w:t xml:space="preserve">ไทยบรู (ไทยกะโซ่) </w:t>
      </w:r>
      <w:r w:rsidRPr="00183C16">
        <w:rPr>
          <w:rFonts w:ascii="TH SarabunIT๙" w:eastAsia="Times New Roman" w:hAnsi="TH SarabunIT๙" w:cs="TH SarabunIT๙"/>
          <w:cs/>
        </w:rPr>
        <w:t>โดยตรง เครื่องดนตรี มีไม้ไผ่สีสุก ขนาด ๑</w:t>
      </w:r>
      <w:r w:rsidRPr="00183C16">
        <w:rPr>
          <w:rFonts w:ascii="TH SarabunIT๙" w:eastAsia="Times New Roman" w:hAnsi="TH SarabunIT๙" w:cs="TH SarabunIT๙"/>
        </w:rPr>
        <w:t>.</w:t>
      </w:r>
      <w:r w:rsidR="008235C9" w:rsidRPr="00183C16">
        <w:rPr>
          <w:rFonts w:ascii="TH SarabunIT๙" w:eastAsia="Times New Roman" w:hAnsi="TH SarabunIT๙" w:cs="TH SarabunIT๙"/>
          <w:cs/>
        </w:rPr>
        <w:t>๕ เมตร ครบตามจำนวนผู้แสดงที่เป็นชาย</w:t>
      </w:r>
      <w:r w:rsidRPr="00183C16">
        <w:rPr>
          <w:rFonts w:ascii="TH SarabunIT๙" w:eastAsia="Times New Roman" w:hAnsi="TH SarabunIT๙" w:cs="TH SarabunIT๙"/>
          <w:cs/>
        </w:rPr>
        <w:t>ที่จะ</w:t>
      </w:r>
      <w:r w:rsidR="008235C9" w:rsidRPr="00183C16">
        <w:rPr>
          <w:rFonts w:ascii="TH SarabunIT๙" w:eastAsia="Times New Roman" w:hAnsi="TH SarabunIT๙" w:cs="TH SarabunIT๙"/>
          <w:cs/>
        </w:rPr>
        <w:t>กระทุ้ง</w:t>
      </w:r>
      <w:r w:rsidR="007002E7" w:rsidRPr="00183C16">
        <w:rPr>
          <w:rFonts w:ascii="TH SarabunIT๙" w:eastAsia="Times New Roman" w:hAnsi="TH SarabunIT๙" w:cs="TH SarabunIT๙"/>
          <w:cs/>
        </w:rPr>
        <w:t xml:space="preserve"> </w:t>
      </w:r>
      <w:r w:rsidR="008235C9" w:rsidRPr="00183C16">
        <w:rPr>
          <w:rFonts w:ascii="TH SarabunIT๙" w:eastAsia="Times New Roman" w:hAnsi="TH SarabunIT๙" w:cs="TH SarabunIT๙"/>
          <w:cs/>
        </w:rPr>
        <w:t>ให้เกิด</w:t>
      </w:r>
      <w:r w:rsidR="008235C9" w:rsidRPr="00183C16">
        <w:rPr>
          <w:rFonts w:ascii="TH SarabunIT๙" w:eastAsia="Times New Roman" w:hAnsi="TH SarabunIT๙" w:cs="TH SarabunIT๙"/>
          <w:cs/>
        </w:rPr>
        <w:lastRenderedPageBreak/>
        <w:t>เป็นเสียง</w:t>
      </w:r>
      <w:r w:rsidRPr="00183C16">
        <w:rPr>
          <w:rFonts w:ascii="TH SarabunIT๙" w:eastAsia="Times New Roman" w:hAnsi="TH SarabunIT๙" w:cs="TH SarabunIT๙"/>
          <w:cs/>
        </w:rPr>
        <w:t>ดนตรี กลองใช้ตีให้จังหวะ ฉิ่ง ฉาบ ซอ ซุง แคน เพื่อให้ประกอบเสียง</w:t>
      </w:r>
      <w:r w:rsidR="008235C9" w:rsidRPr="00183C16">
        <w:rPr>
          <w:rFonts w:ascii="TH SarabunIT๙" w:eastAsia="Times New Roman" w:hAnsi="TH SarabunIT๙" w:cs="TH SarabunIT๙"/>
          <w:cs/>
        </w:rPr>
        <w:t>ดนตรีให้ไพเราะ และสามารถออกท่ารำ</w:t>
      </w:r>
      <w:r w:rsidRPr="00183C16">
        <w:rPr>
          <w:rFonts w:ascii="TH SarabunIT๙" w:eastAsia="Times New Roman" w:hAnsi="TH SarabunIT๙" w:cs="TH SarabunIT๙"/>
          <w:cs/>
        </w:rPr>
        <w:t>ไ</w:t>
      </w:r>
      <w:r w:rsidR="008235C9" w:rsidRPr="00183C16">
        <w:rPr>
          <w:rFonts w:ascii="TH SarabunIT๙" w:eastAsia="Times New Roman" w:hAnsi="TH SarabunIT๙" w:cs="TH SarabunIT๙"/>
          <w:cs/>
        </w:rPr>
        <w:t>ด้อย่าง สนุกสนาน เครื่องแต่งกาย</w:t>
      </w:r>
      <w:r w:rsidRPr="00183C16">
        <w:rPr>
          <w:rFonts w:ascii="TH SarabunIT๙" w:eastAsia="Times New Roman" w:hAnsi="TH SarabunIT๙" w:cs="TH SarabunIT๙"/>
          <w:cs/>
        </w:rPr>
        <w:t>เดิมการแสดงใช้ผู้ชายล้วน จะนุ่งห่มแบบโบราณ</w:t>
      </w:r>
      <w:r w:rsidR="007002E7" w:rsidRPr="00183C16">
        <w:rPr>
          <w:rFonts w:ascii="TH SarabunIT๙" w:eastAsia="Times New Roman" w:hAnsi="TH SarabunIT๙" w:cs="TH SarabunIT๙"/>
        </w:rPr>
        <w:t xml:space="preserve"> </w:t>
      </w:r>
      <w:r w:rsidRPr="00183C16">
        <w:rPr>
          <w:rFonts w:ascii="TH SarabunIT๙" w:eastAsia="Times New Roman" w:hAnsi="TH SarabunIT๙" w:cs="TH SarabunIT๙"/>
        </w:rPr>
        <w:t>(</w:t>
      </w:r>
      <w:r w:rsidRPr="00183C16">
        <w:rPr>
          <w:rFonts w:ascii="TH SarabunIT๙" w:eastAsia="Times New Roman" w:hAnsi="TH SarabunIT๙" w:cs="TH SarabunIT๙"/>
          <w:cs/>
        </w:rPr>
        <w:t>นุ่งผ้าเตี่ยว</w:t>
      </w:r>
      <w:r w:rsidRPr="00183C16">
        <w:rPr>
          <w:rFonts w:ascii="TH SarabunIT๙" w:eastAsia="Times New Roman" w:hAnsi="TH SarabunIT๙" w:cs="TH SarabunIT๙"/>
        </w:rPr>
        <w:t xml:space="preserve">) </w:t>
      </w:r>
      <w:r w:rsidR="00A02BA2">
        <w:rPr>
          <w:rFonts w:ascii="TH SarabunIT๙" w:eastAsia="Times New Roman" w:hAnsi="TH SarabunIT๙" w:cs="TH SarabunIT๙"/>
        </w:rPr>
        <w:t xml:space="preserve">             </w:t>
      </w:r>
      <w:r w:rsidRPr="00183C16">
        <w:rPr>
          <w:rFonts w:ascii="TH SarabunIT๙" w:eastAsia="Times New Roman" w:hAnsi="TH SarabunIT๙" w:cs="TH SarabunIT๙"/>
          <w:cs/>
        </w:rPr>
        <w:t>ไม่สวมเสื้อ มีอาวุธ เช่น</w:t>
      </w:r>
      <w:r w:rsidR="008235C9" w:rsidRPr="00183C16">
        <w:rPr>
          <w:rFonts w:ascii="TH SarabunIT๙" w:eastAsia="Times New Roman" w:hAnsi="TH SarabunIT๙" w:cs="TH SarabunIT๙"/>
          <w:cs/>
        </w:rPr>
        <w:t xml:space="preserve"> หน้า</w:t>
      </w:r>
      <w:r w:rsidRPr="00183C16">
        <w:rPr>
          <w:rFonts w:ascii="TH SarabunIT๙" w:eastAsia="Times New Roman" w:hAnsi="TH SarabunIT๙" w:cs="TH SarabunIT๙"/>
          <w:cs/>
        </w:rPr>
        <w:t>ไม้ มีเครื่องดื่มที่เป็นเหล้าหรืออุ ปัจจุบันสตรีเข้าร่วมแสดง และมีการปรับปรุง</w:t>
      </w:r>
      <w:r w:rsidR="00A02BA2">
        <w:rPr>
          <w:rFonts w:ascii="TH SarabunIT๙" w:eastAsia="Times New Roman" w:hAnsi="TH SarabunIT๙" w:cs="TH SarabunIT๙" w:hint="cs"/>
          <w:cs/>
        </w:rPr>
        <w:t xml:space="preserve">              </w:t>
      </w:r>
      <w:r w:rsidRPr="00183C16">
        <w:rPr>
          <w:rFonts w:ascii="TH SarabunIT๙" w:eastAsia="Times New Roman" w:hAnsi="TH SarabunIT๙" w:cs="TH SarabunIT๙"/>
          <w:cs/>
        </w:rPr>
        <w:t>การแต่งกาย</w:t>
      </w:r>
      <w:r w:rsidR="008235C9" w:rsidRPr="00183C16">
        <w:rPr>
          <w:rFonts w:ascii="TH SarabunIT๙" w:eastAsia="Times New Roman" w:hAnsi="TH SarabunIT๙" w:cs="TH SarabunIT๙"/>
          <w:cs/>
        </w:rPr>
        <w:t xml:space="preserve"> โดยชายจะใส่เสื้อผ้าชุดผ้าฝ้าย</w:t>
      </w:r>
      <w:r w:rsidRPr="00183C16">
        <w:rPr>
          <w:rFonts w:ascii="TH SarabunIT๙" w:eastAsia="Times New Roman" w:hAnsi="TH SarabunIT๙" w:cs="TH SarabunIT๙"/>
          <w:cs/>
        </w:rPr>
        <w:t>ตัดเย็บเป็นชุดให้เหมือนกัน ผู้หญิงใช้ผ้าซิ่นและใช้ผ้าขาวม้ารัดหน้าอก มีผ้าโพกหัว</w:t>
      </w:r>
    </w:p>
    <w:p w14:paraId="3FD1C8A6" w14:textId="77777777" w:rsidR="00647D5D" w:rsidRPr="00183C16" w:rsidRDefault="00647D5D" w:rsidP="00A02BA2">
      <w:pPr>
        <w:shd w:val="clear" w:color="auto" w:fill="FFFFFF"/>
        <w:tabs>
          <w:tab w:val="left" w:pos="1134"/>
        </w:tabs>
        <w:ind w:firstLine="1134"/>
        <w:jc w:val="both"/>
        <w:rPr>
          <w:rFonts w:ascii="TH SarabunIT๙" w:hAnsi="TH SarabunIT๙" w:cs="TH SarabunIT๙"/>
        </w:rPr>
      </w:pPr>
      <w:r w:rsidRPr="00183C16">
        <w:rPr>
          <w:rFonts w:ascii="TH SarabunIT๙" w:hAnsi="TH SarabunIT๙" w:cs="TH SarabunIT๙"/>
          <w:cs/>
        </w:rPr>
        <w:t xml:space="preserve">๔) </w:t>
      </w:r>
      <w:r w:rsidR="00E26608" w:rsidRPr="00183C16">
        <w:rPr>
          <w:rFonts w:ascii="TH SarabunIT๙" w:hAnsi="TH SarabunIT๙" w:cs="TH SarabunIT๙"/>
          <w:cs/>
        </w:rPr>
        <w:t>งานประเพณี</w:t>
      </w:r>
      <w:r w:rsidR="00600193" w:rsidRPr="00183C16">
        <w:rPr>
          <w:rFonts w:ascii="TH SarabunIT๙" w:hAnsi="TH SarabunIT๙" w:cs="TH SarabunIT๙"/>
          <w:cs/>
        </w:rPr>
        <w:t>ออกพรรษาและการ</w:t>
      </w:r>
      <w:r w:rsidR="00E26608" w:rsidRPr="00183C16">
        <w:rPr>
          <w:rFonts w:ascii="TH SarabunIT๙" w:hAnsi="TH SarabunIT๙" w:cs="TH SarabunIT๙"/>
          <w:cs/>
        </w:rPr>
        <w:t>แข่งเรือออกพรรษา (</w:t>
      </w:r>
      <w:r w:rsidRPr="00183C16">
        <w:rPr>
          <w:rFonts w:ascii="TH SarabunIT๙" w:hAnsi="TH SarabunIT๙" w:cs="TH SarabunIT๙"/>
          <w:cs/>
        </w:rPr>
        <w:t>งานบุญ</w:t>
      </w:r>
      <w:proofErr w:type="spellStart"/>
      <w:r w:rsidRPr="00183C16">
        <w:rPr>
          <w:rFonts w:ascii="TH SarabunIT๙" w:hAnsi="TH SarabunIT๙" w:cs="TH SarabunIT๙"/>
          <w:cs/>
        </w:rPr>
        <w:t>ส่</w:t>
      </w:r>
      <w:proofErr w:type="spellEnd"/>
      <w:r w:rsidRPr="00183C16">
        <w:rPr>
          <w:rFonts w:ascii="TH SarabunIT๙" w:hAnsi="TH SarabunIT๙" w:cs="TH SarabunIT๙"/>
          <w:cs/>
        </w:rPr>
        <w:t>วงเฮ</w:t>
      </w:r>
      <w:proofErr w:type="spellStart"/>
      <w:r w:rsidRPr="00183C16">
        <w:rPr>
          <w:rFonts w:ascii="TH SarabunIT๙" w:hAnsi="TH SarabunIT๙" w:cs="TH SarabunIT๙"/>
          <w:cs/>
        </w:rPr>
        <w:t>ือ</w:t>
      </w:r>
      <w:proofErr w:type="spellEnd"/>
      <w:r w:rsidR="00E26608" w:rsidRPr="00183C16">
        <w:rPr>
          <w:rFonts w:ascii="TH SarabunIT๙" w:hAnsi="TH SarabunIT๙" w:cs="TH SarabunIT๙"/>
          <w:cs/>
        </w:rPr>
        <w:t>)</w:t>
      </w:r>
      <w:r w:rsidRPr="00183C16">
        <w:rPr>
          <w:rFonts w:ascii="TH SarabunIT๙" w:hAnsi="TH SarabunIT๙" w:cs="TH SarabunIT๙"/>
          <w:cs/>
        </w:rPr>
        <w:t xml:space="preserve">  </w:t>
      </w:r>
      <w:r w:rsidRPr="00183C16">
        <w:rPr>
          <w:rFonts w:ascii="TH SarabunIT๙" w:hAnsi="TH SarabunIT๙" w:cs="TH SarabunIT๙"/>
        </w:rPr>
        <w:t> </w:t>
      </w:r>
    </w:p>
    <w:p w14:paraId="6E0B5E8B" w14:textId="77777777" w:rsidR="004256B9" w:rsidRPr="00183C16" w:rsidRDefault="00070434" w:rsidP="00EB32D9">
      <w:pPr>
        <w:shd w:val="clear" w:color="auto" w:fill="FFFFFF"/>
        <w:tabs>
          <w:tab w:val="left" w:pos="1134"/>
        </w:tabs>
        <w:ind w:firstLine="1134"/>
        <w:jc w:val="center"/>
        <w:rPr>
          <w:rFonts w:ascii="TH SarabunIT๙" w:hAnsi="TH SarabunIT๙" w:cs="TH SarabunIT๙"/>
        </w:rPr>
      </w:pPr>
      <w:r w:rsidRPr="00183C16">
        <w:rPr>
          <w:rFonts w:ascii="TH SarabunIT๙" w:hAnsi="TH SarabunIT๙" w:cs="TH SarabunIT๙"/>
          <w:noProof/>
          <w:cs/>
        </w:rPr>
        <w:drawing>
          <wp:inline distT="0" distB="0" distL="0" distR="0" wp14:anchorId="4EC28133" wp14:editId="16E37106">
            <wp:extent cx="2398395" cy="1544320"/>
            <wp:effectExtent l="95250" t="95250" r="97155" b="93980"/>
            <wp:docPr id="1" name="Picture 1" descr="11941013_1192869264073275_663807552_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1941013_1192869264073275_663807552_n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8395" cy="154432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/>
                  </pic:spPr>
                </pic:pic>
              </a:graphicData>
            </a:graphic>
          </wp:inline>
        </w:drawing>
      </w:r>
    </w:p>
    <w:p w14:paraId="4536FD52" w14:textId="77777777" w:rsidR="00FE3E02" w:rsidRPr="00183C16" w:rsidRDefault="00647D5D" w:rsidP="00A02BA2">
      <w:pPr>
        <w:shd w:val="clear" w:color="auto" w:fill="FFFFFF"/>
        <w:tabs>
          <w:tab w:val="left" w:pos="1134"/>
        </w:tabs>
        <w:spacing w:before="120"/>
        <w:ind w:firstLine="1134"/>
        <w:jc w:val="thaiDistribute"/>
        <w:rPr>
          <w:rFonts w:ascii="TH SarabunIT๙" w:hAnsi="TH SarabunIT๙" w:cs="TH SarabunIT๙"/>
        </w:rPr>
      </w:pPr>
      <w:r w:rsidRPr="00183C16">
        <w:rPr>
          <w:rFonts w:ascii="TH SarabunIT๙" w:hAnsi="TH SarabunIT๙" w:cs="TH SarabunIT๙"/>
          <w:cs/>
        </w:rPr>
        <w:t>งาน</w:t>
      </w:r>
      <w:r w:rsidR="00600193" w:rsidRPr="00183C16">
        <w:rPr>
          <w:rFonts w:ascii="TH SarabunIT๙" w:hAnsi="TH SarabunIT๙" w:cs="TH SarabunIT๙"/>
          <w:cs/>
        </w:rPr>
        <w:t>ประเพณีออกพรรษาจังหวัดมุกดาหารกำหนดจัดในช่วงเทศกาลออกพรรษาของทุกปี มีการจัดงาน ๒</w:t>
      </w:r>
      <w:r w:rsidR="00600193" w:rsidRPr="00183C16">
        <w:rPr>
          <w:rFonts w:ascii="TH SarabunIT๙" w:hAnsi="TH SarabunIT๙" w:cs="TH SarabunIT๙"/>
        </w:rPr>
        <w:t xml:space="preserve"> - </w:t>
      </w:r>
      <w:r w:rsidR="00600193" w:rsidRPr="00183C16">
        <w:rPr>
          <w:rFonts w:ascii="TH SarabunIT๙" w:hAnsi="TH SarabunIT๙" w:cs="TH SarabunIT๙"/>
          <w:cs/>
        </w:rPr>
        <w:t>๓ วัน ติดต่อกันคือ ในช่วงวันขึ้น ๑๓</w:t>
      </w:r>
      <w:r w:rsidR="00600193" w:rsidRPr="00183C16">
        <w:rPr>
          <w:rFonts w:ascii="TH SarabunIT๙" w:hAnsi="TH SarabunIT๙" w:cs="TH SarabunIT๙"/>
        </w:rPr>
        <w:t xml:space="preserve"> - </w:t>
      </w:r>
      <w:r w:rsidR="00600193" w:rsidRPr="00183C16">
        <w:rPr>
          <w:rFonts w:ascii="TH SarabunIT๙" w:hAnsi="TH SarabunIT๙" w:cs="TH SarabunIT๙"/>
          <w:cs/>
        </w:rPr>
        <w:t>๑๕ ค่ำ เดือนสิบเอ็ด ในงานประเพณีจะมีการจัดงานแข่งขันเรือ (</w:t>
      </w:r>
      <w:r w:rsidRPr="00183C16">
        <w:rPr>
          <w:rFonts w:ascii="TH SarabunIT๙" w:hAnsi="TH SarabunIT๙" w:cs="TH SarabunIT๙"/>
          <w:cs/>
        </w:rPr>
        <w:t>บุญ</w:t>
      </w:r>
      <w:proofErr w:type="spellStart"/>
      <w:r w:rsidRPr="00183C16">
        <w:rPr>
          <w:rFonts w:ascii="TH SarabunIT๙" w:hAnsi="TH SarabunIT๙" w:cs="TH SarabunIT๙"/>
          <w:cs/>
        </w:rPr>
        <w:t>ส่</w:t>
      </w:r>
      <w:proofErr w:type="spellEnd"/>
      <w:r w:rsidRPr="00183C16">
        <w:rPr>
          <w:rFonts w:ascii="TH SarabunIT๙" w:hAnsi="TH SarabunIT๙" w:cs="TH SarabunIT๙"/>
          <w:cs/>
        </w:rPr>
        <w:t>วงเฮ</w:t>
      </w:r>
      <w:proofErr w:type="spellStart"/>
      <w:r w:rsidRPr="00183C16">
        <w:rPr>
          <w:rFonts w:ascii="TH SarabunIT๙" w:hAnsi="TH SarabunIT๙" w:cs="TH SarabunIT๙"/>
          <w:cs/>
        </w:rPr>
        <w:t>ือ</w:t>
      </w:r>
      <w:proofErr w:type="spellEnd"/>
      <w:r w:rsidR="00600193" w:rsidRPr="00183C16">
        <w:rPr>
          <w:rFonts w:ascii="TH SarabunIT๙" w:hAnsi="TH SarabunIT๙" w:cs="TH SarabunIT๙"/>
          <w:cs/>
        </w:rPr>
        <w:t xml:space="preserve">) ในลำน้ำโขงอย่างยิ่งใหญ่ </w:t>
      </w:r>
      <w:r w:rsidRPr="00183C16">
        <w:rPr>
          <w:rFonts w:ascii="TH SarabunIT๙" w:hAnsi="TH SarabunIT๙" w:cs="TH SarabunIT๙"/>
          <w:cs/>
        </w:rPr>
        <w:t>เป็นงานที่จัดขึ้นตามความเชื่อ ความศรัทธา</w:t>
      </w:r>
      <w:r w:rsidR="00F644F5" w:rsidRPr="00183C16">
        <w:rPr>
          <w:rFonts w:ascii="TH SarabunIT๙" w:hAnsi="TH SarabunIT๙" w:cs="TH SarabunIT๙"/>
          <w:cs/>
        </w:rPr>
        <w:t>ที่มี</w:t>
      </w:r>
      <w:r w:rsidRPr="00183C16">
        <w:rPr>
          <w:rFonts w:ascii="TH SarabunIT๙" w:hAnsi="TH SarabunIT๙" w:cs="TH SarabunIT๙"/>
          <w:cs/>
        </w:rPr>
        <w:t>ต่อสิ่งศักดิ์สิทธิ์</w:t>
      </w:r>
      <w:r w:rsidR="00326F56" w:rsidRPr="00183C16">
        <w:rPr>
          <w:rFonts w:ascii="TH SarabunIT๙" w:hAnsi="TH SarabunIT๙" w:cs="TH SarabunIT๙"/>
          <w:cs/>
        </w:rPr>
        <w:t>คู่บ้านคู่เมือง และเทพเจ้าแห่งลำน้ำ</w:t>
      </w:r>
      <w:r w:rsidRPr="00183C16">
        <w:rPr>
          <w:rFonts w:ascii="TH SarabunIT๙" w:hAnsi="TH SarabunIT๙" w:cs="TH SarabunIT๙"/>
          <w:cs/>
        </w:rPr>
        <w:t xml:space="preserve">โขงของกลุ่มคนทั้งสองฝั่งโขง ระหว่างเมืองมุกดาหารกับเมืองสะหวันนะเขต </w:t>
      </w:r>
      <w:r w:rsidR="00F644F5" w:rsidRPr="00183C16">
        <w:rPr>
          <w:rFonts w:ascii="TH SarabunIT๙" w:hAnsi="TH SarabunIT๙" w:cs="TH SarabunIT๙"/>
          <w:cs/>
        </w:rPr>
        <w:t>สาธารณรัฐประชาธิปไตยประชาชนลาว</w:t>
      </w:r>
      <w:r w:rsidR="00E26608" w:rsidRPr="00183C16">
        <w:rPr>
          <w:rFonts w:ascii="TH SarabunIT๙" w:hAnsi="TH SarabunIT๙" w:cs="TH SarabunIT๙"/>
          <w:cs/>
        </w:rPr>
        <w:t xml:space="preserve"> </w:t>
      </w:r>
      <w:r w:rsidRPr="00183C16">
        <w:rPr>
          <w:rFonts w:ascii="TH SarabunIT๙" w:hAnsi="TH SarabunIT๙" w:cs="TH SarabunIT๙"/>
          <w:cs/>
        </w:rPr>
        <w:t>ถื</w:t>
      </w:r>
      <w:r w:rsidR="00FD4A4E" w:rsidRPr="00183C16">
        <w:rPr>
          <w:rFonts w:ascii="TH SarabunIT๙" w:hAnsi="TH SarabunIT๙" w:cs="TH SarabunIT๙"/>
          <w:cs/>
        </w:rPr>
        <w:t>อ</w:t>
      </w:r>
      <w:r w:rsidRPr="00183C16">
        <w:rPr>
          <w:rFonts w:ascii="TH SarabunIT๙" w:hAnsi="TH SarabunIT๙" w:cs="TH SarabunIT๙"/>
          <w:cs/>
        </w:rPr>
        <w:t>เป็</w:t>
      </w:r>
      <w:r w:rsidR="00326F56" w:rsidRPr="00183C16">
        <w:rPr>
          <w:rFonts w:ascii="TH SarabunIT๙" w:hAnsi="TH SarabunIT๙" w:cs="TH SarabunIT๙"/>
          <w:cs/>
        </w:rPr>
        <w:t>นประเพณีสองฝั่งโขง นอกจากจะจัดทำ</w:t>
      </w:r>
      <w:r w:rsidRPr="00183C16">
        <w:rPr>
          <w:rFonts w:ascii="TH SarabunIT๙" w:hAnsi="TH SarabunIT๙" w:cs="TH SarabunIT๙"/>
          <w:cs/>
        </w:rPr>
        <w:t>พิธีที่ฝั่งเมืองมุกดาหารแล้ว ย</w:t>
      </w:r>
      <w:r w:rsidR="00F644F5" w:rsidRPr="00183C16">
        <w:rPr>
          <w:rFonts w:ascii="TH SarabunIT๙" w:hAnsi="TH SarabunIT๙" w:cs="TH SarabunIT๙"/>
          <w:cs/>
        </w:rPr>
        <w:t>ังมีการจัดทำ</w:t>
      </w:r>
      <w:r w:rsidR="00FD4A4E" w:rsidRPr="00183C16">
        <w:rPr>
          <w:rFonts w:ascii="TH SarabunIT๙" w:hAnsi="TH SarabunIT๙" w:cs="TH SarabunIT๙"/>
          <w:cs/>
        </w:rPr>
        <w:t>พิธีที่</w:t>
      </w:r>
      <w:r w:rsidR="00CA415E" w:rsidRPr="00183C16">
        <w:rPr>
          <w:rFonts w:ascii="TH SarabunIT๙" w:hAnsi="TH SarabunIT๙" w:cs="TH SarabunIT๙"/>
          <w:cs/>
        </w:rPr>
        <w:t>แขวง</w:t>
      </w:r>
      <w:r w:rsidR="00FD4A4E" w:rsidRPr="00183C16">
        <w:rPr>
          <w:rFonts w:ascii="TH SarabunIT๙" w:hAnsi="TH SarabunIT๙" w:cs="TH SarabunIT๙"/>
          <w:cs/>
        </w:rPr>
        <w:t>สะหวันนะเขต</w:t>
      </w:r>
      <w:r w:rsidRPr="00183C16">
        <w:rPr>
          <w:rFonts w:ascii="TH SarabunIT๙" w:hAnsi="TH SarabunIT๙" w:cs="TH SarabunIT๙"/>
          <w:cs/>
        </w:rPr>
        <w:t>อีกด้วย</w:t>
      </w:r>
      <w:r w:rsidRPr="00183C16">
        <w:rPr>
          <w:rFonts w:ascii="TH SarabunIT๙" w:hAnsi="TH SarabunIT๙" w:cs="TH SarabunIT๙"/>
        </w:rPr>
        <w:t> </w:t>
      </w:r>
    </w:p>
    <w:p w14:paraId="69A11252" w14:textId="77777777" w:rsidR="004256B9" w:rsidRPr="00183C16" w:rsidRDefault="004256B9" w:rsidP="00A02BA2">
      <w:pPr>
        <w:shd w:val="clear" w:color="auto" w:fill="FFFFFF"/>
        <w:tabs>
          <w:tab w:val="left" w:pos="1134"/>
        </w:tabs>
        <w:ind w:firstLine="1134"/>
        <w:jc w:val="thaiDistribute"/>
        <w:rPr>
          <w:rFonts w:ascii="TH SarabunIT๙" w:hAnsi="TH SarabunIT๙" w:cs="TH SarabunIT๙"/>
        </w:rPr>
      </w:pPr>
      <w:r w:rsidRPr="00183C16">
        <w:rPr>
          <w:rFonts w:ascii="TH SarabunIT๙" w:hAnsi="TH SarabunIT๙" w:cs="TH SarabunIT๙"/>
          <w:cs/>
        </w:rPr>
        <w:t>๕) พิธีตีช้างน้ำนอง</w:t>
      </w:r>
    </w:p>
    <w:p w14:paraId="6348C454" w14:textId="77777777" w:rsidR="004256B9" w:rsidRPr="00183C16" w:rsidRDefault="00070434" w:rsidP="00EB32D9">
      <w:pPr>
        <w:shd w:val="clear" w:color="auto" w:fill="FFFFFF"/>
        <w:tabs>
          <w:tab w:val="left" w:pos="1134"/>
        </w:tabs>
        <w:ind w:firstLine="1134"/>
        <w:jc w:val="center"/>
        <w:rPr>
          <w:rFonts w:ascii="TH SarabunIT๙" w:hAnsi="TH SarabunIT๙" w:cs="TH SarabunIT๙"/>
        </w:rPr>
      </w:pPr>
      <w:r w:rsidRPr="00183C16">
        <w:rPr>
          <w:rFonts w:ascii="TH SarabunIT๙" w:hAnsi="TH SarabunIT๙" w:cs="TH SarabunIT๙"/>
          <w:noProof/>
          <w:cs/>
        </w:rPr>
        <w:drawing>
          <wp:inline distT="0" distB="0" distL="0" distR="0" wp14:anchorId="2E73B172" wp14:editId="276B3A15">
            <wp:extent cx="2305685" cy="1440815"/>
            <wp:effectExtent l="95250" t="95250" r="94615" b="102235"/>
            <wp:docPr id="2" name="Picture 2" descr="sdlfgkdsidujfikdkgu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dlfgkdsidujfikdkgu[1]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685" cy="144081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/>
                  </pic:spPr>
                </pic:pic>
              </a:graphicData>
            </a:graphic>
          </wp:inline>
        </w:drawing>
      </w:r>
    </w:p>
    <w:p w14:paraId="79A0C3F9" w14:textId="77777777" w:rsidR="004256B9" w:rsidRPr="00183C16" w:rsidRDefault="004256B9" w:rsidP="00EB32D9">
      <w:pPr>
        <w:shd w:val="clear" w:color="auto" w:fill="FFFFFF"/>
        <w:tabs>
          <w:tab w:val="left" w:pos="1134"/>
        </w:tabs>
        <w:ind w:firstLine="1134"/>
        <w:jc w:val="thaiDistribute"/>
        <w:rPr>
          <w:rFonts w:ascii="TH SarabunIT๙" w:hAnsi="TH SarabunIT๙" w:cs="TH SarabunIT๙"/>
          <w:sz w:val="16"/>
          <w:szCs w:val="16"/>
        </w:rPr>
      </w:pPr>
    </w:p>
    <w:p w14:paraId="278B1228" w14:textId="77777777" w:rsidR="00865A65" w:rsidRPr="00183C16" w:rsidRDefault="004256B9" w:rsidP="00EB32D9">
      <w:pPr>
        <w:pStyle w:val="Default"/>
        <w:tabs>
          <w:tab w:val="left" w:pos="1134"/>
        </w:tabs>
        <w:ind w:firstLine="1134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>พิธีตีช้างน้ำนอง เป็นพิธีที่มีมาตั้งแต่สมัยโบราณใน</w:t>
      </w:r>
      <w:r w:rsidR="00202E58" w:rsidRPr="00183C16">
        <w:rPr>
          <w:rFonts w:ascii="TH SarabunIT๙" w:hAnsi="TH SarabunIT๙" w:cs="TH SarabunIT๙"/>
          <w:sz w:val="32"/>
          <w:szCs w:val="32"/>
          <w:cs/>
        </w:rPr>
        <w:t>การแข่งเรือพายในงานประเพณีออกพรรษา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202E58" w:rsidRPr="00183C16">
        <w:rPr>
          <w:rFonts w:ascii="TH SarabunIT๙" w:hAnsi="TH SarabunIT๙" w:cs="TH SarabunIT๙"/>
          <w:color w:val="auto"/>
          <w:sz w:val="32"/>
          <w:szCs w:val="32"/>
          <w:cs/>
        </w:rPr>
        <w:t xml:space="preserve">จังหวัดมุกดาหาร </w:t>
      </w:r>
      <w:r w:rsidR="003E42AD" w:rsidRPr="00183C16">
        <w:rPr>
          <w:rFonts w:ascii="TH SarabunIT๙" w:hAnsi="TH SarabunIT๙" w:cs="TH SarabunIT๙"/>
          <w:color w:val="auto"/>
          <w:sz w:val="32"/>
          <w:szCs w:val="32"/>
          <w:cs/>
        </w:rPr>
        <w:t>เดิมพิธีตีช้างน้ำนองนั้นจะทำพิธีตีช้างน้ำนอง</w:t>
      </w:r>
      <w:r w:rsidR="00CA415E" w:rsidRPr="00183C16">
        <w:rPr>
          <w:rFonts w:ascii="TH SarabunIT๙" w:hAnsi="TH SarabunIT๙" w:cs="TH SarabunIT๙"/>
          <w:color w:val="auto"/>
          <w:sz w:val="32"/>
          <w:szCs w:val="32"/>
          <w:cs/>
        </w:rPr>
        <w:t xml:space="preserve">หรือพาเหรดเรือ </w:t>
      </w:r>
      <w:r w:rsidR="003E42AD" w:rsidRPr="00183C16">
        <w:rPr>
          <w:rFonts w:ascii="TH SarabunIT๙" w:hAnsi="TH SarabunIT๙" w:cs="TH SarabunIT๙"/>
          <w:color w:val="auto"/>
          <w:sz w:val="32"/>
          <w:szCs w:val="32"/>
          <w:cs/>
        </w:rPr>
        <w:t xml:space="preserve">ก่อนวันสุดท้ายของการแข่งขัน ๑ วัน โดยเริ่มต้นจากจุดปล่อยเรือลงมาตามลำแม่น้ำโขง ผ่านลงมากองอำนวยการถึงจุดตัดสินเรือแข่ง </w:t>
      </w:r>
      <w:r w:rsidR="00A02BA2">
        <w:rPr>
          <w:rFonts w:ascii="TH SarabunIT๙" w:hAnsi="TH SarabunIT๙" w:cs="TH SarabunIT๙" w:hint="cs"/>
          <w:color w:val="auto"/>
          <w:sz w:val="32"/>
          <w:szCs w:val="32"/>
          <w:cs/>
        </w:rPr>
        <w:t xml:space="preserve">                   </w:t>
      </w:r>
      <w:r w:rsidR="003E42AD" w:rsidRPr="00183C16">
        <w:rPr>
          <w:rFonts w:ascii="TH SarabunIT๙" w:hAnsi="TH SarabunIT๙" w:cs="TH SarabunIT๙"/>
          <w:color w:val="auto"/>
          <w:sz w:val="32"/>
          <w:szCs w:val="32"/>
          <w:cs/>
        </w:rPr>
        <w:t>(ท่าน้ำหน้าวัดศรีบุญเรือง) แต่ปัจจุบันได้เปลี่ยนแปลงเพื่อให้ความสะดวกขึ้น จึงปรับมาทำพิธีก่อนการแข่งขัน โดย</w:t>
      </w:r>
      <w:r w:rsidR="00076943" w:rsidRPr="00183C16">
        <w:rPr>
          <w:rFonts w:ascii="TH SarabunIT๙" w:hAnsi="TH SarabunIT๙" w:cs="TH SarabunIT๙"/>
          <w:sz w:val="32"/>
          <w:szCs w:val="32"/>
          <w:cs/>
        </w:rPr>
        <w:t>เรือทุกลำ</w:t>
      </w:r>
      <w:r w:rsidRPr="00183C16">
        <w:rPr>
          <w:rFonts w:ascii="TH SarabunIT๙" w:hAnsi="TH SarabunIT๙" w:cs="TH SarabunIT๙"/>
          <w:sz w:val="32"/>
          <w:szCs w:val="32"/>
          <w:cs/>
        </w:rPr>
        <w:t>จะเข</w:t>
      </w:r>
      <w:r w:rsidR="00303587" w:rsidRPr="00183C16">
        <w:rPr>
          <w:rFonts w:ascii="TH SarabunIT๙" w:hAnsi="TH SarabunIT๙" w:cs="TH SarabunIT๙"/>
          <w:sz w:val="32"/>
          <w:szCs w:val="32"/>
          <w:cs/>
        </w:rPr>
        <w:t>้าร่วมขบวนเรือ</w:t>
      </w:r>
      <w:r w:rsidR="00524BE6" w:rsidRPr="00183C16">
        <w:rPr>
          <w:rFonts w:ascii="TH SarabunIT๙" w:hAnsi="TH SarabunIT๙" w:cs="TH SarabunIT๙"/>
          <w:sz w:val="32"/>
          <w:szCs w:val="32"/>
          <w:cs/>
        </w:rPr>
        <w:t>โดย</w:t>
      </w:r>
      <w:r w:rsidR="00303587" w:rsidRPr="00183C16">
        <w:rPr>
          <w:rFonts w:ascii="TH SarabunIT๙" w:hAnsi="TH SarabunIT๙" w:cs="TH SarabunIT๙"/>
          <w:sz w:val="32"/>
          <w:szCs w:val="32"/>
          <w:cs/>
        </w:rPr>
        <w:t>ไปรวมกัน ณ ท่าน้ำ</w:t>
      </w:r>
      <w:r w:rsidRPr="00183C16">
        <w:rPr>
          <w:rFonts w:ascii="TH SarabunIT๙" w:hAnsi="TH SarabunIT๙" w:cs="TH SarabunIT๙"/>
          <w:sz w:val="32"/>
          <w:szCs w:val="32"/>
          <w:cs/>
        </w:rPr>
        <w:t>จุดใด</w:t>
      </w:r>
      <w:r w:rsidR="00CA415E" w:rsidRPr="00183C16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83C16">
        <w:rPr>
          <w:rFonts w:ascii="TH SarabunIT๙" w:hAnsi="TH SarabunIT๙" w:cs="TH SarabunIT๙"/>
          <w:sz w:val="32"/>
          <w:szCs w:val="32"/>
          <w:cs/>
        </w:rPr>
        <w:t>จุดหนึ่ง จากน</w:t>
      </w:r>
      <w:r w:rsidR="00524BE6" w:rsidRPr="00183C16">
        <w:rPr>
          <w:rFonts w:ascii="TH SarabunIT๙" w:hAnsi="TH SarabunIT๙" w:cs="TH SarabunIT๙"/>
          <w:sz w:val="32"/>
          <w:szCs w:val="32"/>
          <w:cs/>
        </w:rPr>
        <w:t>ั้นจะร่วมกันพายเรือล่องลงมาตามลำน้ำ</w:t>
      </w:r>
      <w:r w:rsidRPr="00183C16">
        <w:rPr>
          <w:rFonts w:ascii="TH SarabunIT๙" w:hAnsi="TH SarabunIT๙" w:cs="TH SarabunIT๙"/>
          <w:sz w:val="32"/>
          <w:szCs w:val="32"/>
          <w:cs/>
        </w:rPr>
        <w:t>โขง ระหว่างการพายเรือก็จะโห่ร้องเอาฤกษ์เอาชัย เคาะเกราะ ตีกล</w:t>
      </w:r>
      <w:r w:rsidR="00303587" w:rsidRPr="00183C16">
        <w:rPr>
          <w:rFonts w:ascii="TH SarabunIT๙" w:hAnsi="TH SarabunIT๙" w:cs="TH SarabunIT๙"/>
          <w:sz w:val="32"/>
          <w:szCs w:val="32"/>
          <w:cs/>
        </w:rPr>
        <w:t>องเป็นจังหวะ ขณะที่ฝีพาย</w:t>
      </w:r>
      <w:r w:rsidR="00A02BA2">
        <w:rPr>
          <w:rFonts w:ascii="TH SarabunIT๙" w:hAnsi="TH SarabunIT๙" w:cs="TH SarabunIT๙" w:hint="cs"/>
          <w:sz w:val="32"/>
          <w:szCs w:val="32"/>
          <w:cs/>
        </w:rPr>
        <w:t xml:space="preserve">              </w:t>
      </w:r>
      <w:r w:rsidR="00303587" w:rsidRPr="00183C16">
        <w:rPr>
          <w:rFonts w:ascii="TH SarabunIT๙" w:hAnsi="TH SarabunIT๙" w:cs="TH SarabunIT๙"/>
          <w:sz w:val="32"/>
          <w:szCs w:val="32"/>
          <w:cs/>
        </w:rPr>
        <w:t>จะวิดน้ำขึ้นบนฟ้า ฝอยน้ำ</w:t>
      </w:r>
      <w:r w:rsidRPr="00183C16">
        <w:rPr>
          <w:rFonts w:ascii="TH SarabunIT๙" w:hAnsi="TH SarabunIT๙" w:cs="TH SarabunIT๙"/>
          <w:sz w:val="32"/>
          <w:szCs w:val="32"/>
          <w:cs/>
        </w:rPr>
        <w:t>จากไม้พายจะกระเซ็นขึ้นบนอา</w:t>
      </w:r>
      <w:r w:rsidR="00524BE6" w:rsidRPr="00183C16">
        <w:rPr>
          <w:rFonts w:ascii="TH SarabunIT๙" w:hAnsi="TH SarabunIT๙" w:cs="TH SarabunIT๙"/>
          <w:sz w:val="32"/>
          <w:szCs w:val="32"/>
          <w:cs/>
        </w:rPr>
        <w:t>กาศ คล้ายกับโขลงช้างกำ</w:t>
      </w:r>
      <w:r w:rsidR="00303587" w:rsidRPr="00183C16">
        <w:rPr>
          <w:rFonts w:ascii="TH SarabunIT๙" w:hAnsi="TH SarabunIT๙" w:cs="TH SarabunIT๙"/>
          <w:sz w:val="32"/>
          <w:szCs w:val="32"/>
          <w:cs/>
        </w:rPr>
        <w:t>ลังเล่นน้ำ จนทำให้บริเวณน้ำ</w:t>
      </w:r>
      <w:r w:rsidRPr="00183C16">
        <w:rPr>
          <w:rFonts w:ascii="TH SarabunIT๙" w:hAnsi="TH SarabunIT๙" w:cs="TH SarabunIT๙"/>
          <w:sz w:val="32"/>
          <w:szCs w:val="32"/>
          <w:cs/>
        </w:rPr>
        <w:t>แห่งนั้นเป</w:t>
      </w:r>
      <w:r w:rsidR="00303587" w:rsidRPr="00183C16">
        <w:rPr>
          <w:rFonts w:ascii="TH SarabunIT๙" w:hAnsi="TH SarabunIT๙" w:cs="TH SarabunIT๙"/>
          <w:sz w:val="32"/>
          <w:szCs w:val="32"/>
          <w:cs/>
        </w:rPr>
        <w:t>็นคลื่นใหญ่ ซัดเข้ากระทบฝั่ง น้ำ</w:t>
      </w:r>
      <w:r w:rsidRPr="00183C16">
        <w:rPr>
          <w:rFonts w:ascii="TH SarabunIT๙" w:hAnsi="TH SarabunIT๙" w:cs="TH SarabunIT๙"/>
          <w:sz w:val="32"/>
          <w:szCs w:val="32"/>
          <w:cs/>
        </w:rPr>
        <w:t>ล้นตลิ่งและเกิดเสียงดัง</w:t>
      </w:r>
      <w:r w:rsidR="00250026" w:rsidRPr="00183C16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83C16">
        <w:rPr>
          <w:rFonts w:ascii="TH SarabunIT๙" w:hAnsi="TH SarabunIT๙" w:cs="TH SarabunIT๙"/>
          <w:sz w:val="32"/>
          <w:szCs w:val="32"/>
          <w:cs/>
        </w:rPr>
        <w:t>คนโบราณจึงเปรียบลัก</w:t>
      </w:r>
      <w:r w:rsidR="00076943" w:rsidRPr="00183C16">
        <w:rPr>
          <w:rFonts w:ascii="TH SarabunIT๙" w:hAnsi="TH SarabunIT๙" w:cs="TH SarabunIT๙"/>
          <w:sz w:val="32"/>
          <w:szCs w:val="32"/>
          <w:cs/>
        </w:rPr>
        <w:t>ษณะดังกล่าว</w:t>
      </w:r>
      <w:r w:rsidR="00A02BA2">
        <w:rPr>
          <w:rFonts w:ascii="TH SarabunIT๙" w:hAnsi="TH SarabunIT๙" w:cs="TH SarabunIT๙" w:hint="cs"/>
          <w:sz w:val="32"/>
          <w:szCs w:val="32"/>
          <w:cs/>
        </w:rPr>
        <w:t xml:space="preserve">                </w:t>
      </w:r>
      <w:r w:rsidR="00076943" w:rsidRPr="00183C16">
        <w:rPr>
          <w:rFonts w:ascii="TH SarabunIT๙" w:hAnsi="TH SarabunIT๙" w:cs="TH SarabunIT๙"/>
          <w:sz w:val="32"/>
          <w:szCs w:val="32"/>
          <w:cs/>
        </w:rPr>
        <w:t>ว่าเป็นพิธีตีช้างน้ำ</w:t>
      </w:r>
      <w:r w:rsidRPr="00183C16">
        <w:rPr>
          <w:rFonts w:ascii="TH SarabunIT๙" w:hAnsi="TH SarabunIT๙" w:cs="TH SarabunIT๙"/>
          <w:sz w:val="32"/>
          <w:szCs w:val="32"/>
          <w:cs/>
        </w:rPr>
        <w:t>นอง</w:t>
      </w:r>
    </w:p>
    <w:p w14:paraId="1D44552F" w14:textId="77777777" w:rsidR="00A63BCE" w:rsidRPr="00183C16" w:rsidRDefault="00A63BCE" w:rsidP="00EB32D9">
      <w:pPr>
        <w:pStyle w:val="Default"/>
        <w:tabs>
          <w:tab w:val="left" w:pos="1134"/>
        </w:tabs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3C9E1FB5" w14:textId="77777777" w:rsidR="00F528D0" w:rsidRPr="00F528D0" w:rsidRDefault="00F528D0" w:rsidP="00A02BA2">
      <w:pPr>
        <w:tabs>
          <w:tab w:val="left" w:pos="1134"/>
        </w:tabs>
        <w:jc w:val="thaiDistribute"/>
        <w:rPr>
          <w:rFonts w:ascii="TH SarabunIT๙" w:hAnsi="TH SarabunIT๙" w:cs="TH SarabunIT๙"/>
          <w:b/>
          <w:bCs/>
        </w:rPr>
      </w:pPr>
      <w:r w:rsidRPr="00F528D0">
        <w:rPr>
          <w:rFonts w:ascii="TH SarabunIT๙" w:hAnsi="TH SarabunIT๙" w:cs="TH SarabunIT๙" w:hint="cs"/>
          <w:b/>
          <w:bCs/>
          <w:cs/>
        </w:rPr>
        <w:lastRenderedPageBreak/>
        <w:t xml:space="preserve">1.5 ปฏิทินเทศกาล </w:t>
      </w:r>
      <w:proofErr w:type="spellStart"/>
      <w:r w:rsidRPr="00F528D0">
        <w:rPr>
          <w:rFonts w:ascii="TH SarabunIT๙" w:hAnsi="TH SarabunIT๙" w:cs="TH SarabunIT๙" w:hint="cs"/>
          <w:b/>
          <w:bCs/>
          <w:cs/>
        </w:rPr>
        <w:t>ศิลป</w:t>
      </w:r>
      <w:proofErr w:type="spellEnd"/>
      <w:r w:rsidRPr="00F528D0">
        <w:rPr>
          <w:rFonts w:ascii="TH SarabunIT๙" w:hAnsi="TH SarabunIT๙" w:cs="TH SarabunIT๙" w:hint="cs"/>
          <w:b/>
          <w:bCs/>
          <w:cs/>
        </w:rPr>
        <w:t>วัฒนธรรม ประเพณีของจังหวัดมุกดาหาร</w:t>
      </w:r>
    </w:p>
    <w:p w14:paraId="19333BC5" w14:textId="77777777" w:rsidR="00A02BA2" w:rsidRDefault="00A02BA2" w:rsidP="00A02BA2">
      <w:pPr>
        <w:tabs>
          <w:tab w:val="left" w:pos="1134"/>
        </w:tabs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cs/>
        </w:rPr>
        <w:tab/>
      </w:r>
      <w:r w:rsidRPr="00597218">
        <w:rPr>
          <w:rFonts w:ascii="TH SarabunIT๙" w:hAnsi="TH SarabunIT๙" w:cs="TH SarabunIT๙"/>
          <w:cs/>
        </w:rPr>
        <w:t>งานประเพณีที่สำคัญของจังหวัดมุกดาหาร ได้แก่ งานประเพณีแข่งเรือออกพรรษา</w:t>
      </w:r>
      <w:r>
        <w:rPr>
          <w:rFonts w:ascii="TH SarabunIT๙" w:hAnsi="TH SarabunIT๙" w:cs="TH SarabunIT๙" w:hint="cs"/>
          <w:cs/>
        </w:rPr>
        <w:t xml:space="preserve"> </w:t>
      </w:r>
      <w:r w:rsidRPr="00597218">
        <w:rPr>
          <w:rFonts w:ascii="TH SarabunIT๙" w:hAnsi="TH SarabunIT๙" w:cs="TH SarabunIT๙"/>
          <w:cs/>
        </w:rPr>
        <w:t>งานกาชาดและงานของดีจังหวัดมุกดาหาร จัดขึ้นเป็นประจำทุกปีในช่วงเดือนมกราคม งานบุญราศีและเทศกาลแห่ดาว จังหวัดมุกดาหารมีปฏิทินการจัดงานประเพณีที่สำคัญ ตามตารางที่แสดง</w:t>
      </w:r>
    </w:p>
    <w:tbl>
      <w:tblPr>
        <w:tblStyle w:val="4-5"/>
        <w:tblW w:w="9067" w:type="dxa"/>
        <w:tblLook w:val="04A0" w:firstRow="1" w:lastRow="0" w:firstColumn="1" w:lastColumn="0" w:noHBand="0" w:noVBand="1"/>
      </w:tblPr>
      <w:tblGrid>
        <w:gridCol w:w="681"/>
        <w:gridCol w:w="3175"/>
        <w:gridCol w:w="1668"/>
        <w:gridCol w:w="3543"/>
      </w:tblGrid>
      <w:tr w:rsidR="007D6B3C" w:rsidRPr="007D6B3C" w14:paraId="7D35CDC0" w14:textId="77777777" w:rsidTr="00823E4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31"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1" w:type="dxa"/>
            <w:noWrap/>
            <w:hideMark/>
          </w:tcPr>
          <w:p w14:paraId="5D88C650" w14:textId="77777777" w:rsidR="007D6B3C" w:rsidRPr="007D6B3C" w:rsidRDefault="007D6B3C" w:rsidP="00A02BA2">
            <w:pPr>
              <w:jc w:val="center"/>
              <w:rPr>
                <w:rFonts w:ascii="TH SarabunIT๙" w:eastAsia="Times New Roman" w:hAnsi="TH SarabunIT๙" w:cs="TH SarabunIT๙"/>
                <w:color w:val="000000"/>
              </w:rPr>
            </w:pPr>
            <w:r w:rsidRPr="007D6B3C">
              <w:rPr>
                <w:rFonts w:ascii="TH SarabunIT๙" w:eastAsia="Times New Roman" w:hAnsi="TH SarabunIT๙" w:cs="TH SarabunIT๙"/>
                <w:color w:val="000000"/>
                <w:cs/>
              </w:rPr>
              <w:t>ที่</w:t>
            </w:r>
          </w:p>
        </w:tc>
        <w:tc>
          <w:tcPr>
            <w:tcW w:w="3175" w:type="dxa"/>
            <w:hideMark/>
          </w:tcPr>
          <w:p w14:paraId="632CCB6B" w14:textId="77777777" w:rsidR="007D6B3C" w:rsidRPr="007D6B3C" w:rsidRDefault="007D6B3C" w:rsidP="00A02BA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7D6B3C">
              <w:rPr>
                <w:rFonts w:ascii="TH SarabunIT๙" w:eastAsia="Times New Roman" w:hAnsi="TH SarabunIT๙" w:cs="TH SarabunIT๙"/>
                <w:color w:val="000000"/>
                <w:cs/>
              </w:rPr>
              <w:t>ข้อมูลเทศกาลประเพณี</w:t>
            </w:r>
          </w:p>
        </w:tc>
        <w:tc>
          <w:tcPr>
            <w:tcW w:w="1668" w:type="dxa"/>
            <w:hideMark/>
          </w:tcPr>
          <w:p w14:paraId="4884B857" w14:textId="77777777" w:rsidR="007D6B3C" w:rsidRPr="007D6B3C" w:rsidRDefault="007D6B3C" w:rsidP="00A02BA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7D6B3C">
              <w:rPr>
                <w:rFonts w:ascii="TH SarabunIT๙" w:eastAsia="Times New Roman" w:hAnsi="TH SarabunIT๙" w:cs="TH SarabunIT๙" w:hint="cs"/>
                <w:color w:val="000000"/>
                <w:cs/>
              </w:rPr>
              <w:t>ช่วงวลา</w:t>
            </w:r>
          </w:p>
        </w:tc>
        <w:tc>
          <w:tcPr>
            <w:tcW w:w="3543" w:type="dxa"/>
          </w:tcPr>
          <w:p w14:paraId="26A0ADBC" w14:textId="77777777" w:rsidR="007D6B3C" w:rsidRPr="007D6B3C" w:rsidRDefault="007D6B3C" w:rsidP="00A02BA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  <w:cs/>
              </w:rPr>
            </w:pPr>
            <w:r w:rsidRPr="007D6B3C">
              <w:rPr>
                <w:rFonts w:ascii="TH SarabunIT๙" w:eastAsia="Times New Roman" w:hAnsi="TH SarabunIT๙" w:cs="TH SarabunIT๙"/>
                <w:color w:val="000000"/>
                <w:cs/>
              </w:rPr>
              <w:t>สถานที่จัดงาน</w:t>
            </w:r>
          </w:p>
        </w:tc>
      </w:tr>
      <w:tr w:rsidR="00A02BA2" w:rsidRPr="00A02BA2" w14:paraId="7F07AD6F" w14:textId="77777777" w:rsidTr="00823E4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7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1" w:type="dxa"/>
            <w:noWrap/>
            <w:hideMark/>
          </w:tcPr>
          <w:p w14:paraId="14233165" w14:textId="77777777" w:rsidR="00A02BA2" w:rsidRPr="007D6B3C" w:rsidRDefault="00A02BA2" w:rsidP="00A02BA2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7D6B3C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1</w:t>
            </w:r>
          </w:p>
        </w:tc>
        <w:tc>
          <w:tcPr>
            <w:tcW w:w="3175" w:type="dxa"/>
            <w:hideMark/>
          </w:tcPr>
          <w:p w14:paraId="252A9FDF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งานทำบุญตักบาตร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เทศกาลปีใหม่</w:t>
            </w:r>
          </w:p>
        </w:tc>
        <w:tc>
          <w:tcPr>
            <w:tcW w:w="1668" w:type="dxa"/>
            <w:hideMark/>
          </w:tcPr>
          <w:p w14:paraId="6F43FFFB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1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มกราคม</w:t>
            </w:r>
          </w:p>
        </w:tc>
        <w:tc>
          <w:tcPr>
            <w:tcW w:w="3543" w:type="dxa"/>
          </w:tcPr>
          <w:p w14:paraId="1EC03573" w14:textId="5F04A080" w:rsidR="007D6B3C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-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บริเวณหน้าศูนย์บริการการท่องเที่ยวจังหวัดมุกดาหาร (สวนน้ำพุ)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br/>
              <w:t>-</w:t>
            </w:r>
            <w:r w:rsidR="002A09BA">
              <w:rPr>
                <w:rFonts w:ascii="TH SarabunIT๙" w:eastAsia="Times New Roman" w:hAnsi="TH SarabunIT๙" w:cs="TH SarabunIT๙" w:hint="cs"/>
                <w:color w:val="000000"/>
                <w:cs/>
              </w:rPr>
              <w:t xml:space="preserve">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วัดศรีบุญเรือง อ.เมืองมุกดาหาร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br/>
              <w:t>-</w:t>
            </w:r>
            <w:r w:rsidR="002A09BA">
              <w:rPr>
                <w:rFonts w:ascii="TH SarabunIT๙" w:eastAsia="Times New Roman" w:hAnsi="TH SarabunIT๙" w:cs="TH SarabunIT๙" w:hint="cs"/>
                <w:color w:val="000000"/>
                <w:cs/>
              </w:rPr>
              <w:t xml:space="preserve">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 xml:space="preserve">วัดทุกแห่งและชุมชนคุณธรรมฯ </w:t>
            </w:r>
          </w:p>
          <w:p w14:paraId="4ECF3A98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ในพื้นที่จังหวัดมุกดาหาร</w:t>
            </w:r>
          </w:p>
        </w:tc>
      </w:tr>
      <w:tr w:rsidR="00A02BA2" w:rsidRPr="00A02BA2" w14:paraId="6F84741C" w14:textId="77777777" w:rsidTr="00823E41">
        <w:trPr>
          <w:trHeight w:val="8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1" w:type="dxa"/>
            <w:noWrap/>
            <w:hideMark/>
          </w:tcPr>
          <w:p w14:paraId="649581D2" w14:textId="77777777" w:rsidR="00A02BA2" w:rsidRPr="007D6B3C" w:rsidRDefault="00A02BA2" w:rsidP="00A02BA2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7D6B3C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2</w:t>
            </w:r>
          </w:p>
        </w:tc>
        <w:tc>
          <w:tcPr>
            <w:tcW w:w="3175" w:type="dxa"/>
            <w:hideMark/>
          </w:tcPr>
          <w:p w14:paraId="56A230ED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งานกาชาดและงานของดี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จังหวัดมุกดาหาร</w:t>
            </w:r>
          </w:p>
        </w:tc>
        <w:tc>
          <w:tcPr>
            <w:tcW w:w="1668" w:type="dxa"/>
            <w:hideMark/>
          </w:tcPr>
          <w:p w14:paraId="273BD38F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7 -15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 xml:space="preserve">มกราคม 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>2563</w:t>
            </w:r>
          </w:p>
        </w:tc>
        <w:tc>
          <w:tcPr>
            <w:tcW w:w="3543" w:type="dxa"/>
          </w:tcPr>
          <w:p w14:paraId="3D2FD829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หน้าศาลากลางจังหวัดมุกดาหาร</w:t>
            </w:r>
          </w:p>
        </w:tc>
      </w:tr>
      <w:tr w:rsidR="00A02BA2" w:rsidRPr="00A02BA2" w14:paraId="6F491B87" w14:textId="77777777" w:rsidTr="00823E4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1" w:type="dxa"/>
            <w:noWrap/>
            <w:hideMark/>
          </w:tcPr>
          <w:p w14:paraId="4767407F" w14:textId="77777777" w:rsidR="00A02BA2" w:rsidRPr="007D6B3C" w:rsidRDefault="00A02BA2" w:rsidP="00A02BA2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7D6B3C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3</w:t>
            </w:r>
          </w:p>
        </w:tc>
        <w:tc>
          <w:tcPr>
            <w:tcW w:w="3175" w:type="dxa"/>
            <w:hideMark/>
          </w:tcPr>
          <w:p w14:paraId="5F221862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งานค้ำคูณผู้ไทยไหว้เจดีย์หลวงปู่หล้า</w:t>
            </w:r>
          </w:p>
        </w:tc>
        <w:tc>
          <w:tcPr>
            <w:tcW w:w="1668" w:type="dxa"/>
            <w:hideMark/>
          </w:tcPr>
          <w:p w14:paraId="3A0E560C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18-19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มกราคม</w:t>
            </w:r>
          </w:p>
        </w:tc>
        <w:tc>
          <w:tcPr>
            <w:tcW w:w="3543" w:type="dxa"/>
          </w:tcPr>
          <w:p w14:paraId="5307DA28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วัดบรรพตคีรี (วัดภูจ้อ</w:t>
            </w:r>
            <w:proofErr w:type="spellStart"/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ก้อ</w:t>
            </w:r>
            <w:proofErr w:type="spellEnd"/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) อ.หนองสูง</w:t>
            </w:r>
          </w:p>
        </w:tc>
      </w:tr>
      <w:tr w:rsidR="00A02BA2" w:rsidRPr="00A02BA2" w14:paraId="19EDF644" w14:textId="77777777" w:rsidTr="00823E41">
        <w:trPr>
          <w:trHeight w:val="54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1" w:type="dxa"/>
            <w:noWrap/>
            <w:hideMark/>
          </w:tcPr>
          <w:p w14:paraId="62B1F291" w14:textId="77777777" w:rsidR="00A02BA2" w:rsidRPr="007D6B3C" w:rsidRDefault="00A02BA2" w:rsidP="00A02BA2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7D6B3C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4</w:t>
            </w:r>
          </w:p>
        </w:tc>
        <w:tc>
          <w:tcPr>
            <w:tcW w:w="3175" w:type="dxa"/>
            <w:hideMark/>
          </w:tcPr>
          <w:p w14:paraId="5FB38D80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งาน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 "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บุญข้าวาคู บูชาพระบรมสารีริกธาตุ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>"</w:t>
            </w:r>
          </w:p>
        </w:tc>
        <w:tc>
          <w:tcPr>
            <w:tcW w:w="1668" w:type="dxa"/>
            <w:hideMark/>
          </w:tcPr>
          <w:p w14:paraId="064845C3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1-2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 xml:space="preserve">กุมภาพันธ์ </w:t>
            </w:r>
          </w:p>
        </w:tc>
        <w:tc>
          <w:tcPr>
            <w:tcW w:w="3543" w:type="dxa"/>
          </w:tcPr>
          <w:p w14:paraId="1DA910A6" w14:textId="77777777" w:rsidR="007D6B3C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วัดป่าศิลาวิเวก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 xml:space="preserve">ต.มุกดาหาร </w:t>
            </w:r>
          </w:p>
          <w:p w14:paraId="79F07CBA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อ.เมืองมุกดาหาร</w:t>
            </w:r>
          </w:p>
        </w:tc>
      </w:tr>
      <w:tr w:rsidR="00A02BA2" w:rsidRPr="00A02BA2" w14:paraId="4F83B101" w14:textId="77777777" w:rsidTr="00823E4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5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1" w:type="dxa"/>
            <w:noWrap/>
            <w:hideMark/>
          </w:tcPr>
          <w:p w14:paraId="590D4A92" w14:textId="77777777" w:rsidR="00A02BA2" w:rsidRPr="007D6B3C" w:rsidRDefault="00A02BA2" w:rsidP="00A02BA2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7D6B3C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5</w:t>
            </w:r>
          </w:p>
        </w:tc>
        <w:tc>
          <w:tcPr>
            <w:tcW w:w="3175" w:type="dxa"/>
            <w:hideMark/>
          </w:tcPr>
          <w:p w14:paraId="6DF2A1E5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ประเพณีบรูไฮไทโซ่</w:t>
            </w:r>
          </w:p>
        </w:tc>
        <w:tc>
          <w:tcPr>
            <w:tcW w:w="1668" w:type="dxa"/>
            <w:hideMark/>
          </w:tcPr>
          <w:p w14:paraId="1039CCC0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6-8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กุมภาพันธ์</w:t>
            </w:r>
          </w:p>
        </w:tc>
        <w:tc>
          <w:tcPr>
            <w:tcW w:w="3543" w:type="dxa"/>
          </w:tcPr>
          <w:p w14:paraId="14708D49" w14:textId="77777777" w:rsidR="007D6B3C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สนามที่ว่าการอำเภอดงหลวง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  </w:t>
            </w:r>
          </w:p>
          <w:p w14:paraId="3CE8F174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อ.ดงหลวง</w:t>
            </w:r>
          </w:p>
        </w:tc>
      </w:tr>
      <w:tr w:rsidR="00A02BA2" w:rsidRPr="00A02BA2" w14:paraId="17BBB751" w14:textId="77777777" w:rsidTr="00823E41">
        <w:trPr>
          <w:trHeight w:val="7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1" w:type="dxa"/>
            <w:noWrap/>
            <w:hideMark/>
          </w:tcPr>
          <w:p w14:paraId="0A2A403E" w14:textId="77777777" w:rsidR="00A02BA2" w:rsidRPr="007D6B3C" w:rsidRDefault="00A02BA2" w:rsidP="00A02BA2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7D6B3C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6</w:t>
            </w:r>
          </w:p>
        </w:tc>
        <w:tc>
          <w:tcPr>
            <w:tcW w:w="3175" w:type="dxa"/>
            <w:hideMark/>
          </w:tcPr>
          <w:p w14:paraId="11EF4BF0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ออนซอนชนเผ่าชาวคำชะอี</w:t>
            </w:r>
          </w:p>
        </w:tc>
        <w:tc>
          <w:tcPr>
            <w:tcW w:w="1668" w:type="dxa"/>
            <w:hideMark/>
          </w:tcPr>
          <w:p w14:paraId="2440FF9F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8-9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กุมภาพันธ์</w:t>
            </w:r>
          </w:p>
        </w:tc>
        <w:tc>
          <w:tcPr>
            <w:tcW w:w="3543" w:type="dxa"/>
          </w:tcPr>
          <w:p w14:paraId="6C9B2A89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สนามที่ว่าการอำเภอคำชะอี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 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อ.คำชะอี</w:t>
            </w:r>
          </w:p>
        </w:tc>
      </w:tr>
      <w:tr w:rsidR="00A02BA2" w:rsidRPr="00A02BA2" w14:paraId="6091678F" w14:textId="77777777" w:rsidTr="00823E4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0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1" w:type="dxa"/>
            <w:noWrap/>
            <w:hideMark/>
          </w:tcPr>
          <w:p w14:paraId="1774677C" w14:textId="77777777" w:rsidR="00A02BA2" w:rsidRPr="007D6B3C" w:rsidRDefault="00A02BA2" w:rsidP="00A02BA2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7D6B3C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7</w:t>
            </w:r>
          </w:p>
        </w:tc>
        <w:tc>
          <w:tcPr>
            <w:tcW w:w="3175" w:type="dxa"/>
            <w:hideMark/>
          </w:tcPr>
          <w:p w14:paraId="67B2B758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มหกรรมบุญข้าวจี่บ้านค้อ</w:t>
            </w:r>
          </w:p>
        </w:tc>
        <w:tc>
          <w:tcPr>
            <w:tcW w:w="1668" w:type="dxa"/>
            <w:hideMark/>
          </w:tcPr>
          <w:p w14:paraId="4E3086C1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8-9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กุมภาพันธ์</w:t>
            </w:r>
          </w:p>
        </w:tc>
        <w:tc>
          <w:tcPr>
            <w:tcW w:w="3543" w:type="dxa"/>
          </w:tcPr>
          <w:p w14:paraId="36AE8782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บ้านค้อ อ.คำชะอี</w:t>
            </w:r>
          </w:p>
        </w:tc>
      </w:tr>
      <w:tr w:rsidR="00A02BA2" w:rsidRPr="00A02BA2" w14:paraId="6AFE8362" w14:textId="77777777" w:rsidTr="00823E41">
        <w:trPr>
          <w:trHeight w:val="154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1" w:type="dxa"/>
            <w:noWrap/>
            <w:hideMark/>
          </w:tcPr>
          <w:p w14:paraId="453EB0EA" w14:textId="77777777" w:rsidR="00A02BA2" w:rsidRPr="007D6B3C" w:rsidRDefault="00A02BA2" w:rsidP="00A02BA2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7D6B3C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8</w:t>
            </w:r>
          </w:p>
        </w:tc>
        <w:tc>
          <w:tcPr>
            <w:tcW w:w="3175" w:type="dxa"/>
            <w:hideMark/>
          </w:tcPr>
          <w:p w14:paraId="1115E44A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งานประเพณีบุญกองข้าว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บุญเปิดประตูเล้า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บุญกองข้าว ไขประตูเล้า</w:t>
            </w:r>
          </w:p>
        </w:tc>
        <w:tc>
          <w:tcPr>
            <w:tcW w:w="1668" w:type="dxa"/>
            <w:hideMark/>
          </w:tcPr>
          <w:p w14:paraId="0FE3B836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กุมภาพันธ์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br/>
            </w:r>
          </w:p>
        </w:tc>
        <w:tc>
          <w:tcPr>
            <w:tcW w:w="3543" w:type="dxa"/>
          </w:tcPr>
          <w:p w14:paraId="2E1EB47A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  <w:cs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-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ชุมชนคุณธรรมวัดโพธิ์ศรีแก้ว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br/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ต.นาโสก อ.เมืองมุกดาหาร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br/>
              <w:t xml:space="preserve">-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ชุมชนคุณธรรมฯ ในพื้นที่จังหวัดมุกดาหาร</w:t>
            </w:r>
          </w:p>
        </w:tc>
      </w:tr>
      <w:tr w:rsidR="00A02BA2" w:rsidRPr="00A02BA2" w14:paraId="7AE6E99F" w14:textId="77777777" w:rsidTr="00823E4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1" w:type="dxa"/>
            <w:noWrap/>
            <w:hideMark/>
          </w:tcPr>
          <w:p w14:paraId="4103495A" w14:textId="77777777" w:rsidR="00A02BA2" w:rsidRPr="007D6B3C" w:rsidRDefault="00A02BA2" w:rsidP="00A02BA2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7D6B3C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9</w:t>
            </w:r>
          </w:p>
        </w:tc>
        <w:tc>
          <w:tcPr>
            <w:tcW w:w="3175" w:type="dxa"/>
            <w:hideMark/>
          </w:tcPr>
          <w:p w14:paraId="3621DA30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เทศกาลเที่ยวลานหิน</w:t>
            </w:r>
            <w:proofErr w:type="spellStart"/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มุจ</w:t>
            </w:r>
            <w:proofErr w:type="spellEnd"/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ลินท</w:t>
            </w:r>
            <w:proofErr w:type="spellStart"/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ร์</w:t>
            </w:r>
            <w:proofErr w:type="spellEnd"/>
          </w:p>
        </w:tc>
        <w:tc>
          <w:tcPr>
            <w:tcW w:w="1668" w:type="dxa"/>
            <w:hideMark/>
          </w:tcPr>
          <w:p w14:paraId="4BBC2AC5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  <w:cs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กุมภาพันธ์</w:t>
            </w:r>
          </w:p>
        </w:tc>
        <w:tc>
          <w:tcPr>
            <w:tcW w:w="3543" w:type="dxa"/>
          </w:tcPr>
          <w:p w14:paraId="0CC19E69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  <w:cs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อุทยานแห่งชาติภูผาเทิบ</w:t>
            </w:r>
          </w:p>
        </w:tc>
      </w:tr>
      <w:tr w:rsidR="00A02BA2" w:rsidRPr="00A02BA2" w14:paraId="40F6956D" w14:textId="77777777" w:rsidTr="00823E41">
        <w:trPr>
          <w:trHeight w:val="8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1" w:type="dxa"/>
            <w:noWrap/>
            <w:hideMark/>
          </w:tcPr>
          <w:p w14:paraId="079D83E8" w14:textId="77777777" w:rsidR="00A02BA2" w:rsidRPr="007D6B3C" w:rsidRDefault="00A02BA2" w:rsidP="00A02BA2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7D6B3C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10</w:t>
            </w:r>
          </w:p>
        </w:tc>
        <w:tc>
          <w:tcPr>
            <w:tcW w:w="3175" w:type="dxa"/>
            <w:hideMark/>
          </w:tcPr>
          <w:p w14:paraId="40DA1A99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ฤดูกาลเที่ยวหาดมโนภิรมย์</w:t>
            </w:r>
          </w:p>
        </w:tc>
        <w:tc>
          <w:tcPr>
            <w:tcW w:w="1668" w:type="dxa"/>
            <w:hideMark/>
          </w:tcPr>
          <w:p w14:paraId="0A3B25B8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กุมภาพันธ์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 -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เมษายน</w:t>
            </w:r>
          </w:p>
        </w:tc>
        <w:tc>
          <w:tcPr>
            <w:tcW w:w="3543" w:type="dxa"/>
          </w:tcPr>
          <w:p w14:paraId="1A22B7EC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  <w:cs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เทศบาลตำบล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br/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ชะโนด อ.หว้านใหญ่</w:t>
            </w:r>
          </w:p>
        </w:tc>
      </w:tr>
      <w:tr w:rsidR="00A02BA2" w:rsidRPr="00A02BA2" w14:paraId="5C69A77E" w14:textId="77777777" w:rsidTr="00823E4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1" w:type="dxa"/>
            <w:noWrap/>
            <w:hideMark/>
          </w:tcPr>
          <w:p w14:paraId="4ECF5562" w14:textId="77777777" w:rsidR="00A02BA2" w:rsidRPr="007D6B3C" w:rsidRDefault="00A02BA2" w:rsidP="00A02BA2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7D6B3C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11</w:t>
            </w:r>
          </w:p>
        </w:tc>
        <w:tc>
          <w:tcPr>
            <w:tcW w:w="3175" w:type="dxa"/>
            <w:hideMark/>
          </w:tcPr>
          <w:p w14:paraId="030B61D4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ฤดูกาลเที่ยวแก่งกะเบา</w:t>
            </w:r>
          </w:p>
        </w:tc>
        <w:tc>
          <w:tcPr>
            <w:tcW w:w="1668" w:type="dxa"/>
            <w:hideMark/>
          </w:tcPr>
          <w:p w14:paraId="66B4B198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กุมภาพันธ์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 -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เมษายน</w:t>
            </w:r>
          </w:p>
        </w:tc>
        <w:tc>
          <w:tcPr>
            <w:tcW w:w="3543" w:type="dxa"/>
          </w:tcPr>
          <w:p w14:paraId="3D0DFB2C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  <w:cs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อ.หว้านใหญ่</w:t>
            </w:r>
          </w:p>
        </w:tc>
      </w:tr>
      <w:tr w:rsidR="00A02BA2" w:rsidRPr="00A02BA2" w14:paraId="0B380F05" w14:textId="77777777" w:rsidTr="00823E41">
        <w:trPr>
          <w:trHeight w:val="7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1" w:type="dxa"/>
            <w:noWrap/>
            <w:hideMark/>
          </w:tcPr>
          <w:p w14:paraId="5C4B64D0" w14:textId="77777777" w:rsidR="00A02BA2" w:rsidRPr="007D6B3C" w:rsidRDefault="00A02BA2" w:rsidP="00A02BA2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7D6B3C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12</w:t>
            </w:r>
          </w:p>
        </w:tc>
        <w:tc>
          <w:tcPr>
            <w:tcW w:w="3175" w:type="dxa"/>
            <w:hideMark/>
          </w:tcPr>
          <w:p w14:paraId="536769CF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  <w:cs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งานโฮมเหง้า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เผ่าผู้ไทยไหว้พระไกรสรราชเมืองหนองสูง</w:t>
            </w:r>
          </w:p>
        </w:tc>
        <w:tc>
          <w:tcPr>
            <w:tcW w:w="1668" w:type="dxa"/>
            <w:hideMark/>
          </w:tcPr>
          <w:p w14:paraId="415319C5" w14:textId="77777777" w:rsidR="00A02BA2" w:rsidRPr="00A02BA2" w:rsidRDefault="007D6B3C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>
              <w:rPr>
                <w:rFonts w:ascii="TH SarabunIT๙" w:eastAsia="Times New Roman" w:hAnsi="TH SarabunIT๙" w:cs="TH SarabunIT๙" w:hint="cs"/>
                <w:color w:val="000000"/>
                <w:cs/>
              </w:rPr>
              <w:t xml:space="preserve">8-9 </w:t>
            </w:r>
            <w:r w:rsidR="00A02BA2"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มีนาคม</w:t>
            </w:r>
          </w:p>
        </w:tc>
        <w:tc>
          <w:tcPr>
            <w:tcW w:w="3543" w:type="dxa"/>
          </w:tcPr>
          <w:p w14:paraId="2C105FCD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สนามกีฬากลาง อ.หนองสูง</w:t>
            </w:r>
          </w:p>
        </w:tc>
      </w:tr>
      <w:tr w:rsidR="00A02BA2" w:rsidRPr="00A02BA2" w14:paraId="7C784823" w14:textId="77777777" w:rsidTr="00823E4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1" w:type="dxa"/>
            <w:noWrap/>
            <w:hideMark/>
          </w:tcPr>
          <w:p w14:paraId="00A4FA9A" w14:textId="77777777" w:rsidR="00A02BA2" w:rsidRPr="007D6B3C" w:rsidRDefault="00A02BA2" w:rsidP="00A02BA2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7D6B3C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13</w:t>
            </w:r>
          </w:p>
        </w:tc>
        <w:tc>
          <w:tcPr>
            <w:tcW w:w="3175" w:type="dxa"/>
            <w:hideMark/>
          </w:tcPr>
          <w:p w14:paraId="542E99DF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งานประเพณีบุญผะเหวด</w:t>
            </w:r>
          </w:p>
        </w:tc>
        <w:tc>
          <w:tcPr>
            <w:tcW w:w="1668" w:type="dxa"/>
            <w:hideMark/>
          </w:tcPr>
          <w:p w14:paraId="1AD1D522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  <w:cs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มีนาคม</w:t>
            </w:r>
          </w:p>
        </w:tc>
        <w:tc>
          <w:tcPr>
            <w:tcW w:w="3543" w:type="dxa"/>
          </w:tcPr>
          <w:p w14:paraId="7EEA457A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  <w:cs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วัดนิคมเกษตร อ.นิคมคำสร้อย</w:t>
            </w:r>
          </w:p>
        </w:tc>
      </w:tr>
      <w:tr w:rsidR="00A02BA2" w:rsidRPr="00A02BA2" w14:paraId="46D9C356" w14:textId="77777777" w:rsidTr="00823E41">
        <w:trPr>
          <w:trHeight w:val="71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1" w:type="dxa"/>
            <w:noWrap/>
            <w:hideMark/>
          </w:tcPr>
          <w:p w14:paraId="2D74596E" w14:textId="77777777" w:rsidR="00A02BA2" w:rsidRPr="007D6B3C" w:rsidRDefault="00A02BA2" w:rsidP="00A02BA2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7D6B3C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lastRenderedPageBreak/>
              <w:t>14</w:t>
            </w:r>
          </w:p>
        </w:tc>
        <w:tc>
          <w:tcPr>
            <w:tcW w:w="3175" w:type="dxa"/>
            <w:hideMark/>
          </w:tcPr>
          <w:p w14:paraId="6397AE65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งานบวงสรวงพญาศรีภุชงค์นาคราช</w:t>
            </w:r>
          </w:p>
        </w:tc>
        <w:tc>
          <w:tcPr>
            <w:tcW w:w="1668" w:type="dxa"/>
            <w:hideMark/>
          </w:tcPr>
          <w:p w14:paraId="4D0A45F0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12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 xml:space="preserve">เมษายน </w:t>
            </w:r>
          </w:p>
        </w:tc>
        <w:tc>
          <w:tcPr>
            <w:tcW w:w="3543" w:type="dxa"/>
          </w:tcPr>
          <w:p w14:paraId="1E29DB96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ลานประติมากรรม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br/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แก่งกะเบา อ.หว้านใหญ่</w:t>
            </w:r>
          </w:p>
        </w:tc>
      </w:tr>
      <w:tr w:rsidR="00A02BA2" w:rsidRPr="00A02BA2" w14:paraId="4E3A3DA5" w14:textId="77777777" w:rsidTr="00823E4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1" w:type="dxa"/>
            <w:noWrap/>
            <w:hideMark/>
          </w:tcPr>
          <w:p w14:paraId="2B279CC6" w14:textId="77777777" w:rsidR="00A02BA2" w:rsidRPr="007D6B3C" w:rsidRDefault="00A02BA2" w:rsidP="00A02BA2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7D6B3C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15</w:t>
            </w:r>
          </w:p>
        </w:tc>
        <w:tc>
          <w:tcPr>
            <w:tcW w:w="3175" w:type="dxa"/>
            <w:hideMark/>
          </w:tcPr>
          <w:p w14:paraId="29B62C4D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 xml:space="preserve">งานสืบสานประเพณีสงกรานต์ 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4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แผ่นดิน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อินโดจีน</w:t>
            </w:r>
          </w:p>
        </w:tc>
        <w:tc>
          <w:tcPr>
            <w:tcW w:w="1668" w:type="dxa"/>
            <w:hideMark/>
          </w:tcPr>
          <w:p w14:paraId="4CCE4DAE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13-14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เมษายน</w:t>
            </w:r>
          </w:p>
        </w:tc>
        <w:tc>
          <w:tcPr>
            <w:tcW w:w="3543" w:type="dxa"/>
          </w:tcPr>
          <w:p w14:paraId="2186DF89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บริเวณสวนสาธารณะเฉลิมพระเกียรติกาญจนาภิเษก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 (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หนองนาบึง) อ.เมืองมุกดาหาร</w:t>
            </w:r>
          </w:p>
        </w:tc>
      </w:tr>
      <w:tr w:rsidR="00A02BA2" w:rsidRPr="00A02BA2" w14:paraId="199DC214" w14:textId="77777777" w:rsidTr="00823E41">
        <w:trPr>
          <w:trHeight w:val="71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1" w:type="dxa"/>
            <w:noWrap/>
            <w:hideMark/>
          </w:tcPr>
          <w:p w14:paraId="2B5BC998" w14:textId="77777777" w:rsidR="00A02BA2" w:rsidRPr="007D6B3C" w:rsidRDefault="00A02BA2" w:rsidP="00A02BA2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7D6B3C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16</w:t>
            </w:r>
          </w:p>
        </w:tc>
        <w:tc>
          <w:tcPr>
            <w:tcW w:w="3175" w:type="dxa"/>
            <w:hideMark/>
          </w:tcPr>
          <w:p w14:paraId="7B51A036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ประเพณีกินข้าวปุ้นบุญบั้งไฟล้านตำบลคำชะอี</w:t>
            </w:r>
          </w:p>
        </w:tc>
        <w:tc>
          <w:tcPr>
            <w:tcW w:w="1668" w:type="dxa"/>
            <w:hideMark/>
          </w:tcPr>
          <w:p w14:paraId="057C2936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5-6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พฤษภาคม</w:t>
            </w:r>
          </w:p>
        </w:tc>
        <w:tc>
          <w:tcPr>
            <w:tcW w:w="3543" w:type="dxa"/>
          </w:tcPr>
          <w:p w14:paraId="0745BE2F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ตำบลคำชะอี อ.คำชะอี</w:t>
            </w:r>
          </w:p>
        </w:tc>
      </w:tr>
      <w:tr w:rsidR="00A02BA2" w:rsidRPr="00A02BA2" w14:paraId="0069D7A2" w14:textId="77777777" w:rsidTr="00823E4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3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1" w:type="dxa"/>
            <w:noWrap/>
            <w:hideMark/>
          </w:tcPr>
          <w:p w14:paraId="542B4B29" w14:textId="77777777" w:rsidR="00A02BA2" w:rsidRPr="007D6B3C" w:rsidRDefault="00A02BA2" w:rsidP="00A02BA2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7D6B3C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17</w:t>
            </w:r>
          </w:p>
        </w:tc>
        <w:tc>
          <w:tcPr>
            <w:tcW w:w="3175" w:type="dxa"/>
            <w:hideMark/>
          </w:tcPr>
          <w:p w14:paraId="1BEF5231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งานประเพณีบุญเดือนหก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 (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บุญบั้งไฟ)</w:t>
            </w:r>
          </w:p>
        </w:tc>
        <w:tc>
          <w:tcPr>
            <w:tcW w:w="1668" w:type="dxa"/>
            <w:hideMark/>
          </w:tcPr>
          <w:p w14:paraId="4730E3AA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10-12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พฤษภาคม</w:t>
            </w:r>
          </w:p>
        </w:tc>
        <w:tc>
          <w:tcPr>
            <w:tcW w:w="3543" w:type="dxa"/>
          </w:tcPr>
          <w:p w14:paraId="399ABDA3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 xml:space="preserve">บ้านนาอุดม อ.นิคมคำสร้อย 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,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ศาลเจ้าปู่ดอนตาล อ.ดอนตาล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 (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ริมเขื่อนแม่น้ำโขง) และชุมชนคุณธรรมในพื้นที่จังหวัดมุกดาหาร</w:t>
            </w:r>
          </w:p>
        </w:tc>
      </w:tr>
      <w:tr w:rsidR="00A02BA2" w:rsidRPr="00A02BA2" w14:paraId="341A1B84" w14:textId="77777777" w:rsidTr="00823E41">
        <w:trPr>
          <w:trHeight w:val="111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1" w:type="dxa"/>
            <w:noWrap/>
            <w:hideMark/>
          </w:tcPr>
          <w:p w14:paraId="778204EA" w14:textId="77777777" w:rsidR="00A02BA2" w:rsidRPr="007D6B3C" w:rsidRDefault="00A02BA2" w:rsidP="00A02BA2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7D6B3C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18</w:t>
            </w:r>
          </w:p>
        </w:tc>
        <w:tc>
          <w:tcPr>
            <w:tcW w:w="3175" w:type="dxa"/>
            <w:hideMark/>
          </w:tcPr>
          <w:p w14:paraId="52038583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งานสัปดาห์ส่งเสริมพระพุทธศาสนา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เนื่องในเทศกาลวิสาขบูชา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</w:p>
        </w:tc>
        <w:tc>
          <w:tcPr>
            <w:tcW w:w="1668" w:type="dxa"/>
            <w:hideMark/>
          </w:tcPr>
          <w:p w14:paraId="6C25C83B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พฤษภาคม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br/>
            </w:r>
          </w:p>
        </w:tc>
        <w:tc>
          <w:tcPr>
            <w:tcW w:w="3543" w:type="dxa"/>
          </w:tcPr>
          <w:p w14:paraId="007F70E1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  <w:cs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-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วัดศรีบุญเรือง อ.เมืองมุกดาหาร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br/>
              <w:t xml:space="preserve">-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วัดทุกแห่งและชุมชนคุณธรรมฯ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br/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ในพื้นที่จังหวัดมุกดาหาร</w:t>
            </w:r>
          </w:p>
        </w:tc>
      </w:tr>
      <w:tr w:rsidR="00A02BA2" w:rsidRPr="00A02BA2" w14:paraId="4EE3E29E" w14:textId="77777777" w:rsidTr="00823E4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1" w:type="dxa"/>
            <w:noWrap/>
            <w:hideMark/>
          </w:tcPr>
          <w:p w14:paraId="689E5E22" w14:textId="77777777" w:rsidR="00A02BA2" w:rsidRPr="007D6B3C" w:rsidRDefault="00A02BA2" w:rsidP="00A02BA2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7D6B3C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19</w:t>
            </w:r>
          </w:p>
        </w:tc>
        <w:tc>
          <w:tcPr>
            <w:tcW w:w="3175" w:type="dxa"/>
            <w:hideMark/>
          </w:tcPr>
          <w:p w14:paraId="1E8E3920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 xml:space="preserve">งานบวงสรวงองค์ปู่พญานาค ศาลพญานาค สะพานมิตรภาพไทย-ลาว แห่งที่ 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>2</w:t>
            </w:r>
          </w:p>
        </w:tc>
        <w:tc>
          <w:tcPr>
            <w:tcW w:w="1668" w:type="dxa"/>
            <w:hideMark/>
          </w:tcPr>
          <w:p w14:paraId="513238AC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8-9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 xml:space="preserve">มิถุนายน </w:t>
            </w:r>
          </w:p>
        </w:tc>
        <w:tc>
          <w:tcPr>
            <w:tcW w:w="3543" w:type="dxa"/>
          </w:tcPr>
          <w:p w14:paraId="0EB4F33B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 xml:space="preserve">ศาลพญานาค สะพานมิตรภาพไทย-ลาว แห่งที่ 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>2 (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มุกดาหาร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 -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สะหวันนะเขต) อ.เมืองมุกดาหาร</w:t>
            </w:r>
          </w:p>
        </w:tc>
      </w:tr>
      <w:tr w:rsidR="00A02BA2" w:rsidRPr="00A02BA2" w14:paraId="1ADEADDA" w14:textId="77777777" w:rsidTr="00823E41">
        <w:trPr>
          <w:trHeight w:val="111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1" w:type="dxa"/>
            <w:noWrap/>
            <w:hideMark/>
          </w:tcPr>
          <w:p w14:paraId="1779AC7B" w14:textId="77777777" w:rsidR="00A02BA2" w:rsidRPr="007D6B3C" w:rsidRDefault="00A02BA2" w:rsidP="00A02BA2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7D6B3C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20</w:t>
            </w:r>
          </w:p>
        </w:tc>
        <w:tc>
          <w:tcPr>
            <w:tcW w:w="3175" w:type="dxa"/>
            <w:hideMark/>
          </w:tcPr>
          <w:p w14:paraId="31DA9F6F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งานสัปดาห์ส่งเสริมพระพุทธศาสนา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เนื่องในเทศกาลอาสาฬหบูชาและเข้าพรรษา</w:t>
            </w:r>
          </w:p>
        </w:tc>
        <w:tc>
          <w:tcPr>
            <w:tcW w:w="1668" w:type="dxa"/>
            <w:hideMark/>
          </w:tcPr>
          <w:p w14:paraId="2B233A5F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กรกฎาคม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br/>
            </w:r>
          </w:p>
        </w:tc>
        <w:tc>
          <w:tcPr>
            <w:tcW w:w="3543" w:type="dxa"/>
          </w:tcPr>
          <w:p w14:paraId="01830836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  <w:cs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-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วัดศรีบุญเรือง อ.เมืองมุกดาหาร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br/>
              <w:t xml:space="preserve">-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วัดทุกแห่งและชุมชนคุณธรรมฯ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br/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ในพื้นที่จังหวัดมุกดาหาร</w:t>
            </w:r>
          </w:p>
        </w:tc>
      </w:tr>
      <w:tr w:rsidR="00A02BA2" w:rsidRPr="00A02BA2" w14:paraId="2F12CCBC" w14:textId="77777777" w:rsidTr="00823E4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1" w:type="dxa"/>
            <w:noWrap/>
            <w:hideMark/>
          </w:tcPr>
          <w:p w14:paraId="6BC03A71" w14:textId="77777777" w:rsidR="00A02BA2" w:rsidRPr="007D6B3C" w:rsidRDefault="00A02BA2" w:rsidP="00A02BA2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7D6B3C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21</w:t>
            </w:r>
          </w:p>
        </w:tc>
        <w:tc>
          <w:tcPr>
            <w:tcW w:w="3175" w:type="dxa"/>
            <w:hideMark/>
          </w:tcPr>
          <w:p w14:paraId="488EF9DF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งานเฉลิมฉลองหอแก้วมุกดาหาร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ครบ ๒๔ ปี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</w:p>
        </w:tc>
        <w:tc>
          <w:tcPr>
            <w:tcW w:w="1668" w:type="dxa"/>
            <w:hideMark/>
          </w:tcPr>
          <w:p w14:paraId="3014C923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กรกฎาคม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br/>
            </w:r>
          </w:p>
        </w:tc>
        <w:tc>
          <w:tcPr>
            <w:tcW w:w="3543" w:type="dxa"/>
          </w:tcPr>
          <w:p w14:paraId="2875177D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  <w:cs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บริเวณหอแก้วมุกดาหาร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   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br/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ถนนมุกดาหาร - ดอนตาล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br/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อ.เมืองมุกดาหาร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 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จ.มุกดาหาร</w:t>
            </w:r>
          </w:p>
        </w:tc>
      </w:tr>
      <w:tr w:rsidR="00A02BA2" w:rsidRPr="00A02BA2" w14:paraId="46C1E8A4" w14:textId="77777777" w:rsidTr="00823E41">
        <w:trPr>
          <w:trHeight w:val="8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1" w:type="dxa"/>
            <w:noWrap/>
            <w:hideMark/>
          </w:tcPr>
          <w:p w14:paraId="7F451638" w14:textId="77777777" w:rsidR="00A02BA2" w:rsidRPr="007D6B3C" w:rsidRDefault="00A02BA2" w:rsidP="00A02BA2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7D6B3C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22</w:t>
            </w:r>
          </w:p>
        </w:tc>
        <w:tc>
          <w:tcPr>
            <w:tcW w:w="3175" w:type="dxa"/>
            <w:hideMark/>
          </w:tcPr>
          <w:p w14:paraId="18725EF4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บุญข้าวประดับดิน</w:t>
            </w:r>
          </w:p>
        </w:tc>
        <w:tc>
          <w:tcPr>
            <w:tcW w:w="1668" w:type="dxa"/>
            <w:hideMark/>
          </w:tcPr>
          <w:p w14:paraId="76B16CD0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s/>
              </w:rPr>
            </w:pPr>
            <w:r w:rsidRPr="00A02BA2">
              <w:rPr>
                <w:rFonts w:ascii="TH SarabunIT๙" w:eastAsia="Times New Roman" w:hAnsi="TH SarabunIT๙" w:cs="TH SarabunIT๙"/>
                <w:cs/>
              </w:rPr>
              <w:t>สิงหาคม</w:t>
            </w:r>
          </w:p>
        </w:tc>
        <w:tc>
          <w:tcPr>
            <w:tcW w:w="3543" w:type="dxa"/>
          </w:tcPr>
          <w:p w14:paraId="0FA84DEB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s/>
              </w:rPr>
            </w:pPr>
            <w:r w:rsidRPr="00A02BA2">
              <w:rPr>
                <w:rFonts w:ascii="TH SarabunIT๙" w:eastAsia="Times New Roman" w:hAnsi="TH SarabunIT๙" w:cs="TH SarabunIT๙"/>
                <w:cs/>
              </w:rPr>
              <w:t>วัดทุกแห่งและชุมชนคุณธรรมฯ ในพื้นที่จังหวัดมุกดาหาร</w:t>
            </w:r>
          </w:p>
        </w:tc>
      </w:tr>
      <w:tr w:rsidR="00A02BA2" w:rsidRPr="00A02BA2" w14:paraId="523DFAFC" w14:textId="77777777" w:rsidTr="00823E4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3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1" w:type="dxa"/>
            <w:noWrap/>
            <w:hideMark/>
          </w:tcPr>
          <w:p w14:paraId="1806C53B" w14:textId="77777777" w:rsidR="00A02BA2" w:rsidRPr="007D6B3C" w:rsidRDefault="00A02BA2" w:rsidP="00A02BA2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7D6B3C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23</w:t>
            </w:r>
          </w:p>
        </w:tc>
        <w:tc>
          <w:tcPr>
            <w:tcW w:w="3175" w:type="dxa"/>
            <w:hideMark/>
          </w:tcPr>
          <w:p w14:paraId="56C92041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จุดเทียนขึ้นภู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บูชาพระใหญ่</w:t>
            </w:r>
          </w:p>
        </w:tc>
        <w:tc>
          <w:tcPr>
            <w:tcW w:w="1668" w:type="dxa"/>
            <w:hideMark/>
          </w:tcPr>
          <w:p w14:paraId="7CE743D0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กันยายน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</w:p>
        </w:tc>
        <w:tc>
          <w:tcPr>
            <w:tcW w:w="3543" w:type="dxa"/>
          </w:tcPr>
          <w:p w14:paraId="4F217979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  <w:cs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วัดรอยพระพุทธบาทภูมโนรมย์ อ.เมืองมุกดาหาร</w:t>
            </w:r>
          </w:p>
        </w:tc>
      </w:tr>
      <w:tr w:rsidR="00A02BA2" w:rsidRPr="00A02BA2" w14:paraId="6A853D23" w14:textId="77777777" w:rsidTr="00823E41">
        <w:trPr>
          <w:trHeight w:val="12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1" w:type="dxa"/>
            <w:noWrap/>
            <w:hideMark/>
          </w:tcPr>
          <w:p w14:paraId="2ED28232" w14:textId="77777777" w:rsidR="00A02BA2" w:rsidRPr="007D6B3C" w:rsidRDefault="00A02BA2" w:rsidP="00A02BA2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7D6B3C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24</w:t>
            </w:r>
          </w:p>
        </w:tc>
        <w:tc>
          <w:tcPr>
            <w:tcW w:w="3175" w:type="dxa"/>
            <w:hideMark/>
          </w:tcPr>
          <w:p w14:paraId="5CD97A2D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งานสัปดาห์ส่งเสริมพระพุทธศาสนา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เนื่องในเทศกาล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br/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ออกพรรษา</w:t>
            </w:r>
          </w:p>
        </w:tc>
        <w:tc>
          <w:tcPr>
            <w:tcW w:w="1668" w:type="dxa"/>
            <w:hideMark/>
          </w:tcPr>
          <w:p w14:paraId="1E30EB2A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ตุลาคม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br/>
            </w:r>
          </w:p>
        </w:tc>
        <w:tc>
          <w:tcPr>
            <w:tcW w:w="3543" w:type="dxa"/>
          </w:tcPr>
          <w:p w14:paraId="55BA636D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  <w:cs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-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วัดศรีบุญเรือง อ.เมืองมุกดาหาร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br/>
              <w:t xml:space="preserve">-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วัดทุกแห่งและชุมชนคุณธรรมฯ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br/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ในพื้นที่จังหวัดมุกดาหาร</w:t>
            </w:r>
          </w:p>
        </w:tc>
      </w:tr>
      <w:tr w:rsidR="00A02BA2" w:rsidRPr="00A02BA2" w14:paraId="0403FB59" w14:textId="77777777" w:rsidTr="00823E4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1" w:type="dxa"/>
            <w:noWrap/>
            <w:hideMark/>
          </w:tcPr>
          <w:p w14:paraId="1487612D" w14:textId="77777777" w:rsidR="00A02BA2" w:rsidRPr="007D6B3C" w:rsidRDefault="00A02BA2" w:rsidP="00A02BA2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7D6B3C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25</w:t>
            </w:r>
          </w:p>
        </w:tc>
        <w:tc>
          <w:tcPr>
            <w:tcW w:w="3175" w:type="dxa"/>
            <w:hideMark/>
          </w:tcPr>
          <w:p w14:paraId="28A7BFAF" w14:textId="3D44342B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A09BA">
              <w:rPr>
                <w:rFonts w:ascii="TH SarabunIT๙" w:eastAsia="Times New Roman" w:hAnsi="TH SarabunIT๙" w:cs="TH SarabunIT๙"/>
                <w:color w:val="000000"/>
                <w:spacing w:val="-6"/>
                <w:cs/>
              </w:rPr>
              <w:t>งานแข่งเรือยาวออกพรรษาไทย-ลาว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ตีช้างน้ำนอง (มุกดาหาร-สะหวันนะเขต)</w:t>
            </w:r>
          </w:p>
        </w:tc>
        <w:tc>
          <w:tcPr>
            <w:tcW w:w="1668" w:type="dxa"/>
            <w:hideMark/>
          </w:tcPr>
          <w:p w14:paraId="4671693A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ขึ้น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 13-15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 xml:space="preserve">ค่ำ เดือน 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11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ทุกปี (ตุลาคม)</w:t>
            </w:r>
          </w:p>
        </w:tc>
        <w:tc>
          <w:tcPr>
            <w:tcW w:w="3543" w:type="dxa"/>
          </w:tcPr>
          <w:p w14:paraId="1C4C7C2B" w14:textId="77777777" w:rsidR="002A09BA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ริมฝั่งแม่น้ำโขง หน้าตลาดอินโดจีน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</w:p>
          <w:p w14:paraId="07DEA8F2" w14:textId="4F8E2C76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  <w:cs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อ.เมืองมุกดาหาร</w:t>
            </w:r>
          </w:p>
        </w:tc>
      </w:tr>
      <w:tr w:rsidR="00A02BA2" w:rsidRPr="00A02BA2" w14:paraId="3902B7A3" w14:textId="77777777" w:rsidTr="00823E41">
        <w:trPr>
          <w:trHeight w:val="70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1" w:type="dxa"/>
            <w:noWrap/>
            <w:hideMark/>
          </w:tcPr>
          <w:p w14:paraId="27CE37FC" w14:textId="77777777" w:rsidR="00A02BA2" w:rsidRPr="007D6B3C" w:rsidRDefault="00A02BA2" w:rsidP="00A02BA2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7D6B3C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lastRenderedPageBreak/>
              <w:t>26</w:t>
            </w:r>
          </w:p>
        </w:tc>
        <w:tc>
          <w:tcPr>
            <w:tcW w:w="3175" w:type="dxa"/>
            <w:hideMark/>
          </w:tcPr>
          <w:p w14:paraId="2D46904C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งานเฉลิมฉลองบุญราศรีวัดสองคอน</w:t>
            </w:r>
          </w:p>
        </w:tc>
        <w:tc>
          <w:tcPr>
            <w:tcW w:w="1668" w:type="dxa"/>
            <w:hideMark/>
          </w:tcPr>
          <w:p w14:paraId="071A6D9C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22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ตุลาคม</w:t>
            </w:r>
          </w:p>
        </w:tc>
        <w:tc>
          <w:tcPr>
            <w:tcW w:w="3543" w:type="dxa"/>
          </w:tcPr>
          <w:p w14:paraId="1BEB9D6A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วัดสองคอน ต.โป่งขาม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br/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อ.หว้านใหญ่</w:t>
            </w:r>
          </w:p>
        </w:tc>
      </w:tr>
      <w:tr w:rsidR="00A02BA2" w:rsidRPr="00A02BA2" w14:paraId="283E3086" w14:textId="77777777" w:rsidTr="00823E4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1" w:type="dxa"/>
            <w:noWrap/>
            <w:hideMark/>
          </w:tcPr>
          <w:p w14:paraId="384BB0AC" w14:textId="77777777" w:rsidR="00A02BA2" w:rsidRPr="007D6B3C" w:rsidRDefault="00A02BA2" w:rsidP="00A02BA2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7D6B3C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27</w:t>
            </w:r>
          </w:p>
        </w:tc>
        <w:tc>
          <w:tcPr>
            <w:tcW w:w="3175" w:type="dxa"/>
            <w:hideMark/>
          </w:tcPr>
          <w:p w14:paraId="4AC582C3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ประเพณีไหลเรือไฟ</w:t>
            </w:r>
          </w:p>
        </w:tc>
        <w:tc>
          <w:tcPr>
            <w:tcW w:w="1668" w:type="dxa"/>
            <w:hideMark/>
          </w:tcPr>
          <w:p w14:paraId="1636493C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  <w:cs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ตุลาคม</w:t>
            </w:r>
          </w:p>
        </w:tc>
        <w:tc>
          <w:tcPr>
            <w:tcW w:w="3543" w:type="dxa"/>
          </w:tcPr>
          <w:p w14:paraId="3BA446D5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  <w:cs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วัด</w:t>
            </w:r>
            <w:proofErr w:type="spellStart"/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มุ</w:t>
            </w:r>
            <w:proofErr w:type="spellEnd"/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จล</w:t>
            </w:r>
            <w:proofErr w:type="spellStart"/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ิน</w:t>
            </w:r>
            <w:proofErr w:type="spellEnd"/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 xml:space="preserve"> ต.โพธิ์ไทร อ.ดอนตาล</w:t>
            </w:r>
          </w:p>
        </w:tc>
      </w:tr>
      <w:tr w:rsidR="00A02BA2" w:rsidRPr="00A02BA2" w14:paraId="1483811C" w14:textId="77777777" w:rsidTr="00823E41">
        <w:trPr>
          <w:trHeight w:val="82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1" w:type="dxa"/>
            <w:noWrap/>
            <w:hideMark/>
          </w:tcPr>
          <w:p w14:paraId="74D841AB" w14:textId="77777777" w:rsidR="00A02BA2" w:rsidRPr="007D6B3C" w:rsidRDefault="00A02BA2" w:rsidP="00A02BA2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7D6B3C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28</w:t>
            </w:r>
          </w:p>
        </w:tc>
        <w:tc>
          <w:tcPr>
            <w:tcW w:w="3175" w:type="dxa"/>
            <w:hideMark/>
          </w:tcPr>
          <w:p w14:paraId="275C37C8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ประเพณีลอยกระทงและเผาเทียนเล่นไฟ</w:t>
            </w:r>
          </w:p>
        </w:tc>
        <w:tc>
          <w:tcPr>
            <w:tcW w:w="1668" w:type="dxa"/>
            <w:hideMark/>
          </w:tcPr>
          <w:p w14:paraId="17D4B479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  <w:cs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ตุลาคม</w:t>
            </w:r>
          </w:p>
        </w:tc>
        <w:tc>
          <w:tcPr>
            <w:tcW w:w="3543" w:type="dxa"/>
          </w:tcPr>
          <w:p w14:paraId="561C3E01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  <w:cs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เทศบาลตำบลนิคมคำสร้อย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br/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อ.นิคมคำสร้อย</w:t>
            </w:r>
          </w:p>
        </w:tc>
      </w:tr>
      <w:tr w:rsidR="00A02BA2" w:rsidRPr="00A02BA2" w14:paraId="21DB9D82" w14:textId="77777777" w:rsidTr="00823E4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1" w:type="dxa"/>
            <w:noWrap/>
            <w:hideMark/>
          </w:tcPr>
          <w:p w14:paraId="13FCD35C" w14:textId="77777777" w:rsidR="00A02BA2" w:rsidRPr="007D6B3C" w:rsidRDefault="00A02BA2" w:rsidP="00A02BA2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7D6B3C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29</w:t>
            </w:r>
          </w:p>
        </w:tc>
        <w:tc>
          <w:tcPr>
            <w:tcW w:w="3175" w:type="dxa"/>
            <w:hideMark/>
          </w:tcPr>
          <w:p w14:paraId="65452F23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เทศกาลชมดอกไม้บานบนลานหิน</w:t>
            </w:r>
          </w:p>
        </w:tc>
        <w:tc>
          <w:tcPr>
            <w:tcW w:w="1668" w:type="dxa"/>
            <w:hideMark/>
          </w:tcPr>
          <w:p w14:paraId="2A2E2CD4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ตุลาคม-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พฤศจิกายน</w:t>
            </w:r>
          </w:p>
        </w:tc>
        <w:tc>
          <w:tcPr>
            <w:tcW w:w="3543" w:type="dxa"/>
          </w:tcPr>
          <w:p w14:paraId="487A960F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  <w:cs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อุทยานแห่งชาติภูผาเทิบ</w:t>
            </w:r>
          </w:p>
        </w:tc>
      </w:tr>
      <w:tr w:rsidR="00A02BA2" w:rsidRPr="00A02BA2" w14:paraId="7D944992" w14:textId="77777777" w:rsidTr="00823E41">
        <w:trPr>
          <w:trHeight w:val="156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1" w:type="dxa"/>
            <w:noWrap/>
            <w:hideMark/>
          </w:tcPr>
          <w:p w14:paraId="013658D3" w14:textId="77777777" w:rsidR="00A02BA2" w:rsidRPr="007D6B3C" w:rsidRDefault="00A02BA2" w:rsidP="00A02BA2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7D6B3C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30</w:t>
            </w:r>
          </w:p>
        </w:tc>
        <w:tc>
          <w:tcPr>
            <w:tcW w:w="3175" w:type="dxa"/>
            <w:hideMark/>
          </w:tcPr>
          <w:p w14:paraId="1CFA4CE7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งานปั่นฝ้าย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สายบ</w:t>
            </w:r>
            <w:r w:rsidR="00823E41">
              <w:rPr>
                <w:rFonts w:ascii="TH SarabunIT๙" w:eastAsia="Times New Roman" w:hAnsi="TH SarabunIT๙" w:cs="TH SarabunIT๙" w:hint="cs"/>
                <w:color w:val="000000"/>
                <w:cs/>
              </w:rPr>
              <w:t>ุ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ญ จุลกฐิน</w:t>
            </w:r>
          </w:p>
        </w:tc>
        <w:tc>
          <w:tcPr>
            <w:tcW w:w="1668" w:type="dxa"/>
            <w:hideMark/>
          </w:tcPr>
          <w:p w14:paraId="496500E0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ขึ้น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 12-13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 xml:space="preserve">ค่ำ เดือน 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12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ทุกปี (พฤศจิกายน)</w:t>
            </w:r>
          </w:p>
        </w:tc>
        <w:tc>
          <w:tcPr>
            <w:tcW w:w="3543" w:type="dxa"/>
          </w:tcPr>
          <w:p w14:paraId="42DF773D" w14:textId="77777777" w:rsidR="007D6B3C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 xml:space="preserve">วัดมัชฌิมาวาส บ้านดอนตาล </w:t>
            </w:r>
          </w:p>
          <w:p w14:paraId="11EE49DC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  <w:cs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อ.ดอนตาล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,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 xml:space="preserve">วัดโพธิ์ศรีแก้ว บ้านนาโสก อ.เมืองมุกดาหาร 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,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วัดศรีนันทาราม บ้านภู อ.หนองสูง</w:t>
            </w:r>
          </w:p>
        </w:tc>
      </w:tr>
      <w:tr w:rsidR="00A02BA2" w:rsidRPr="00A02BA2" w14:paraId="4B3C1C67" w14:textId="77777777" w:rsidTr="00823E4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5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1" w:type="dxa"/>
            <w:noWrap/>
            <w:hideMark/>
          </w:tcPr>
          <w:p w14:paraId="3CD75F46" w14:textId="77777777" w:rsidR="00A02BA2" w:rsidRPr="007D6B3C" w:rsidRDefault="00A02BA2" w:rsidP="00A02BA2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7D6B3C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31</w:t>
            </w:r>
          </w:p>
        </w:tc>
        <w:tc>
          <w:tcPr>
            <w:tcW w:w="3175" w:type="dxa"/>
            <w:hideMark/>
          </w:tcPr>
          <w:p w14:paraId="2D6ED660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กฐินน้ำบูชาพญานาค</w:t>
            </w:r>
          </w:p>
        </w:tc>
        <w:tc>
          <w:tcPr>
            <w:tcW w:w="1668" w:type="dxa"/>
            <w:hideMark/>
          </w:tcPr>
          <w:p w14:paraId="1022E177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ขึ้น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 14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 xml:space="preserve">ค่ำ เดือน 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12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ทุกปี (พฤศจิกายน)</w:t>
            </w:r>
          </w:p>
        </w:tc>
        <w:tc>
          <w:tcPr>
            <w:tcW w:w="3543" w:type="dxa"/>
          </w:tcPr>
          <w:p w14:paraId="25305BBD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  <w:cs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กลางแม่น้ำโขงบริเวณใต้สะพานมิตรภาพไทย-ลาว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 xml:space="preserve">แห่งที่ 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>2</w:t>
            </w:r>
          </w:p>
        </w:tc>
      </w:tr>
      <w:tr w:rsidR="00A02BA2" w:rsidRPr="00A02BA2" w14:paraId="530AA2B3" w14:textId="77777777" w:rsidTr="00823E41">
        <w:trPr>
          <w:trHeight w:val="126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1" w:type="dxa"/>
            <w:noWrap/>
            <w:hideMark/>
          </w:tcPr>
          <w:p w14:paraId="5C1A84D7" w14:textId="77777777" w:rsidR="00A02BA2" w:rsidRPr="007D6B3C" w:rsidRDefault="00A02BA2" w:rsidP="00A02BA2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7D6B3C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32</w:t>
            </w:r>
          </w:p>
        </w:tc>
        <w:tc>
          <w:tcPr>
            <w:tcW w:w="3175" w:type="dxa"/>
            <w:hideMark/>
          </w:tcPr>
          <w:p w14:paraId="00671BC1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ประเพณีลอยกระทง</w:t>
            </w:r>
          </w:p>
        </w:tc>
        <w:tc>
          <w:tcPr>
            <w:tcW w:w="1668" w:type="dxa"/>
            <w:hideMark/>
          </w:tcPr>
          <w:p w14:paraId="0EA060F5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ขึ้น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 15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 xml:space="preserve">ค่ำ เดือน 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12 </w:t>
            </w:r>
          </w:p>
        </w:tc>
        <w:tc>
          <w:tcPr>
            <w:tcW w:w="3543" w:type="dxa"/>
          </w:tcPr>
          <w:p w14:paraId="39B44011" w14:textId="77777777" w:rsidR="00A02BA2" w:rsidRPr="00A02BA2" w:rsidRDefault="00A02BA2" w:rsidP="00A02B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  <w:cs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จุดชมวิวใต้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br/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 xml:space="preserve">สะพานมิตรภาพไทย-ลาว แห่งที่ 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2 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br/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อ.เมืองมุกดาหาร และอ.นิคมคำสร้อย</w:t>
            </w:r>
          </w:p>
        </w:tc>
      </w:tr>
      <w:tr w:rsidR="00A02BA2" w:rsidRPr="00A02BA2" w14:paraId="68D5BBF0" w14:textId="77777777" w:rsidTr="00823E4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81" w:type="dxa"/>
            <w:noWrap/>
            <w:hideMark/>
          </w:tcPr>
          <w:p w14:paraId="5A1086DD" w14:textId="77777777" w:rsidR="00A02BA2" w:rsidRPr="007D6B3C" w:rsidRDefault="00A02BA2" w:rsidP="00A02BA2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7D6B3C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33</w:t>
            </w:r>
          </w:p>
        </w:tc>
        <w:tc>
          <w:tcPr>
            <w:tcW w:w="3175" w:type="dxa"/>
            <w:hideMark/>
          </w:tcPr>
          <w:p w14:paraId="4712C452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งานประเพณีแห่ดาว</w:t>
            </w:r>
          </w:p>
        </w:tc>
        <w:tc>
          <w:tcPr>
            <w:tcW w:w="1668" w:type="dxa"/>
            <w:hideMark/>
          </w:tcPr>
          <w:p w14:paraId="3602572E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16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 xml:space="preserve">ธันวาคม </w:t>
            </w:r>
          </w:p>
        </w:tc>
        <w:tc>
          <w:tcPr>
            <w:tcW w:w="3543" w:type="dxa"/>
          </w:tcPr>
          <w:p w14:paraId="12D74DF0" w14:textId="77777777" w:rsidR="00A02BA2" w:rsidRPr="00A02BA2" w:rsidRDefault="00A02BA2" w:rsidP="00A02BA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วัดสองคอน ต.โป่งขาม</w:t>
            </w:r>
            <w:r w:rsidRPr="00A02BA2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  <w:r w:rsidRPr="00A02BA2">
              <w:rPr>
                <w:rFonts w:ascii="TH SarabunIT๙" w:eastAsia="Times New Roman" w:hAnsi="TH SarabunIT๙" w:cs="TH SarabunIT๙"/>
                <w:color w:val="000000"/>
                <w:cs/>
              </w:rPr>
              <w:t>อ.หว้านใหญ่</w:t>
            </w:r>
          </w:p>
        </w:tc>
      </w:tr>
    </w:tbl>
    <w:p w14:paraId="6A97D887" w14:textId="77777777" w:rsidR="00F528D0" w:rsidRDefault="00F528D0" w:rsidP="00F528D0">
      <w:pPr>
        <w:pStyle w:val="Default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5E5A93EC" w14:textId="77777777" w:rsidR="00F528D0" w:rsidRPr="002C3AEB" w:rsidRDefault="00F528D0" w:rsidP="00F528D0">
      <w:pPr>
        <w:pStyle w:val="Default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2C3AEB">
        <w:rPr>
          <w:rFonts w:ascii="TH SarabunIT๙" w:hAnsi="TH SarabunIT๙" w:cs="TH SarabunIT๙"/>
          <w:b/>
          <w:bCs/>
          <w:sz w:val="32"/>
          <w:szCs w:val="32"/>
        </w:rPr>
        <w:t xml:space="preserve">1.6 </w:t>
      </w:r>
      <w:r w:rsidRPr="002C3AEB">
        <w:rPr>
          <w:rFonts w:ascii="TH SarabunIT๙" w:hAnsi="TH SarabunIT๙" w:cs="TH SarabunIT๙"/>
          <w:b/>
          <w:bCs/>
          <w:sz w:val="32"/>
          <w:szCs w:val="32"/>
          <w:cs/>
        </w:rPr>
        <w:t>ข้อมูลเครือข่ายด้านศาสนา ศิลปะ และวัฒนธรรม</w:t>
      </w:r>
    </w:p>
    <w:p w14:paraId="53E9BF9E" w14:textId="77777777" w:rsidR="00304B55" w:rsidRPr="002C3AEB" w:rsidRDefault="00304B55" w:rsidP="00304B55">
      <w:pPr>
        <w:pStyle w:val="Default"/>
        <w:tabs>
          <w:tab w:val="left" w:pos="426"/>
        </w:tabs>
        <w:jc w:val="thaiDistribute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2C3AEB">
        <w:rPr>
          <w:rFonts w:ascii="TH SarabunIT๙" w:hAnsi="TH SarabunIT๙" w:cs="TH SarabunIT๙"/>
          <w:b/>
          <w:bCs/>
          <w:sz w:val="32"/>
          <w:szCs w:val="32"/>
          <w:cs/>
        </w:rPr>
        <w:tab/>
        <w:t>1.6.1 ชุมชนคุณธรรม</w:t>
      </w:r>
      <w:r w:rsidR="00823E41" w:rsidRPr="002C3AEB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="00823E41" w:rsidRPr="002C3AEB">
        <w:rPr>
          <w:rFonts w:ascii="TH SarabunIT๙" w:hAnsi="TH SarabunIT๙" w:cs="TH SarabunIT๙"/>
          <w:b/>
          <w:bCs/>
          <w:sz w:val="32"/>
          <w:szCs w:val="32"/>
          <w:cs/>
        </w:rPr>
        <w:t>จำนวน 114 แห่ง</w:t>
      </w:r>
    </w:p>
    <w:tbl>
      <w:tblPr>
        <w:tblStyle w:val="4-10"/>
        <w:tblW w:w="9067" w:type="dxa"/>
        <w:tblLook w:val="04A0" w:firstRow="1" w:lastRow="0" w:firstColumn="1" w:lastColumn="0" w:noHBand="0" w:noVBand="1"/>
      </w:tblPr>
      <w:tblGrid>
        <w:gridCol w:w="724"/>
        <w:gridCol w:w="3382"/>
        <w:gridCol w:w="851"/>
        <w:gridCol w:w="1984"/>
        <w:gridCol w:w="2126"/>
      </w:tblGrid>
      <w:tr w:rsidR="002C3AEB" w:rsidRPr="002C3AEB" w14:paraId="3B98F8CB" w14:textId="77777777" w:rsidTr="0023498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90"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top w:val="single" w:sz="4" w:space="0" w:color="8EAADB" w:themeColor="accent1" w:themeTint="99"/>
              <w:left w:val="single" w:sz="4" w:space="0" w:color="8EAADB" w:themeColor="accent1" w:themeTint="99"/>
              <w:bottom w:val="single" w:sz="4" w:space="0" w:color="8EAADB" w:themeColor="accent1" w:themeTint="99"/>
              <w:right w:val="single" w:sz="4" w:space="0" w:color="8EAADB" w:themeColor="accent1" w:themeTint="99"/>
            </w:tcBorders>
            <w:vAlign w:val="center"/>
            <w:hideMark/>
          </w:tcPr>
          <w:p w14:paraId="4968E60B" w14:textId="77777777" w:rsidR="002C3AEB" w:rsidRPr="002C3AEB" w:rsidRDefault="002C3AEB" w:rsidP="00304B55">
            <w:pPr>
              <w:jc w:val="center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ลำดับที่</w:t>
            </w:r>
          </w:p>
        </w:tc>
        <w:tc>
          <w:tcPr>
            <w:tcW w:w="3382" w:type="dxa"/>
            <w:tcBorders>
              <w:top w:val="single" w:sz="4" w:space="0" w:color="8EAADB" w:themeColor="accent1" w:themeTint="99"/>
              <w:left w:val="single" w:sz="4" w:space="0" w:color="8EAADB" w:themeColor="accent1" w:themeTint="99"/>
              <w:bottom w:val="single" w:sz="4" w:space="0" w:color="8EAADB" w:themeColor="accent1" w:themeTint="99"/>
              <w:right w:val="single" w:sz="4" w:space="0" w:color="8EAADB" w:themeColor="accent1" w:themeTint="99"/>
            </w:tcBorders>
            <w:vAlign w:val="center"/>
          </w:tcPr>
          <w:p w14:paraId="584DFF13" w14:textId="77777777" w:rsidR="002C3AEB" w:rsidRPr="002C3AEB" w:rsidRDefault="00234987" w:rsidP="00304B5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>
              <w:rPr>
                <w:rFonts w:ascii="TH SarabunIT๙" w:eastAsia="Times New Roman" w:hAnsi="TH SarabunIT๙" w:cs="TH SarabunIT๙" w:hint="cs"/>
                <w:color w:val="000000"/>
                <w:cs/>
              </w:rPr>
              <w:t>ราย</w:t>
            </w:r>
            <w:r w:rsidR="002C3AEB"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ชื่อชุมชนคุณธรรม</w:t>
            </w:r>
          </w:p>
        </w:tc>
        <w:tc>
          <w:tcPr>
            <w:tcW w:w="851" w:type="dxa"/>
            <w:tcBorders>
              <w:top w:val="single" w:sz="4" w:space="0" w:color="8EAADB" w:themeColor="accent1" w:themeTint="99"/>
              <w:left w:val="single" w:sz="4" w:space="0" w:color="8EAADB" w:themeColor="accent1" w:themeTint="99"/>
              <w:bottom w:val="single" w:sz="4" w:space="0" w:color="8EAADB" w:themeColor="accent1" w:themeTint="99"/>
              <w:right w:val="single" w:sz="4" w:space="0" w:color="8EAADB" w:themeColor="accent1" w:themeTint="99"/>
            </w:tcBorders>
            <w:vAlign w:val="center"/>
          </w:tcPr>
          <w:p w14:paraId="433F55E4" w14:textId="77777777" w:rsidR="002C3AEB" w:rsidRPr="002C3AEB" w:rsidRDefault="002C3AEB" w:rsidP="002C3AE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  <w:cs/>
              </w:rPr>
            </w:pPr>
            <w:r w:rsidRPr="002C3AEB">
              <w:rPr>
                <w:rFonts w:ascii="TH SarabunIT๙" w:eastAsia="Times New Roman" w:hAnsi="TH SarabunIT๙" w:cs="TH SarabunIT๙" w:hint="cs"/>
                <w:color w:val="000000"/>
                <w:cs/>
              </w:rPr>
              <w:t>หมูที่</w:t>
            </w:r>
          </w:p>
        </w:tc>
        <w:tc>
          <w:tcPr>
            <w:tcW w:w="1984" w:type="dxa"/>
            <w:tcBorders>
              <w:top w:val="single" w:sz="4" w:space="0" w:color="8EAADB" w:themeColor="accent1" w:themeTint="99"/>
              <w:left w:val="single" w:sz="4" w:space="0" w:color="8EAADB" w:themeColor="accent1" w:themeTint="99"/>
              <w:bottom w:val="single" w:sz="4" w:space="0" w:color="8EAADB" w:themeColor="accent1" w:themeTint="99"/>
              <w:right w:val="single" w:sz="4" w:space="0" w:color="8EAADB" w:themeColor="accent1" w:themeTint="99"/>
            </w:tcBorders>
            <w:vAlign w:val="center"/>
          </w:tcPr>
          <w:p w14:paraId="6FCEEB6F" w14:textId="77777777" w:rsidR="002C3AEB" w:rsidRPr="002C3AEB" w:rsidRDefault="002C3AEB" w:rsidP="00304B5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 w:hint="cs"/>
                <w:color w:val="000000"/>
                <w:cs/>
              </w:rPr>
              <w:t>ตำบล</w:t>
            </w:r>
          </w:p>
        </w:tc>
        <w:tc>
          <w:tcPr>
            <w:tcW w:w="2126" w:type="dxa"/>
            <w:tcBorders>
              <w:top w:val="single" w:sz="4" w:space="0" w:color="8EAADB" w:themeColor="accent1" w:themeTint="99"/>
              <w:left w:val="single" w:sz="4" w:space="0" w:color="8EAADB" w:themeColor="accent1" w:themeTint="99"/>
              <w:bottom w:val="single" w:sz="4" w:space="0" w:color="8EAADB" w:themeColor="accent1" w:themeTint="99"/>
              <w:right w:val="single" w:sz="4" w:space="0" w:color="8EAADB" w:themeColor="accent1" w:themeTint="99"/>
            </w:tcBorders>
            <w:vAlign w:val="center"/>
          </w:tcPr>
          <w:p w14:paraId="702AF8D5" w14:textId="77777777" w:rsidR="002C3AEB" w:rsidRPr="002C3AEB" w:rsidRDefault="002C3AEB" w:rsidP="00304B5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  <w:cs/>
              </w:rPr>
            </w:pPr>
            <w:r w:rsidRPr="002C3AEB">
              <w:rPr>
                <w:rFonts w:ascii="TH SarabunIT๙" w:eastAsia="Times New Roman" w:hAnsi="TH SarabunIT๙" w:cs="TH SarabunIT๙" w:hint="cs"/>
                <w:color w:val="000000"/>
                <w:cs/>
              </w:rPr>
              <w:t>อำเภอ</w:t>
            </w:r>
          </w:p>
        </w:tc>
      </w:tr>
      <w:tr w:rsidR="002C3AEB" w:rsidRPr="002C3AEB" w14:paraId="7C693EDD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top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68D4F7F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1</w:t>
            </w:r>
          </w:p>
        </w:tc>
        <w:tc>
          <w:tcPr>
            <w:tcW w:w="3382" w:type="dxa"/>
            <w:tcBorders>
              <w:top w:val="single" w:sz="4" w:space="0" w:color="8EAADB" w:themeColor="accent1" w:themeTint="99"/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62FAD7B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วัดนิคมเกษตร</w:t>
            </w:r>
          </w:p>
        </w:tc>
        <w:tc>
          <w:tcPr>
            <w:tcW w:w="851" w:type="dxa"/>
            <w:tcBorders>
              <w:top w:val="single" w:sz="4" w:space="0" w:color="8EAADB" w:themeColor="accent1" w:themeTint="99"/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E1F025B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๓</w:t>
            </w:r>
          </w:p>
        </w:tc>
        <w:tc>
          <w:tcPr>
            <w:tcW w:w="1984" w:type="dxa"/>
            <w:tcBorders>
              <w:top w:val="single" w:sz="4" w:space="0" w:color="8EAADB" w:themeColor="accent1" w:themeTint="99"/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6AA1926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ดงหมู</w:t>
            </w:r>
            <w:r w:rsidRPr="002C3AEB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</w:p>
        </w:tc>
        <w:tc>
          <w:tcPr>
            <w:tcW w:w="2126" w:type="dxa"/>
            <w:tcBorders>
              <w:top w:val="single" w:sz="4" w:space="0" w:color="8EAADB" w:themeColor="accent1" w:themeTint="99"/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5693BA91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หว้านใหญ่</w:t>
            </w:r>
          </w:p>
        </w:tc>
      </w:tr>
      <w:tr w:rsidR="002C3AEB" w:rsidRPr="002C3AEB" w14:paraId="2D828ECC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C9D9D97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2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5B3AD0D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บ้านนิคมทหารผ่านศึก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902CE07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๑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BA69139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ดงหมู</w:t>
            </w:r>
            <w:r w:rsidRPr="002C3AEB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501E17C4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หว้านใหญ่</w:t>
            </w:r>
          </w:p>
        </w:tc>
      </w:tr>
      <w:tr w:rsidR="002C3AEB" w:rsidRPr="002C3AEB" w14:paraId="1873B64B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4AD04BA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3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C9AF429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บ้านนิคมทหารผ่านศึก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F95C99F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๒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064B500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ดงหมู</w:t>
            </w:r>
            <w:r w:rsidRPr="002C3AEB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02808B7C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หว้านใหญ่</w:t>
            </w:r>
          </w:p>
        </w:tc>
      </w:tr>
      <w:tr w:rsidR="002C3AEB" w:rsidRPr="002C3AEB" w14:paraId="701A0716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A250F1A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4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AC1173C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บ้านนิคมทหารผ่านศึก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CA53AE2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๔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9D09AA9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ดงหมู</w:t>
            </w:r>
            <w:r w:rsidRPr="002C3AEB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12CA25D5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หว้านใหญ่</w:t>
            </w:r>
          </w:p>
        </w:tc>
      </w:tr>
      <w:tr w:rsidR="002C3AEB" w:rsidRPr="002C3AEB" w14:paraId="522C8A14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18EC55D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5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D3649B1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บ้านนิคมทหารผ่านศึก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6B5DB06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๕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9A05935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ดงหมู</w:t>
            </w:r>
            <w:r w:rsidRPr="002C3AEB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178B32E7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หว้านใหญ่</w:t>
            </w:r>
          </w:p>
        </w:tc>
      </w:tr>
      <w:tr w:rsidR="002C3AEB" w:rsidRPr="002C3AEB" w14:paraId="29C94362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1BA0A05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6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91F12BF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วัดโพธิ์ศรีแก้ว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81EF451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๕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68F937A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หนองแคน</w:t>
            </w:r>
            <w:r w:rsidRPr="002C3AEB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0D19972D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ดงหลวง</w:t>
            </w:r>
          </w:p>
        </w:tc>
      </w:tr>
      <w:tr w:rsidR="002C3AEB" w:rsidRPr="002C3AEB" w14:paraId="24DC44A3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92ADC9F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7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C5E8751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บ้านก้านเหลืองดง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17A1A2D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๑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44AEB9E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หนองแคน</w:t>
            </w:r>
            <w:r w:rsidRPr="002C3AEB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093DD9E1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ดงหลวง</w:t>
            </w:r>
          </w:p>
        </w:tc>
      </w:tr>
      <w:tr w:rsidR="002C3AEB" w:rsidRPr="002C3AEB" w14:paraId="47DD46BB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141E806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lastRenderedPageBreak/>
              <w:t>8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86EFA9B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บ้านก้านเหลืองดง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490F0A3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๔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76C7F5F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หนองแคน</w:t>
            </w:r>
            <w:r w:rsidRPr="002C3AEB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085F3768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ดงหลวง</w:t>
            </w:r>
          </w:p>
        </w:tc>
      </w:tr>
      <w:tr w:rsidR="002C3AEB" w:rsidRPr="002C3AEB" w14:paraId="63DB17C9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EEF4562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9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C458517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วัดคามวาสี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20F7794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๒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66B59C3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หนองแวง</w:t>
            </w:r>
            <w:r w:rsidRPr="002C3AEB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5F5F3E04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นิคมคำสร้อย</w:t>
            </w:r>
          </w:p>
        </w:tc>
      </w:tr>
      <w:tr w:rsidR="002C3AEB" w:rsidRPr="002C3AEB" w14:paraId="4CB6CF6F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72C6F48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10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EB60143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วัดโพธิ์ศรีแก้ว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75B3498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๑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0FD691D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นาโสก</w:t>
            </w:r>
            <w:r w:rsidRPr="002C3AEB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34B6325C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เมืองมุกดาหาร</w:t>
            </w:r>
          </w:p>
        </w:tc>
      </w:tr>
      <w:tr w:rsidR="002C3AEB" w:rsidRPr="002C3AEB" w14:paraId="17E2B229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C40B144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11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8DD2C4E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บ้านนาโสก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7F9ABCA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๓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0403D2D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นาโสก</w:t>
            </w:r>
            <w:r w:rsidRPr="002C3AEB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5B77A430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เมืองมุกดาหาร</w:t>
            </w:r>
          </w:p>
        </w:tc>
      </w:tr>
      <w:tr w:rsidR="002C3AEB" w:rsidRPr="002C3AEB" w14:paraId="21FABD4F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ED997DF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12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CA44312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บ้านโนนบุปผา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4ADC329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๑๓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924C986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นาโสก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6353D40C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เมืองมุกดาหาร</w:t>
            </w:r>
          </w:p>
        </w:tc>
      </w:tr>
      <w:tr w:rsidR="002C3AEB" w:rsidRPr="002C3AEB" w14:paraId="51C17EB0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B3D3739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13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67C5009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บ้านบูรพาประชาสุข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A174A4D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๑๔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A8A4E6D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นาโสก</w:t>
            </w:r>
            <w:r w:rsidRPr="002C3AEB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26EF9F5D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เมืองมุกดาหาร</w:t>
            </w:r>
          </w:p>
        </w:tc>
      </w:tr>
      <w:tr w:rsidR="002C3AEB" w:rsidRPr="002C3AEB" w14:paraId="0C082725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725FFDB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14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7D526D6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วัดโสมนัสสถาน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73FB503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๓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21002B0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หนองสูงใต้</w:t>
            </w:r>
            <w:r w:rsidRPr="002C3AEB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4B440888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หนองสูง</w:t>
            </w:r>
          </w:p>
        </w:tc>
      </w:tr>
      <w:tr w:rsidR="002C3AEB" w:rsidRPr="002C3AEB" w14:paraId="7933B16D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FD272D6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15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78C3EA7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บ้านแวง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A4C6E61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๖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1332D53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หนองสูงใต้</w:t>
            </w:r>
            <w:r w:rsidRPr="002C3AEB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235E7177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หนองสูง</w:t>
            </w:r>
          </w:p>
        </w:tc>
      </w:tr>
      <w:tr w:rsidR="002C3AEB" w:rsidRPr="002C3AEB" w14:paraId="3F27F9E5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F2AAE13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16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36500B8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บ้านแวงใหม่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4D96950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๘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3A9ED10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หนองสูงใต้</w:t>
            </w:r>
            <w:r w:rsidRPr="002C3AEB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08F87833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หนองสูง</w:t>
            </w:r>
          </w:p>
        </w:tc>
      </w:tr>
      <w:tr w:rsidR="002C3AEB" w:rsidRPr="002C3AEB" w14:paraId="403EACEF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BAA96F6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17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A6E543A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วัดสามัคคีธรรม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5A20E75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๒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5119318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โนนยาง</w:t>
            </w:r>
            <w:r w:rsidRPr="002C3AEB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4E44CB79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หนองสูง</w:t>
            </w:r>
          </w:p>
        </w:tc>
      </w:tr>
      <w:tr w:rsidR="002C3AEB" w:rsidRPr="002C3AEB" w14:paraId="13B62999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F7D2DB5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18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04F4D46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วัดนาอุดมวนาราม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D544C13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๖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5F73FFA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นาอุดม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595E5A2C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นิคมคำสร้อย</w:t>
            </w:r>
          </w:p>
        </w:tc>
      </w:tr>
      <w:tr w:rsidR="002C3AEB" w:rsidRPr="002C3AEB" w14:paraId="5B94C3BE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E667D5E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19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CE44E1F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บ้านนาอุดม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D95E655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๑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AB23A60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นาอุดม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12763325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นิคมคำสร้อย</w:t>
            </w:r>
          </w:p>
        </w:tc>
      </w:tr>
      <w:tr w:rsidR="002C3AEB" w:rsidRPr="002C3AEB" w14:paraId="23E687B8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5263DCA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20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71D728E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บ้านนาเจริญ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FC09B50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๑๐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B130ADA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นาอุดม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64942F46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นิคมคำสร้อย</w:t>
            </w:r>
          </w:p>
        </w:tc>
      </w:tr>
      <w:tr w:rsidR="002C3AEB" w:rsidRPr="002C3AEB" w14:paraId="085F75B0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DF157E9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21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vAlign w:val="center"/>
            <w:hideMark/>
          </w:tcPr>
          <w:p w14:paraId="0EC67D15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2C3AEB">
              <w:rPr>
                <w:rFonts w:ascii="TH SarabunIT๙" w:eastAsia="Times New Roman" w:hAnsi="TH SarabunIT๙" w:cs="TH SarabunIT๙"/>
                <w:cs/>
              </w:rPr>
              <w:t>วัดคำสายทอง</w:t>
            </w:r>
            <w:r w:rsidRPr="002C3AEB">
              <w:rPr>
                <w:rFonts w:ascii="TH SarabunIT๙" w:eastAsia="Times New Roman" w:hAnsi="TH SarabunIT๙" w:cs="TH SarabunIT๙"/>
              </w:rPr>
              <w:t xml:space="preserve"> 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FB956A2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</w:rPr>
              <w:t>-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43D740C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ชุมชนคำสายทอง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3499B91E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เมืองมุกดาหาร</w:t>
            </w:r>
          </w:p>
        </w:tc>
      </w:tr>
      <w:tr w:rsidR="002C3AEB" w:rsidRPr="002C3AEB" w14:paraId="0A7D7E20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132A6D8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22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vAlign w:val="center"/>
            <w:hideMark/>
          </w:tcPr>
          <w:p w14:paraId="1F37985E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วัดสระพังทอง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2DD1734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๕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6D0038D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บางทรายใหญ่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55251402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เมืองมุกดาหาร</w:t>
            </w:r>
          </w:p>
        </w:tc>
      </w:tr>
      <w:tr w:rsidR="002C3AEB" w:rsidRPr="002C3AEB" w14:paraId="6C6B929B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B5C4C99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23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vAlign w:val="center"/>
            <w:hideMark/>
          </w:tcPr>
          <w:p w14:paraId="6EF33B2F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วัดสระพังทอง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4325D5C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๑๒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B343976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บางทรายใหญ่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3D8D2FB2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เมืองมุกดาหาร</w:t>
            </w:r>
          </w:p>
        </w:tc>
      </w:tr>
      <w:tr w:rsidR="002C3AEB" w:rsidRPr="002C3AEB" w14:paraId="102BC6A7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5E4476E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24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vAlign w:val="center"/>
            <w:hideMark/>
          </w:tcPr>
          <w:p w14:paraId="5195425E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วัดศรีสะอาด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61FF048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๓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251D5B7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บางทรายใหญ่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4880CC55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เมืองมุกดาหาร</w:t>
            </w:r>
          </w:p>
        </w:tc>
      </w:tr>
      <w:tr w:rsidR="002C3AEB" w:rsidRPr="002C3AEB" w14:paraId="21C0F581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A70AC1D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25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vAlign w:val="center"/>
            <w:hideMark/>
          </w:tcPr>
          <w:p w14:paraId="4F87BE42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วัดโพธิ์ศรีแดง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59ACF35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๑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F0BE6F1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นาสีนวน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46A7785A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เมืองมุกดาหาร</w:t>
            </w:r>
          </w:p>
        </w:tc>
      </w:tr>
      <w:tr w:rsidR="002C3AEB" w:rsidRPr="002C3AEB" w14:paraId="47A44E4B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297236B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26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vAlign w:val="center"/>
            <w:hideMark/>
          </w:tcPr>
          <w:p w14:paraId="7B367345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วัดโพธิ์ศรีแดง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2F10F22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๕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4DE7FDE" w14:textId="77777777" w:rsidR="002C3AEB" w:rsidRPr="002C3AEB" w:rsidRDefault="002C3AEB" w:rsidP="002C3AEB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นาสีนวน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06DC2C83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เมืองมุกดาหาร</w:t>
            </w:r>
          </w:p>
        </w:tc>
      </w:tr>
      <w:tr w:rsidR="002C3AEB" w:rsidRPr="002C3AEB" w14:paraId="0C91FD32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55C6FA3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27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6337244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วัดศรีบุญเรือง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EB3816E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</w:rPr>
              <w:t>-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77933ED" w14:textId="77777777" w:rsidR="002C3AEB" w:rsidRPr="002C3AEB" w:rsidRDefault="002C3AEB" w:rsidP="002C3AEB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ชุมชนศรีบุญเรือง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4FC9D234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เมืองมุกดาหาร</w:t>
            </w:r>
          </w:p>
        </w:tc>
      </w:tr>
      <w:tr w:rsidR="002C3AEB" w:rsidRPr="002C3AEB" w14:paraId="4DD72651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7AB14A5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28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943E198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วัดมัชฌิมาวาส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C327464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๒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6A7D095" w14:textId="77777777" w:rsidR="002C3AEB" w:rsidRPr="002C3AEB" w:rsidRDefault="002C3AEB" w:rsidP="002C3AEB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ดอนตาล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7EF9BD11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ดอนตาล</w:t>
            </w:r>
          </w:p>
        </w:tc>
      </w:tr>
      <w:tr w:rsidR="002C3AEB" w:rsidRPr="002C3AEB" w14:paraId="04631F61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1E5D60E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29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951AEC0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วัดป่าวิเวก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DA9E985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๘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A707135" w14:textId="77777777" w:rsidR="002C3AEB" w:rsidRPr="002C3AEB" w:rsidRDefault="002C3AEB" w:rsidP="002C3AEB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หว้านใหญ่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16B3A239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หว้านใหญ่</w:t>
            </w:r>
          </w:p>
        </w:tc>
      </w:tr>
      <w:tr w:rsidR="002C3AEB" w:rsidRPr="002C3AEB" w14:paraId="4959A3AA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9B78854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30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0F5F248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วัดเหล่าต้นยม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65C7FFC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๙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5A6B97F" w14:textId="77777777" w:rsidR="002C3AEB" w:rsidRPr="002C3AEB" w:rsidRDefault="002C3AEB" w:rsidP="002C3AEB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หนองแวง</w:t>
            </w:r>
            <w:r w:rsidRPr="002C3AEB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3826F389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นิคมคำสร้อย</w:t>
            </w:r>
          </w:p>
        </w:tc>
      </w:tr>
      <w:tr w:rsidR="002C3AEB" w:rsidRPr="002C3AEB" w14:paraId="5C45B549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EE882E2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31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8F1CE94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บ้านเตาถ่าน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F8EB944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๗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16633B4" w14:textId="77777777" w:rsidR="002C3AEB" w:rsidRPr="002C3AEB" w:rsidRDefault="002C3AEB" w:rsidP="002C3AEB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หนองแวง</w:t>
            </w:r>
            <w:r w:rsidRPr="002C3AEB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28DA5D9A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นิคมคำสร้อย</w:t>
            </w:r>
          </w:p>
        </w:tc>
      </w:tr>
      <w:tr w:rsidR="002C3AEB" w:rsidRPr="002C3AEB" w14:paraId="4988C8C0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9489146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32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FFA2FE0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วัดแจ้ง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C0B918B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๕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2DB745D" w14:textId="77777777" w:rsidR="002C3AEB" w:rsidRPr="002C3AEB" w:rsidRDefault="002C3AEB" w:rsidP="002C3AEB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บ้านค้อ</w:t>
            </w:r>
            <w:r w:rsidRPr="002C3AEB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080BD8CC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คำชะอี</w:t>
            </w:r>
          </w:p>
        </w:tc>
      </w:tr>
      <w:tr w:rsidR="002C3AEB" w:rsidRPr="002C3AEB" w14:paraId="1E3942E9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F8A41E6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33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60EC75C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</w:t>
            </w:r>
            <w:proofErr w:type="spellStart"/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แข้</w:t>
            </w:r>
            <w:proofErr w:type="spellEnd"/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002CDBE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๖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69BCA24" w14:textId="77777777" w:rsidR="002C3AEB" w:rsidRPr="002C3AEB" w:rsidRDefault="002C3AEB" w:rsidP="002C3AEB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บ้านค้อ</w:t>
            </w:r>
            <w:r w:rsidRPr="002C3AEB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71A691EE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คำชะอี</w:t>
            </w:r>
          </w:p>
        </w:tc>
      </w:tr>
      <w:tr w:rsidR="002C3AEB" w:rsidRPr="002C3AEB" w14:paraId="1D5152F4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5C8AA68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34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E3E0F61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คุ้มกลาง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DE0CD89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2C3AEB">
              <w:rPr>
                <w:rFonts w:ascii="TH SarabunIT๙" w:eastAsia="Times New Roman" w:hAnsi="TH SarabunIT๙" w:cs="TH SarabunIT๙"/>
                <w:cs/>
              </w:rPr>
              <w:t>๑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439DDAE" w14:textId="77777777" w:rsidR="002C3AEB" w:rsidRPr="002C3AEB" w:rsidRDefault="002C3AEB" w:rsidP="002C3AEB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หนองสูงเหนือ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6AFA3F0A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หนองสูง</w:t>
            </w:r>
          </w:p>
        </w:tc>
      </w:tr>
      <w:tr w:rsidR="002C3AEB" w:rsidRPr="002C3AEB" w14:paraId="6578B14E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3E818E8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lastRenderedPageBreak/>
              <w:t>35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A1053F3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คุ้มคำอ้อ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F7158AF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2C3AEB">
              <w:rPr>
                <w:rFonts w:ascii="TH SarabunIT๙" w:eastAsia="Times New Roman" w:hAnsi="TH SarabunIT๙" w:cs="TH SarabunIT๙"/>
                <w:cs/>
              </w:rPr>
              <w:t>๒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A640F63" w14:textId="77777777" w:rsidR="002C3AEB" w:rsidRPr="002C3AEB" w:rsidRDefault="002C3AEB" w:rsidP="002C3AEB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หนองสูงเหนือ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5BAF0C53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หนองสูง</w:t>
            </w:r>
          </w:p>
        </w:tc>
      </w:tr>
      <w:tr w:rsidR="002C3AEB" w:rsidRPr="002C3AEB" w14:paraId="47F35F6A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236DF6A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36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E25DCCB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คุ้มเจ้าเมือง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D94382E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2C3AEB">
              <w:rPr>
                <w:rFonts w:ascii="TH SarabunIT๙" w:eastAsia="Times New Roman" w:hAnsi="TH SarabunIT๙" w:cs="TH SarabunIT๙"/>
                <w:cs/>
              </w:rPr>
              <w:t>๓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A3C0DDB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หนองสูงเหนือ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6CEC7FE5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หนองสูง</w:t>
            </w:r>
          </w:p>
        </w:tc>
      </w:tr>
      <w:tr w:rsidR="002C3AEB" w:rsidRPr="002C3AEB" w14:paraId="1F588DC5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EA03CA6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37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4438FA9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คุ้มใต้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EEB1AB0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2C3AEB">
              <w:rPr>
                <w:rFonts w:ascii="TH SarabunIT๙" w:eastAsia="Times New Roman" w:hAnsi="TH SarabunIT๙" w:cs="TH SarabunIT๙"/>
                <w:cs/>
              </w:rPr>
              <w:t>๔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C6BB90A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หนองสูงเหนือ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5BA68C13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หนองสูง</w:t>
            </w:r>
          </w:p>
        </w:tc>
      </w:tr>
      <w:tr w:rsidR="002C3AEB" w:rsidRPr="002C3AEB" w14:paraId="6E6200AE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3438261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38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FED8579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คุ้มเหนือ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62662AE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2C3AEB">
              <w:rPr>
                <w:rFonts w:ascii="TH SarabunIT๙" w:eastAsia="Times New Roman" w:hAnsi="TH SarabunIT๙" w:cs="TH SarabunIT๙"/>
                <w:cs/>
              </w:rPr>
              <w:t>๗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9A45A19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หนองสูงเหนือ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01211CFF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หนองสูง</w:t>
            </w:r>
          </w:p>
        </w:tc>
      </w:tr>
      <w:tr w:rsidR="002C3AEB" w:rsidRPr="002C3AEB" w14:paraId="3A02A3BB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0C10D32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39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9241174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บ้านดอน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7BE6443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2C3AEB">
              <w:rPr>
                <w:rFonts w:ascii="TH SarabunIT๙" w:eastAsia="Times New Roman" w:hAnsi="TH SarabunIT๙" w:cs="TH SarabunIT๙"/>
                <w:cs/>
              </w:rPr>
              <w:t>๘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E191F01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หนองสูงเหนือ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14C739D7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หนองสูง</w:t>
            </w:r>
          </w:p>
        </w:tc>
      </w:tr>
      <w:tr w:rsidR="002C3AEB" w:rsidRPr="002C3AEB" w14:paraId="535E4D48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250005F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40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vAlign w:val="center"/>
            <w:hideMark/>
          </w:tcPr>
          <w:p w14:paraId="222B0246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วัดแจ้ง</w:t>
            </w:r>
            <w:r w:rsidRPr="002C3AEB">
              <w:rPr>
                <w:rFonts w:ascii="TH SarabunIT๙" w:eastAsia="Times New Roman" w:hAnsi="TH SarabunIT๙" w:cs="TH SarabunIT๙"/>
                <w:color w:val="000000"/>
              </w:rPr>
              <w:t xml:space="preserve">              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702EF06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</w:rPr>
              <w:t>-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698B0D6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ชุมชนนาโปใหญ่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5AC50504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เมืองมุกดาหาร</w:t>
            </w:r>
          </w:p>
        </w:tc>
      </w:tr>
      <w:tr w:rsidR="002C3AEB" w:rsidRPr="002C3AEB" w14:paraId="5838960D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3C7B366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41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vAlign w:val="center"/>
            <w:hideMark/>
          </w:tcPr>
          <w:p w14:paraId="7F3A2DA3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วัดศรีมุกดาหาร</w:t>
            </w:r>
            <w:r w:rsidRPr="002C3AEB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5F5C165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</w:rPr>
              <w:t>-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0093135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ชุมชนศรีมุกดาหาร ๒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2BB19F4A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เมืองมุกดาหาร</w:t>
            </w:r>
          </w:p>
        </w:tc>
      </w:tr>
      <w:tr w:rsidR="002C3AEB" w:rsidRPr="002C3AEB" w14:paraId="4266A826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DE14518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42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vAlign w:val="center"/>
            <w:hideMark/>
          </w:tcPr>
          <w:p w14:paraId="1624716E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บ้านโนนสว่าง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F2035EC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๑๐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1C1519C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บางทรายใหญ่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5064B453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เมืองมุกดาหาร</w:t>
            </w:r>
          </w:p>
        </w:tc>
      </w:tr>
      <w:tr w:rsidR="002C3AEB" w:rsidRPr="002C3AEB" w14:paraId="536E9418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74D8508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43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vAlign w:val="center"/>
            <w:hideMark/>
          </w:tcPr>
          <w:p w14:paraId="73F56BD4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วัดเหล่าป่าเป้ด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936A1D2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๔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FEACE3B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นาโสก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5DF67836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เมืองมุกดาหาร</w:t>
            </w:r>
          </w:p>
        </w:tc>
      </w:tr>
      <w:tr w:rsidR="002C3AEB" w:rsidRPr="002C3AEB" w14:paraId="6928CE41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4344CD0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44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5739735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วัดมาลา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E7CCFAD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๗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53810C4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บ้านโคก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12E7FEDB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เมืองมุกดาหาร</w:t>
            </w:r>
          </w:p>
        </w:tc>
      </w:tr>
      <w:tr w:rsidR="002C3AEB" w:rsidRPr="002C3AEB" w14:paraId="69EF72C4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D7D8461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45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34C653D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วัดประ</w:t>
            </w:r>
            <w:proofErr w:type="spellStart"/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ดิษฐา</w:t>
            </w:r>
            <w:proofErr w:type="spellEnd"/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ราม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4D4B37F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๒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EF6DCEA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บ้านโคก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1F85C551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เมืองมุกดาหาร</w:t>
            </w:r>
          </w:p>
        </w:tc>
      </w:tr>
      <w:tr w:rsidR="002C3AEB" w:rsidRPr="002C3AEB" w14:paraId="4E63B433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212A7D7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46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0BDA664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วัดกาญจนประดิษฐ์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6A52883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๕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9100FCB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ผึ่งแดด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083AAF4C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เมืองมุกดาหาร</w:t>
            </w:r>
          </w:p>
        </w:tc>
      </w:tr>
      <w:tr w:rsidR="002C3AEB" w:rsidRPr="002C3AEB" w14:paraId="09664324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204EE34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47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2332D62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วัดกาญจนประดิษฐ์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0610968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๖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5B2978D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ผึ่งแดด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7F6CBB9C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เมืองมุกดาหาร</w:t>
            </w:r>
          </w:p>
        </w:tc>
      </w:tr>
      <w:tr w:rsidR="002C3AEB" w:rsidRPr="002C3AEB" w14:paraId="31FBE7D0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32A6C1C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48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D823234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วัดศิลาวิเวก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6CCF266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๑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F7BF01E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บ้านแก้ง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50B7B086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ดอนตาล</w:t>
            </w:r>
          </w:p>
        </w:tc>
      </w:tr>
      <w:tr w:rsidR="002C3AEB" w:rsidRPr="002C3AEB" w14:paraId="675DE662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7F8D5F4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49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034BEBF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วัดนิเวศวิหาร</w:t>
            </w:r>
            <w:r w:rsidRPr="002C3AEB">
              <w:rPr>
                <w:rFonts w:ascii="TH SarabunIT๙" w:eastAsia="Times New Roman" w:hAnsi="TH SarabunIT๙" w:cs="TH SarabunIT๙"/>
                <w:color w:val="000000"/>
              </w:rPr>
              <w:t xml:space="preserve">   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2865557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๔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684CE0A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ป่งขาม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2FE10A89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หว้านใหญ่</w:t>
            </w:r>
          </w:p>
        </w:tc>
      </w:tr>
      <w:tr w:rsidR="002C3AEB" w:rsidRPr="002C3AEB" w14:paraId="555F663E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85C3BC9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50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56E3D00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โบสถ์แม่พระเหรียญอัศจรรย์</w:t>
            </w:r>
            <w:r w:rsidRPr="002C3AEB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126FE92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๑๐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000EB27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ป่งขาม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5E49EEEA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หว้านใหญ่</w:t>
            </w:r>
          </w:p>
        </w:tc>
      </w:tr>
      <w:tr w:rsidR="002C3AEB" w:rsidRPr="002C3AEB" w14:paraId="5B69B881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7E22D31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51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AEC9461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  <w:spacing w:val="-8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spacing w:val="-8"/>
                <w:cs/>
              </w:rPr>
              <w:t>สักการะพระมารดาแห่งมรณสักขี</w:t>
            </w:r>
            <w:r w:rsidRPr="002C3AEB">
              <w:rPr>
                <w:rFonts w:ascii="TH SarabunIT๙" w:eastAsia="Times New Roman" w:hAnsi="TH SarabunIT๙" w:cs="TH SarabunIT๙"/>
                <w:color w:val="000000"/>
                <w:spacing w:val="-8"/>
              </w:rPr>
              <w:t xml:space="preserve"> 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105366F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๒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006416C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ป่งขาม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3B08CB3D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หว้านใหญ่</w:t>
            </w:r>
          </w:p>
        </w:tc>
      </w:tr>
      <w:tr w:rsidR="002C3AEB" w:rsidRPr="002C3AEB" w14:paraId="194A706A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1D8026F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52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6E2206F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วัดทรายทอง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C032070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๑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F00388F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บางทรายน้อย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2686B7EB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หว้านใหญ่</w:t>
            </w:r>
          </w:p>
        </w:tc>
      </w:tr>
      <w:tr w:rsidR="002C3AEB" w:rsidRPr="002C3AEB" w14:paraId="37022037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7C75545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53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51F0BD7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วัดศรีวิชัย (บ้านบะ)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315ED6D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๕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B4262E3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กกแดง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1CD874B6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นิคมคำสร้อย</w:t>
            </w:r>
          </w:p>
        </w:tc>
      </w:tr>
      <w:tr w:rsidR="002C3AEB" w:rsidRPr="002C3AEB" w14:paraId="16E1B180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79ABD5D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54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65F7B64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วัดศรีวิชัย (บ้านอรัญญา)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80D86AB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๑๒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9F411B6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กกแดง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73582072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นิคมคำสร้อย</w:t>
            </w:r>
          </w:p>
        </w:tc>
      </w:tr>
      <w:tr w:rsidR="002C3AEB" w:rsidRPr="002C3AEB" w14:paraId="23A79395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B63272E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55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5E30BF1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</w:t>
            </w:r>
            <w:proofErr w:type="spellStart"/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พุทโธธัมมธโร</w:t>
            </w:r>
            <w:proofErr w:type="spellEnd"/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24DFCB0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๑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4E3A124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โชคชัย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2BA99436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นิคมคำสร้อย</w:t>
            </w:r>
          </w:p>
        </w:tc>
      </w:tr>
      <w:tr w:rsidR="002C3AEB" w:rsidRPr="002C3AEB" w14:paraId="3718E34E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ED579A7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56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EA8FEE9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วัดพุทธนครา</w:t>
            </w:r>
            <w:proofErr w:type="spellStart"/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ภิ</w:t>
            </w:r>
            <w:proofErr w:type="spellEnd"/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บาล</w:t>
            </w:r>
            <w:r w:rsidRPr="002C3AEB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447D67D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๑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2FC2278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น้ำเที่ยง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2DC3441D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คำชะอี</w:t>
            </w:r>
          </w:p>
        </w:tc>
      </w:tr>
      <w:tr w:rsidR="002C3AEB" w:rsidRPr="002C3AEB" w14:paraId="41FCC14A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0D4E7D9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57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2CF58BC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วัดศรีประ</w:t>
            </w:r>
            <w:proofErr w:type="spellStart"/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ดิษฐา</w:t>
            </w:r>
            <w:proofErr w:type="spellEnd"/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ราม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78BE32A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๙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C9684F3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หนองเอี่ยน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057704B8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คำชะอี</w:t>
            </w:r>
          </w:p>
        </w:tc>
      </w:tr>
      <w:tr w:rsidR="002C3AEB" w:rsidRPr="002C3AEB" w14:paraId="5007A89E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8900170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58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793D916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วัดศรีสุม</w:t>
            </w:r>
            <w:proofErr w:type="spellStart"/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ังค์</w:t>
            </w:r>
            <w:proofErr w:type="spellEnd"/>
            <w:r w:rsidRPr="002C3AEB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DFC120F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๓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A4DA6F6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เหล่าสร้างถ่อ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500AF938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คำชะอี</w:t>
            </w:r>
          </w:p>
        </w:tc>
      </w:tr>
      <w:tr w:rsidR="002C3AEB" w:rsidRPr="002C3AEB" w14:paraId="7F2CA1CB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0DC95FB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59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9729D32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โนนยาง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D0546ED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๑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E7EE20A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โนนยาง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74B281DB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หนองสูง</w:t>
            </w:r>
          </w:p>
        </w:tc>
      </w:tr>
      <w:tr w:rsidR="002C3AEB" w:rsidRPr="002C3AEB" w14:paraId="02315BF5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E47F708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60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9DCEBB6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หนองโอ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B4B7E10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๓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A2FD03A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โนนยาง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4754258D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หนองสูง</w:t>
            </w:r>
          </w:p>
        </w:tc>
      </w:tr>
      <w:tr w:rsidR="002C3AEB" w:rsidRPr="002C3AEB" w14:paraId="04DA62DA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AA16F4A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 w:themeColor="text1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 w:themeColor="text1"/>
              </w:rPr>
              <w:t>61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E3746F2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 w:themeColor="text1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 w:themeColor="text1"/>
                <w:cs/>
              </w:rPr>
              <w:t>วัดราษฎร์สามัคคี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9A99353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 w:themeColor="text1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 w:themeColor="text1"/>
                <w:cs/>
              </w:rPr>
              <w:t>๔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9858FB9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 w:themeColor="text1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 w:themeColor="text1"/>
                <w:cs/>
              </w:rPr>
              <w:t>บ้านเป้า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23E78B5E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 w:themeColor="text1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 w:themeColor="text1"/>
                <w:cs/>
              </w:rPr>
              <w:t>หนองสูง</w:t>
            </w:r>
          </w:p>
        </w:tc>
      </w:tr>
      <w:tr w:rsidR="002C3AEB" w:rsidRPr="002C3AEB" w14:paraId="01A4D5EF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90F0688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lastRenderedPageBreak/>
              <w:t>62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07A783B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วัดโพธิ์ศรี</w:t>
            </w:r>
            <w:r w:rsidRPr="002C3AEB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5634DB1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๓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DA86C78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ดงหลวง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21562A63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ดงหลวง</w:t>
            </w:r>
          </w:p>
        </w:tc>
      </w:tr>
      <w:tr w:rsidR="002C3AEB" w:rsidRPr="002C3AEB" w14:paraId="018852F8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BAFED9E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63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73B9E4B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วัดโพนไฮพัฒนาราม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53464B2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๓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607E0C3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หนองแคน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17465DC7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ดงหลวง</w:t>
            </w:r>
          </w:p>
        </w:tc>
      </w:tr>
      <w:tr w:rsidR="002C3AEB" w:rsidRPr="002C3AEB" w14:paraId="5FA1C128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5E3A5FE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64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964006D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บ้านกกตูม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C714444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๑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054C968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กกตูม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2FBF796B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ดงหลวง</w:t>
            </w:r>
          </w:p>
        </w:tc>
      </w:tr>
      <w:tr w:rsidR="002C3AEB" w:rsidRPr="002C3AEB" w14:paraId="640D0A87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B7BF9B7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65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E27C7AF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บ้านชะโนด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7245520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๑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7E26A37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ชะโนดน้อย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7411A5A8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ดงหลวง</w:t>
            </w:r>
          </w:p>
        </w:tc>
      </w:tr>
      <w:tr w:rsidR="002C3AEB" w:rsidRPr="002C3AEB" w14:paraId="2C86537C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359B77B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66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vAlign w:val="center"/>
            <w:hideMark/>
          </w:tcPr>
          <w:p w14:paraId="03E0CCBE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วัดเกษมสุข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21B4D71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๕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C76DFA3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มุกดาหาร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076E4629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เมืองมุกดาหาร</w:t>
            </w:r>
          </w:p>
        </w:tc>
      </w:tr>
      <w:tr w:rsidR="002C3AEB" w:rsidRPr="002C3AEB" w14:paraId="04A772A2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83D858D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67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B395355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2C3AEB">
              <w:rPr>
                <w:rFonts w:ascii="TH SarabunIT๙" w:eastAsia="Times New Roman" w:hAnsi="TH SarabunIT๙" w:cs="TH SarabunIT๙"/>
                <w:cs/>
              </w:rPr>
              <w:t>วัดโพธิ์ไทร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13EA6F0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๑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B9734D4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บางทรายใหญ่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22D29B95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เมืองมุกดาหาร</w:t>
            </w:r>
          </w:p>
        </w:tc>
      </w:tr>
      <w:tr w:rsidR="002C3AEB" w:rsidRPr="002C3AEB" w14:paraId="69602726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6E5599D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68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7ABAEAE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2C3AEB">
              <w:rPr>
                <w:rFonts w:ascii="TH SarabunIT๙" w:eastAsia="Times New Roman" w:hAnsi="TH SarabunIT๙" w:cs="TH SarabunIT๙"/>
                <w:cs/>
              </w:rPr>
              <w:t>วัดโพธิ์ไทร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0593077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๒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8A5043F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บางทรายใหญ่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0DA0B583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เมืองมุกดาหาร</w:t>
            </w:r>
          </w:p>
        </w:tc>
      </w:tr>
      <w:tr w:rsidR="002C3AEB" w:rsidRPr="002C3AEB" w14:paraId="29732320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8CABE5D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69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4F5BC4C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2C3AEB">
              <w:rPr>
                <w:rFonts w:ascii="TH SarabunIT๙" w:eastAsia="Times New Roman" w:hAnsi="TH SarabunIT๙" w:cs="TH SarabunIT๙"/>
                <w:cs/>
              </w:rPr>
              <w:t>วัดรอยพระพุทธบาทภูมโนรมย์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2456029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๙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A86F9B6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นาสีนวน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47267569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เมืองมุกดาหาร</w:t>
            </w:r>
          </w:p>
        </w:tc>
      </w:tr>
      <w:tr w:rsidR="002C3AEB" w:rsidRPr="002C3AEB" w14:paraId="5ECA9FE0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1173E45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70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vAlign w:val="center"/>
            <w:hideMark/>
          </w:tcPr>
          <w:p w14:paraId="33BCA706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บ้านส้มป่อย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7604F5E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๒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4D1C035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นาสีนวน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2DC7A325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เมืองมุกดาหาร</w:t>
            </w:r>
          </w:p>
        </w:tc>
      </w:tr>
      <w:tr w:rsidR="002C3AEB" w:rsidRPr="002C3AEB" w14:paraId="31E2D2B1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E64419F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71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vAlign w:val="center"/>
            <w:hideMark/>
          </w:tcPr>
          <w:p w14:paraId="07364429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วัดไผ่ล้อม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7E192BD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๒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3C73F31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คำป่าหลาย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7DD00F2B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เมืองมุกดาหาร</w:t>
            </w:r>
          </w:p>
        </w:tc>
      </w:tr>
      <w:tr w:rsidR="002C3AEB" w:rsidRPr="002C3AEB" w14:paraId="594E6E61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5B9A3B2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72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vAlign w:val="center"/>
            <w:hideMark/>
          </w:tcPr>
          <w:p w14:paraId="1DC9C3E0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วัดสว่างชมพู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06C248A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๘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FC2BCDE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คำป่าหลาย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5CD4585A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เมืองมุกดาหาร</w:t>
            </w:r>
          </w:p>
        </w:tc>
      </w:tr>
      <w:tr w:rsidR="002C3AEB" w:rsidRPr="002C3AEB" w14:paraId="52E80558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0ED587B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73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C6826F9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วัดอุดมธรรมคุณ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2ABF273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๑๒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981175E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บ้านโคก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686A5912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เมืองมุกดาหาร</w:t>
            </w:r>
          </w:p>
        </w:tc>
      </w:tr>
      <w:tr w:rsidR="002C3AEB" w:rsidRPr="002C3AEB" w14:paraId="55E42502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A21D9D6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74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FAEAA8D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วัดศรีสะอาด</w:t>
            </w:r>
            <w:r w:rsidRPr="002C3AEB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AD1CBD3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๔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D852701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ดงเย็น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78364AE5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เมืองมุกดาหาร</w:t>
            </w:r>
          </w:p>
        </w:tc>
      </w:tr>
      <w:tr w:rsidR="002C3AEB" w:rsidRPr="002C3AEB" w14:paraId="212D425D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C6C9445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75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C80ED09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วัดมณีรัตนาราม</w:t>
            </w:r>
            <w:r w:rsidRPr="002C3AEB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9126788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๗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21AB083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ดงมอน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44F25ED7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เมืองมุกดาหาร</w:t>
            </w:r>
          </w:p>
        </w:tc>
      </w:tr>
      <w:tr w:rsidR="002C3AEB" w:rsidRPr="002C3AEB" w14:paraId="63B07459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0579E9C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76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C6CA2B0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บ้านผึ่งแดด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EA9EF84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๑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856498F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ผึ่งแดด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1150CC0B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เมืองมุกดาหาร</w:t>
            </w:r>
          </w:p>
        </w:tc>
      </w:tr>
      <w:tr w:rsidR="002C3AEB" w:rsidRPr="002C3AEB" w14:paraId="736FD881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36C5693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77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E41E984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บ้านผึ่งแดด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1A85BEB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๒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2DB4705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ผึ่งแดด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11408660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เมืองมุกดาหาร</w:t>
            </w:r>
          </w:p>
        </w:tc>
      </w:tr>
      <w:tr w:rsidR="002C3AEB" w:rsidRPr="002C3AEB" w14:paraId="5779F5D2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4D1BF95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78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DAF6E34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บ้านเหล่าคราม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E2387C5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๙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41C8A53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คำอาฮวน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35F37270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เมืองมุกดาหาร</w:t>
            </w:r>
          </w:p>
        </w:tc>
      </w:tr>
      <w:tr w:rsidR="002C3AEB" w:rsidRPr="002C3AEB" w14:paraId="50182309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CD86FE6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79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649B900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บ้านดอนตาล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54B04F3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๓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A09B0D9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ดอนตาล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70D2551D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ดอนตาล</w:t>
            </w:r>
          </w:p>
        </w:tc>
      </w:tr>
      <w:tr w:rsidR="002C3AEB" w:rsidRPr="002C3AEB" w14:paraId="1ABBCCE8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904E084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80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B261665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บ้านนาม่วง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F3616DA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๖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9179432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ดอนตาล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589D0453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ดอนตาล</w:t>
            </w:r>
          </w:p>
        </w:tc>
      </w:tr>
      <w:tr w:rsidR="002C3AEB" w:rsidRPr="002C3AEB" w14:paraId="1C9E54CA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1B09136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81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DBF8F8B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วัดศรีฐานธรรมิการาม</w:t>
            </w:r>
            <w:r w:rsidRPr="002C3AEB">
              <w:rPr>
                <w:rFonts w:ascii="TH SarabunIT๙" w:eastAsia="Times New Roman" w:hAnsi="TH SarabunIT๙" w:cs="TH SarabunIT๙"/>
                <w:color w:val="000000"/>
              </w:rPr>
              <w:t xml:space="preserve">  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8F2B9EA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๑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2D3077F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เหล่าหมี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64D36388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ดอนตาล</w:t>
            </w:r>
          </w:p>
        </w:tc>
      </w:tr>
      <w:tr w:rsidR="002C3AEB" w:rsidRPr="002C3AEB" w14:paraId="5B4770DF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12790F2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82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5F032EF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วัดศรีสุริยาราม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ADEDC4F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๕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2B68DB3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โพธิ์ไทร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1067056A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ดอนตาล</w:t>
            </w:r>
          </w:p>
        </w:tc>
      </w:tr>
      <w:tr w:rsidR="002C3AEB" w:rsidRPr="002C3AEB" w14:paraId="6117EB3E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EC21225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83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63F0E4D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บ้านหนองหล่ม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C147949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๓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87DD324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โพธิ์ไทร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1E19DBF4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ดอนตาล</w:t>
            </w:r>
          </w:p>
        </w:tc>
      </w:tr>
      <w:tr w:rsidR="002C3AEB" w:rsidRPr="002C3AEB" w14:paraId="5AF17201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DA88DED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84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659A638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บ้านป่าชาด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84AAC8D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๑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3CA80F5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ป่าไร่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5AC1E169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ดอนตาล</w:t>
            </w:r>
          </w:p>
        </w:tc>
      </w:tr>
      <w:tr w:rsidR="002C3AEB" w:rsidRPr="002C3AEB" w14:paraId="1C97F301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BAF69AD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85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375FF79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บ้านชะโนด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0D66E8B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๑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D5B9D12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ชะโนด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2EA57576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หว้านใหญ่</w:t>
            </w:r>
          </w:p>
        </w:tc>
      </w:tr>
      <w:tr w:rsidR="002C3AEB" w:rsidRPr="002C3AEB" w14:paraId="18089C20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C523D9D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86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A12781E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บ้านพา</w:t>
            </w:r>
            <w:proofErr w:type="spellStart"/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ลุ</w:t>
            </w:r>
            <w:proofErr w:type="spellEnd"/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กา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196E6B3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๓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51D25A9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ชะโนด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5A3AACEB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หว้านใหญ่</w:t>
            </w:r>
          </w:p>
        </w:tc>
      </w:tr>
      <w:tr w:rsidR="002C3AEB" w:rsidRPr="002C3AEB" w14:paraId="0999D100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D5A288E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87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6D29A84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</w:t>
            </w:r>
            <w:proofErr w:type="spellStart"/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ปุญญา</w:t>
            </w:r>
            <w:proofErr w:type="spellEnd"/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นุสรณ์</w:t>
            </w:r>
            <w:r w:rsidRPr="002C3AEB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87E8601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๒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8E7BC37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นิคมคำสร้อย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5D2C5A87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นิคมคำสร้อย</w:t>
            </w:r>
          </w:p>
        </w:tc>
      </w:tr>
      <w:tr w:rsidR="002C3AEB" w:rsidRPr="002C3AEB" w14:paraId="60D028E8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CF3AC50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88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B26658F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บ้านด่านมน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B12F963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๔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1F62E05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นิคมคำสร้อย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6C5054C0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นิคมคำสร้อย</w:t>
            </w:r>
          </w:p>
        </w:tc>
      </w:tr>
      <w:tr w:rsidR="002C3AEB" w:rsidRPr="002C3AEB" w14:paraId="421202C5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CBE407F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lastRenderedPageBreak/>
              <w:t>89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vAlign w:val="center"/>
            <w:hideMark/>
          </w:tcPr>
          <w:p w14:paraId="19BD176A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บ้านเรืองเจริญ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637F7BB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2C3AEB">
              <w:rPr>
                <w:rFonts w:ascii="TH SarabunIT๙" w:eastAsia="Times New Roman" w:hAnsi="TH SarabunIT๙" w:cs="TH SarabunIT๙"/>
                <w:cs/>
              </w:rPr>
              <w:t>๑๒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C277995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นิคมคำสร้อย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017008E6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นิคมคำสร้อย</w:t>
            </w:r>
          </w:p>
        </w:tc>
      </w:tr>
      <w:tr w:rsidR="002C3AEB" w:rsidRPr="002C3AEB" w14:paraId="33BF39F8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80127A5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90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vAlign w:val="center"/>
            <w:hideMark/>
          </w:tcPr>
          <w:p w14:paraId="6F5AAF58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บ้านหนองนกเขียน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505AAF9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๔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57CCA6E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ร่มเกล้า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5F6EABBC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นิคมคำสร้อย</w:t>
            </w:r>
          </w:p>
        </w:tc>
      </w:tr>
      <w:tr w:rsidR="002C3AEB" w:rsidRPr="002C3AEB" w14:paraId="5F61DAAE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A1F9D6F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91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vAlign w:val="center"/>
            <w:hideMark/>
          </w:tcPr>
          <w:p w14:paraId="39E789F6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บ้านหนองแวง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2A465A8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๑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7DC95DA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หนองแวง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646DB266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นิคมคำสร้อย</w:t>
            </w:r>
          </w:p>
        </w:tc>
      </w:tr>
      <w:tr w:rsidR="002C3AEB" w:rsidRPr="002C3AEB" w14:paraId="58BD3707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80F2711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92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vAlign w:val="center"/>
            <w:hideMark/>
          </w:tcPr>
          <w:p w14:paraId="085A998F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บ้านหนองกระโซ่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6C1C962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๓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357848D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หนองแวง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6F84E7CB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นิคมคำสร้อย</w:t>
            </w:r>
          </w:p>
        </w:tc>
      </w:tr>
      <w:tr w:rsidR="002C3AEB" w:rsidRPr="002C3AEB" w14:paraId="751936D2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DF4F11D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93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vAlign w:val="center"/>
            <w:hideMark/>
          </w:tcPr>
          <w:p w14:paraId="68D2E31D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บ้านป่งแดง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D5FB9DB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๔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C69FD18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หนองแวง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691F6958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นิคมคำสร้อย</w:t>
            </w:r>
          </w:p>
        </w:tc>
      </w:tr>
      <w:tr w:rsidR="002C3AEB" w:rsidRPr="002C3AEB" w14:paraId="4F2BD23A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3591F08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94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vAlign w:val="center"/>
            <w:hideMark/>
          </w:tcPr>
          <w:p w14:paraId="6D0862C6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บ้านหนองกกเปลือย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5C24335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๕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8993D11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หนองแวง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69C895E8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นิคมคำสร้อย</w:t>
            </w:r>
          </w:p>
        </w:tc>
      </w:tr>
      <w:tr w:rsidR="002C3AEB" w:rsidRPr="002C3AEB" w14:paraId="0B2849AA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F2CD8F4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95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vAlign w:val="center"/>
            <w:hideMark/>
          </w:tcPr>
          <w:p w14:paraId="568BF955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บ้านโนนก่อ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2E912E9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๖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2875719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หนองแวง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2D254DD9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นิคมคำสร้อย</w:t>
            </w:r>
          </w:p>
        </w:tc>
      </w:tr>
      <w:tr w:rsidR="002C3AEB" w:rsidRPr="002C3AEB" w14:paraId="3E32FB29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39EAB58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96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vAlign w:val="center"/>
            <w:hideMark/>
          </w:tcPr>
          <w:p w14:paraId="1920055F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บ้านโนนสะอาด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C7ABC0A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๘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B8CC41F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หนองแวง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324C8FBC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นิคมคำสร้อย</w:t>
            </w:r>
          </w:p>
        </w:tc>
      </w:tr>
      <w:tr w:rsidR="002C3AEB" w:rsidRPr="002C3AEB" w14:paraId="65DF7AB9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4DA21E5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97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vAlign w:val="center"/>
            <w:hideMark/>
          </w:tcPr>
          <w:p w14:paraId="7F532B66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บ้านบัง</w:t>
            </w:r>
            <w:proofErr w:type="spellStart"/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อี่</w:t>
            </w:r>
            <w:proofErr w:type="spellEnd"/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4B4E6C2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๑๐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B058050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หนองแวง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3D183CC1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นิคมคำสร้อย</w:t>
            </w:r>
          </w:p>
        </w:tc>
      </w:tr>
      <w:tr w:rsidR="002C3AEB" w:rsidRPr="002C3AEB" w14:paraId="7F99A567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973F767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98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vAlign w:val="center"/>
            <w:hideMark/>
          </w:tcPr>
          <w:p w14:paraId="00E70F5A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บ้านเหล่าหลวง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B449682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๑๑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14ED683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หนองแวง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58884A5D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นิคมคำสร้อย</w:t>
            </w:r>
          </w:p>
        </w:tc>
      </w:tr>
      <w:tr w:rsidR="002C3AEB" w:rsidRPr="002C3AEB" w14:paraId="464D556B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46B5588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99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4BD18A6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วัดโพธิ์ไทร</w:t>
            </w:r>
            <w:r w:rsidRPr="002C3AEB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56774C4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๖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CF76297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คำชะอี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298DF719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คำชะอี</w:t>
            </w:r>
          </w:p>
        </w:tc>
      </w:tr>
      <w:tr w:rsidR="002C3AEB" w:rsidRPr="002C3AEB" w14:paraId="24CAFD62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FD2D3D2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100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614F2FB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วัดสามัคคีธรรม</w:t>
            </w:r>
            <w:r w:rsidRPr="002C3AEB">
              <w:rPr>
                <w:rFonts w:ascii="TH SarabunIT๙" w:eastAsia="Times New Roman" w:hAnsi="TH SarabunIT๙" w:cs="TH SarabunIT๙"/>
                <w:color w:val="000000"/>
              </w:rPr>
              <w:t xml:space="preserve"> 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CBA8344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๒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A4A99C0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บ้านซ่ง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5AF9309E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คำชะอี</w:t>
            </w:r>
          </w:p>
        </w:tc>
      </w:tr>
      <w:tr w:rsidR="002C3AEB" w:rsidRPr="002C3AEB" w14:paraId="27DD49DF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A67663B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101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BC99FCE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บ้านโนนสังข์ศรี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104686B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๓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126AEC2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บ้านซ่ง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340B12CE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คำชะอี</w:t>
            </w:r>
          </w:p>
        </w:tc>
      </w:tr>
      <w:tr w:rsidR="002C3AEB" w:rsidRPr="002C3AEB" w14:paraId="6FD6E40F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F67AC1A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102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7425535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บ้านคำบก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6CBC485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๑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23EFC4F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คำบก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15621BF3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คำชะอี</w:t>
            </w:r>
          </w:p>
        </w:tc>
      </w:tr>
      <w:tr w:rsidR="002C3AEB" w:rsidRPr="002C3AEB" w14:paraId="4C4C93EA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1F808CA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103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375F23E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นาหนองแคน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EDB0B98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๒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4587C3E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หนองสูง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61A32EF0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หนองสูง</w:t>
            </w:r>
          </w:p>
        </w:tc>
      </w:tr>
      <w:tr w:rsidR="002C3AEB" w:rsidRPr="002C3AEB" w14:paraId="3998E25E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0D352F9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104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622E191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คำพอก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334399C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๕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5930FE2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โนนยาง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65D50E77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หนองสูง</w:t>
            </w:r>
          </w:p>
        </w:tc>
      </w:tr>
      <w:tr w:rsidR="002C3AEB" w:rsidRPr="002C3AEB" w14:paraId="22E86366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93102A5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105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83F4D42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คำพอก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F83A43C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๑๐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84061AC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โนนยาง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78EFCF15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หนองสูง</w:t>
            </w:r>
          </w:p>
        </w:tc>
      </w:tr>
      <w:tr w:rsidR="002C3AEB" w:rsidRPr="002C3AEB" w14:paraId="780E04B6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83A02D1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106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48ADFB1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บ้านบุ่ง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EB48C5B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๔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F7926B2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ภูวง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25CE57E0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หนองสูง</w:t>
            </w:r>
          </w:p>
        </w:tc>
      </w:tr>
      <w:tr w:rsidR="002C3AEB" w:rsidRPr="002C3AEB" w14:paraId="4873FF44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CD7C03D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107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BF6C366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บ้านบุ่ง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4B2CE5D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๕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AA38301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ภูวง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5DE58033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หนองสูง</w:t>
            </w:r>
          </w:p>
        </w:tc>
      </w:tr>
      <w:tr w:rsidR="002C3AEB" w:rsidRPr="002C3AEB" w14:paraId="51A24147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514AC45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108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521A15E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บ้านภู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63865DF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๑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CA8E3DF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บ้านเป้า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463A9CE8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หนองสูง</w:t>
            </w:r>
          </w:p>
        </w:tc>
      </w:tr>
      <w:tr w:rsidR="002C3AEB" w:rsidRPr="002C3AEB" w14:paraId="7B6FE30B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8AF2831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109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2A5D31D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บ้านภู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EA0EE48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๒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EE20577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บ้านเป้า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7FF880BE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หนองสูง</w:t>
            </w:r>
          </w:p>
        </w:tc>
      </w:tr>
      <w:tr w:rsidR="002C3AEB" w:rsidRPr="002C3AEB" w14:paraId="42FC1F31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E661E1A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110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E9D7DB8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บ้านหนองสูงใหม่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AECF779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๖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FDED211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หนองสูงเหนือ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522DD2C8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หนองสูง</w:t>
            </w:r>
          </w:p>
        </w:tc>
      </w:tr>
      <w:tr w:rsidR="002C3AEB" w:rsidRPr="002C3AEB" w14:paraId="5E7F1D36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5D458127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111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E7893A7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บ้านดงหลวง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2C54962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๑๐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659CF4AA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ดงหลวง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51630336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ดงหลวง</w:t>
            </w:r>
          </w:p>
        </w:tc>
      </w:tr>
      <w:tr w:rsidR="002C3AEB" w:rsidRPr="002C3AEB" w14:paraId="6B56D674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D907E5A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112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B4C2574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บ้านไทยเจริญ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345960C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๑๑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4F9A526E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ดงหลวง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6E591A67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ดงหลวง</w:t>
            </w:r>
          </w:p>
        </w:tc>
      </w:tr>
      <w:tr w:rsidR="002C3AEB" w:rsidRPr="002C3AEB" w14:paraId="25538F71" w14:textId="77777777" w:rsidTr="002C3AE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7D6E15D9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113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34933D3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บ้านหนองบัว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A55E139" w14:textId="77777777" w:rsidR="002C3AEB" w:rsidRPr="002C3AEB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๑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3BAE0AB2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หนองบัว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1EDD27FB" w14:textId="77777777" w:rsidR="002C3AEB" w:rsidRPr="002C3AEB" w:rsidRDefault="002C3AEB" w:rsidP="00823E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ดงหลวง</w:t>
            </w:r>
          </w:p>
        </w:tc>
      </w:tr>
      <w:tr w:rsidR="002C3AEB" w:rsidRPr="002C3AEB" w14:paraId="7DA69486" w14:textId="77777777" w:rsidTr="002C3AEB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11B2B1ED" w14:textId="77777777" w:rsidR="002C3AEB" w:rsidRPr="002C3AEB" w:rsidRDefault="002C3AEB" w:rsidP="002C3AEB">
            <w:pPr>
              <w:jc w:val="center"/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b w:val="0"/>
                <w:bCs w:val="0"/>
                <w:color w:val="000000"/>
              </w:rPr>
              <w:t>114</w:t>
            </w:r>
          </w:p>
        </w:tc>
        <w:tc>
          <w:tcPr>
            <w:tcW w:w="3382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F609CB4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บ้านน้ำบ่อ</w:t>
            </w:r>
          </w:p>
        </w:tc>
        <w:tc>
          <w:tcPr>
            <w:tcW w:w="851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0868636F" w14:textId="77777777" w:rsidR="002C3AEB" w:rsidRPr="002C3AEB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๓</w:t>
            </w:r>
          </w:p>
        </w:tc>
        <w:tc>
          <w:tcPr>
            <w:tcW w:w="1984" w:type="dxa"/>
            <w:tcBorders>
              <w:left w:val="single" w:sz="4" w:space="0" w:color="8EAADB" w:themeColor="accent1" w:themeTint="99"/>
              <w:right w:val="single" w:sz="4" w:space="0" w:color="8EAADB" w:themeColor="accent1" w:themeTint="99"/>
            </w:tcBorders>
            <w:noWrap/>
            <w:vAlign w:val="center"/>
            <w:hideMark/>
          </w:tcPr>
          <w:p w14:paraId="27BB5C16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หนองบัว</w:t>
            </w:r>
          </w:p>
        </w:tc>
        <w:tc>
          <w:tcPr>
            <w:tcW w:w="2126" w:type="dxa"/>
            <w:tcBorders>
              <w:left w:val="single" w:sz="4" w:space="0" w:color="8EAADB" w:themeColor="accent1" w:themeTint="99"/>
            </w:tcBorders>
            <w:noWrap/>
            <w:vAlign w:val="center"/>
            <w:hideMark/>
          </w:tcPr>
          <w:p w14:paraId="59C88BC3" w14:textId="77777777" w:rsidR="002C3AEB" w:rsidRPr="002C3AEB" w:rsidRDefault="002C3AEB" w:rsidP="00823E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/>
              </w:rPr>
            </w:pPr>
            <w:r w:rsidRPr="002C3AEB">
              <w:rPr>
                <w:rFonts w:ascii="TH SarabunIT๙" w:eastAsia="Times New Roman" w:hAnsi="TH SarabunIT๙" w:cs="TH SarabunIT๙"/>
                <w:color w:val="000000"/>
                <w:cs/>
              </w:rPr>
              <w:t>ดงหลวง</w:t>
            </w:r>
          </w:p>
        </w:tc>
      </w:tr>
    </w:tbl>
    <w:p w14:paraId="7A9CCCF7" w14:textId="77777777" w:rsidR="00234987" w:rsidRDefault="00856533" w:rsidP="00304B55">
      <w:pPr>
        <w:pStyle w:val="Default"/>
        <w:tabs>
          <w:tab w:val="left" w:pos="426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14:paraId="6C701C55" w14:textId="77777777" w:rsidR="00234987" w:rsidRDefault="00234987" w:rsidP="00304B55">
      <w:pPr>
        <w:pStyle w:val="Default"/>
        <w:tabs>
          <w:tab w:val="left" w:pos="426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23FBEBC8" w14:textId="77777777" w:rsidR="00304B55" w:rsidRDefault="00234987" w:rsidP="00304B55">
      <w:pPr>
        <w:pStyle w:val="Default"/>
        <w:tabs>
          <w:tab w:val="left" w:pos="426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ab/>
      </w:r>
      <w:r w:rsidR="00856533">
        <w:rPr>
          <w:rFonts w:ascii="TH SarabunIT๙" w:hAnsi="TH SarabunIT๙" w:cs="TH SarabunIT๙" w:hint="cs"/>
          <w:b/>
          <w:bCs/>
          <w:sz w:val="32"/>
          <w:szCs w:val="32"/>
          <w:cs/>
        </w:rPr>
        <w:t>1.6.2 ศูนย์พระพุทธศาสนาวันอาทิตย์</w:t>
      </w:r>
      <w:r w:rsidR="00856533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="00856533">
        <w:rPr>
          <w:rFonts w:ascii="TH SarabunIT๙" w:hAnsi="TH SarabunIT๙" w:cs="TH SarabunIT๙" w:hint="cs"/>
          <w:b/>
          <w:bCs/>
          <w:sz w:val="32"/>
          <w:szCs w:val="32"/>
          <w:cs/>
        </w:rPr>
        <w:t>จำนวน 22 แห่ง</w:t>
      </w:r>
    </w:p>
    <w:tbl>
      <w:tblPr>
        <w:tblStyle w:val="4-1"/>
        <w:tblW w:w="8931" w:type="dxa"/>
        <w:tblLayout w:type="fixed"/>
        <w:tblLook w:val="04A0" w:firstRow="1" w:lastRow="0" w:firstColumn="1" w:lastColumn="0" w:noHBand="0" w:noVBand="1"/>
      </w:tblPr>
      <w:tblGrid>
        <w:gridCol w:w="846"/>
        <w:gridCol w:w="2556"/>
        <w:gridCol w:w="1560"/>
        <w:gridCol w:w="1984"/>
        <w:gridCol w:w="24"/>
        <w:gridCol w:w="1961"/>
      </w:tblGrid>
      <w:tr w:rsidR="00856533" w:rsidRPr="00856533" w14:paraId="7B53B862" w14:textId="77777777" w:rsidTr="0023498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8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6" w:type="dxa"/>
            <w:vAlign w:val="center"/>
          </w:tcPr>
          <w:p w14:paraId="129117B9" w14:textId="77777777" w:rsidR="00234987" w:rsidRDefault="00234987" w:rsidP="002C3AEB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cs/>
              </w:rPr>
              <w:t>ลำดับ</w:t>
            </w:r>
          </w:p>
          <w:p w14:paraId="6347D34B" w14:textId="77777777" w:rsidR="00856533" w:rsidRPr="00856533" w:rsidRDefault="00856533" w:rsidP="002C3AEB">
            <w:pPr>
              <w:jc w:val="center"/>
              <w:rPr>
                <w:rFonts w:ascii="TH SarabunIT๙" w:hAnsi="TH SarabunIT๙" w:cs="TH SarabunIT๙"/>
                <w:color w:val="000000" w:themeColor="text1"/>
              </w:rPr>
            </w:pPr>
            <w:r w:rsidRPr="00856533">
              <w:rPr>
                <w:rFonts w:ascii="TH SarabunIT๙" w:hAnsi="TH SarabunIT๙" w:cs="TH SarabunIT๙"/>
                <w:color w:val="000000" w:themeColor="text1"/>
                <w:cs/>
              </w:rPr>
              <w:t>ที่</w:t>
            </w:r>
          </w:p>
        </w:tc>
        <w:tc>
          <w:tcPr>
            <w:tcW w:w="2556" w:type="dxa"/>
            <w:vAlign w:val="center"/>
          </w:tcPr>
          <w:p w14:paraId="5581E233" w14:textId="77777777" w:rsidR="00856533" w:rsidRPr="00234987" w:rsidRDefault="00856533" w:rsidP="002C3AE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234987">
              <w:rPr>
                <w:rFonts w:ascii="TH SarabunIT๙" w:hAnsi="TH SarabunIT๙" w:cs="TH SarabunIT๙"/>
                <w:color w:val="000000" w:themeColor="text1"/>
                <w:cs/>
              </w:rPr>
              <w:t>รายชื่อ</w:t>
            </w:r>
            <w:r w:rsidR="00234987" w:rsidRPr="00234987">
              <w:rPr>
                <w:rFonts w:ascii="TH SarabunIT๙" w:hAnsi="TH SarabunIT๙" w:cs="TH SarabunIT๙" w:hint="cs"/>
                <w:color w:val="000000" w:themeColor="text1"/>
                <w:cs/>
              </w:rPr>
              <w:t>ศูนย์พระพุทธศาสนาวันอาทิตย์</w:t>
            </w:r>
            <w:r w:rsidR="00234987" w:rsidRPr="00234987">
              <w:rPr>
                <w:rFonts w:ascii="TH SarabunIT๙" w:hAnsi="TH SarabunIT๙" w:cs="TH SarabunIT๙"/>
                <w:color w:val="000000" w:themeColor="text1"/>
              </w:rPr>
              <w:t xml:space="preserve">  </w:t>
            </w:r>
          </w:p>
        </w:tc>
        <w:tc>
          <w:tcPr>
            <w:tcW w:w="1560" w:type="dxa"/>
            <w:vAlign w:val="center"/>
          </w:tcPr>
          <w:p w14:paraId="72CFA554" w14:textId="77777777" w:rsidR="00856533" w:rsidRPr="00856533" w:rsidRDefault="00856533" w:rsidP="002C3AE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856533">
              <w:rPr>
                <w:rFonts w:ascii="TH SarabunIT๙" w:hAnsi="TH SarabunIT๙" w:cs="TH SarabunIT๙"/>
                <w:color w:val="000000" w:themeColor="text1"/>
                <w:cs/>
              </w:rPr>
              <w:t>อำเภอ</w:t>
            </w:r>
          </w:p>
        </w:tc>
        <w:tc>
          <w:tcPr>
            <w:tcW w:w="1984" w:type="dxa"/>
            <w:vAlign w:val="center"/>
          </w:tcPr>
          <w:p w14:paraId="23066973" w14:textId="77777777" w:rsidR="00856533" w:rsidRPr="00856533" w:rsidRDefault="00856533" w:rsidP="002C3AE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856533">
              <w:rPr>
                <w:rFonts w:ascii="TH SarabunIT๙" w:hAnsi="TH SarabunIT๙" w:cs="TH SarabunIT๙"/>
                <w:color w:val="000000" w:themeColor="text1"/>
                <w:cs/>
              </w:rPr>
              <w:t>จำนวนนักเรียน</w:t>
            </w:r>
          </w:p>
        </w:tc>
        <w:tc>
          <w:tcPr>
            <w:tcW w:w="1985" w:type="dxa"/>
            <w:gridSpan w:val="2"/>
            <w:vAlign w:val="center"/>
          </w:tcPr>
          <w:p w14:paraId="480823D7" w14:textId="77777777" w:rsidR="00856533" w:rsidRPr="00856533" w:rsidRDefault="00856533" w:rsidP="002C3AE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856533">
              <w:rPr>
                <w:rFonts w:ascii="TH SarabunIT๙" w:hAnsi="TH SarabunIT๙" w:cs="TH SarabunIT๙"/>
                <w:color w:val="000000" w:themeColor="text1"/>
                <w:cs/>
              </w:rPr>
              <w:t>จำนวนครู</w:t>
            </w:r>
          </w:p>
        </w:tc>
      </w:tr>
      <w:tr w:rsidR="00856533" w:rsidRPr="00183C16" w14:paraId="4DB73D1D" w14:textId="77777777" w:rsidTr="002349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6" w:type="dxa"/>
          </w:tcPr>
          <w:p w14:paraId="55D57A2A" w14:textId="77777777" w:rsidR="00856533" w:rsidRPr="00856533" w:rsidRDefault="00856533" w:rsidP="002C3AEB">
            <w:pPr>
              <w:tabs>
                <w:tab w:val="left" w:pos="493"/>
              </w:tabs>
              <w:ind w:left="-108" w:right="-108"/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  <w:r w:rsidRPr="00856533">
              <w:rPr>
                <w:rFonts w:ascii="TH SarabunIT๙" w:hAnsi="TH SarabunIT๙" w:cs="TH SarabunIT๙"/>
                <w:b w:val="0"/>
                <w:bCs w:val="0"/>
                <w:cs/>
              </w:rPr>
              <w:t>๑</w:t>
            </w:r>
          </w:p>
        </w:tc>
        <w:tc>
          <w:tcPr>
            <w:tcW w:w="2556" w:type="dxa"/>
          </w:tcPr>
          <w:p w14:paraId="79BC931E" w14:textId="77777777" w:rsidR="00856533" w:rsidRPr="00856533" w:rsidRDefault="00856533" w:rsidP="002C3AE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วัดศรีบุญเรือง</w:t>
            </w:r>
          </w:p>
        </w:tc>
        <w:tc>
          <w:tcPr>
            <w:tcW w:w="1560" w:type="dxa"/>
          </w:tcPr>
          <w:p w14:paraId="5264DB63" w14:textId="77777777" w:rsidR="00856533" w:rsidRPr="00856533" w:rsidRDefault="00856533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เมือง</w:t>
            </w:r>
            <w:r w:rsidR="002C3AEB">
              <w:rPr>
                <w:rFonts w:ascii="TH SarabunIT๙" w:hAnsi="TH SarabunIT๙" w:cs="TH SarabunIT๙" w:hint="cs"/>
                <w:cs/>
              </w:rPr>
              <w:t>มุกดาหาร</w:t>
            </w:r>
          </w:p>
        </w:tc>
        <w:tc>
          <w:tcPr>
            <w:tcW w:w="1984" w:type="dxa"/>
          </w:tcPr>
          <w:p w14:paraId="0241379D" w14:textId="77777777" w:rsidR="00856533" w:rsidRPr="00856533" w:rsidRDefault="00856533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856533">
              <w:rPr>
                <w:rFonts w:ascii="TH SarabunIT๙" w:hAnsi="TH SarabunIT๙" w:cs="TH SarabunIT๙"/>
                <w:cs/>
              </w:rPr>
              <w:t>250</w:t>
            </w:r>
          </w:p>
        </w:tc>
        <w:tc>
          <w:tcPr>
            <w:tcW w:w="1985" w:type="dxa"/>
            <w:gridSpan w:val="2"/>
          </w:tcPr>
          <w:p w14:paraId="1AFF42ED" w14:textId="77777777" w:rsidR="00856533" w:rsidRPr="00856533" w:rsidRDefault="00856533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10</w:t>
            </w:r>
          </w:p>
        </w:tc>
      </w:tr>
      <w:tr w:rsidR="002C3AEB" w:rsidRPr="00183C16" w14:paraId="5D7B23BD" w14:textId="77777777" w:rsidTr="00234987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6" w:type="dxa"/>
          </w:tcPr>
          <w:p w14:paraId="09B0692A" w14:textId="77777777" w:rsidR="002C3AEB" w:rsidRPr="00856533" w:rsidRDefault="002C3AEB" w:rsidP="002C3AEB">
            <w:pPr>
              <w:tabs>
                <w:tab w:val="left" w:pos="493"/>
              </w:tabs>
              <w:ind w:left="-108" w:right="-108"/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856533">
              <w:rPr>
                <w:rFonts w:ascii="TH SarabunIT๙" w:hAnsi="TH SarabunIT๙" w:cs="TH SarabunIT๙"/>
                <w:b w:val="0"/>
                <w:bCs w:val="0"/>
                <w:cs/>
              </w:rPr>
              <w:t>๒</w:t>
            </w:r>
          </w:p>
        </w:tc>
        <w:tc>
          <w:tcPr>
            <w:tcW w:w="2556" w:type="dxa"/>
          </w:tcPr>
          <w:p w14:paraId="4FBF2BC0" w14:textId="77777777" w:rsidR="002C3AEB" w:rsidRPr="00856533" w:rsidRDefault="002C3AEB" w:rsidP="002C3AE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วัดคำสายทอง</w:t>
            </w:r>
          </w:p>
        </w:tc>
        <w:tc>
          <w:tcPr>
            <w:tcW w:w="1560" w:type="dxa"/>
          </w:tcPr>
          <w:p w14:paraId="73FE4721" w14:textId="77777777" w:rsidR="002C3AEB" w:rsidRPr="00856533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D51FF8">
              <w:rPr>
                <w:rFonts w:ascii="TH SarabunIT๙" w:hAnsi="TH SarabunIT๙" w:cs="TH SarabunIT๙"/>
                <w:cs/>
              </w:rPr>
              <w:t>เมือง</w:t>
            </w:r>
            <w:r w:rsidRPr="00D51FF8">
              <w:rPr>
                <w:rFonts w:ascii="TH SarabunIT๙" w:hAnsi="TH SarabunIT๙" w:cs="TH SarabunIT๙" w:hint="cs"/>
                <w:cs/>
              </w:rPr>
              <w:t>มุกดาหาร</w:t>
            </w:r>
          </w:p>
        </w:tc>
        <w:tc>
          <w:tcPr>
            <w:tcW w:w="1984" w:type="dxa"/>
          </w:tcPr>
          <w:p w14:paraId="7CFBA9C8" w14:textId="77777777" w:rsidR="002C3AEB" w:rsidRPr="00856533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856533">
              <w:rPr>
                <w:rFonts w:ascii="TH SarabunIT๙" w:hAnsi="TH SarabunIT๙" w:cs="TH SarabunIT๙"/>
                <w:cs/>
              </w:rPr>
              <w:t>467</w:t>
            </w:r>
          </w:p>
        </w:tc>
        <w:tc>
          <w:tcPr>
            <w:tcW w:w="1985" w:type="dxa"/>
            <w:gridSpan w:val="2"/>
          </w:tcPr>
          <w:p w14:paraId="5DAD53F7" w14:textId="77777777" w:rsidR="002C3AEB" w:rsidRPr="00856533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18</w:t>
            </w:r>
          </w:p>
        </w:tc>
      </w:tr>
      <w:tr w:rsidR="002C3AEB" w:rsidRPr="00183C16" w14:paraId="7D91D30D" w14:textId="77777777" w:rsidTr="002349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6" w:type="dxa"/>
          </w:tcPr>
          <w:p w14:paraId="5816F0E9" w14:textId="77777777" w:rsidR="002C3AEB" w:rsidRPr="00856533" w:rsidRDefault="002C3AEB" w:rsidP="002C3AEB">
            <w:pPr>
              <w:tabs>
                <w:tab w:val="left" w:pos="493"/>
              </w:tabs>
              <w:ind w:left="-108" w:right="-108"/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  <w:r w:rsidRPr="00856533">
              <w:rPr>
                <w:rFonts w:ascii="TH SarabunIT๙" w:hAnsi="TH SarabunIT๙" w:cs="TH SarabunIT๙"/>
                <w:b w:val="0"/>
                <w:bCs w:val="0"/>
                <w:cs/>
              </w:rPr>
              <w:t>๓</w:t>
            </w:r>
          </w:p>
        </w:tc>
        <w:tc>
          <w:tcPr>
            <w:tcW w:w="2556" w:type="dxa"/>
          </w:tcPr>
          <w:p w14:paraId="03250007" w14:textId="77777777" w:rsidR="002C3AEB" w:rsidRPr="00856533" w:rsidRDefault="002C3AEB" w:rsidP="002C3AE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วัดแจ้ง</w:t>
            </w:r>
          </w:p>
        </w:tc>
        <w:tc>
          <w:tcPr>
            <w:tcW w:w="1560" w:type="dxa"/>
          </w:tcPr>
          <w:p w14:paraId="3D7EB6CE" w14:textId="77777777" w:rsidR="002C3AEB" w:rsidRPr="00856533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D51FF8">
              <w:rPr>
                <w:rFonts w:ascii="TH SarabunIT๙" w:hAnsi="TH SarabunIT๙" w:cs="TH SarabunIT๙"/>
                <w:cs/>
              </w:rPr>
              <w:t>เมือง</w:t>
            </w:r>
            <w:r w:rsidRPr="00D51FF8">
              <w:rPr>
                <w:rFonts w:ascii="TH SarabunIT๙" w:hAnsi="TH SarabunIT๙" w:cs="TH SarabunIT๙" w:hint="cs"/>
                <w:cs/>
              </w:rPr>
              <w:t>มุกดาหาร</w:t>
            </w:r>
          </w:p>
        </w:tc>
        <w:tc>
          <w:tcPr>
            <w:tcW w:w="1984" w:type="dxa"/>
          </w:tcPr>
          <w:p w14:paraId="4137C166" w14:textId="77777777" w:rsidR="002C3AEB" w:rsidRPr="00856533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856533">
              <w:rPr>
                <w:rFonts w:ascii="TH SarabunIT๙" w:hAnsi="TH SarabunIT๙" w:cs="TH SarabunIT๙"/>
                <w:cs/>
              </w:rPr>
              <w:t>95</w:t>
            </w:r>
          </w:p>
        </w:tc>
        <w:tc>
          <w:tcPr>
            <w:tcW w:w="1985" w:type="dxa"/>
            <w:gridSpan w:val="2"/>
          </w:tcPr>
          <w:p w14:paraId="13033841" w14:textId="77777777" w:rsidR="002C3AEB" w:rsidRPr="00856533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6</w:t>
            </w:r>
          </w:p>
        </w:tc>
      </w:tr>
      <w:tr w:rsidR="002C3AEB" w:rsidRPr="00183C16" w14:paraId="27CE0768" w14:textId="77777777" w:rsidTr="00234987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6" w:type="dxa"/>
          </w:tcPr>
          <w:p w14:paraId="5E5A97D3" w14:textId="77777777" w:rsidR="002C3AEB" w:rsidRPr="00856533" w:rsidRDefault="002C3AEB" w:rsidP="002C3AEB">
            <w:pPr>
              <w:tabs>
                <w:tab w:val="left" w:pos="493"/>
              </w:tabs>
              <w:ind w:left="-108" w:right="-108"/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856533">
              <w:rPr>
                <w:rFonts w:ascii="TH SarabunIT๙" w:hAnsi="TH SarabunIT๙" w:cs="TH SarabunIT๙"/>
                <w:b w:val="0"/>
                <w:bCs w:val="0"/>
                <w:cs/>
              </w:rPr>
              <w:t>๔</w:t>
            </w:r>
          </w:p>
        </w:tc>
        <w:tc>
          <w:tcPr>
            <w:tcW w:w="2556" w:type="dxa"/>
          </w:tcPr>
          <w:p w14:paraId="547F6E77" w14:textId="77777777" w:rsidR="002C3AEB" w:rsidRPr="00856533" w:rsidRDefault="002C3AEB" w:rsidP="002C3AE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วัดกาญจนประดิษฐ์</w:t>
            </w:r>
          </w:p>
        </w:tc>
        <w:tc>
          <w:tcPr>
            <w:tcW w:w="1560" w:type="dxa"/>
          </w:tcPr>
          <w:p w14:paraId="37BDABE4" w14:textId="77777777" w:rsidR="002C3AEB" w:rsidRPr="00856533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D51FF8">
              <w:rPr>
                <w:rFonts w:ascii="TH SarabunIT๙" w:hAnsi="TH SarabunIT๙" w:cs="TH SarabunIT๙"/>
                <w:cs/>
              </w:rPr>
              <w:t>เมือง</w:t>
            </w:r>
            <w:r w:rsidRPr="00D51FF8">
              <w:rPr>
                <w:rFonts w:ascii="TH SarabunIT๙" w:hAnsi="TH SarabunIT๙" w:cs="TH SarabunIT๙" w:hint="cs"/>
                <w:cs/>
              </w:rPr>
              <w:t>มุกดาหาร</w:t>
            </w:r>
          </w:p>
        </w:tc>
        <w:tc>
          <w:tcPr>
            <w:tcW w:w="1984" w:type="dxa"/>
          </w:tcPr>
          <w:p w14:paraId="02780972" w14:textId="77777777" w:rsidR="002C3AEB" w:rsidRPr="00856533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856533">
              <w:rPr>
                <w:rFonts w:ascii="TH SarabunIT๙" w:hAnsi="TH SarabunIT๙" w:cs="TH SarabunIT๙"/>
                <w:cs/>
              </w:rPr>
              <w:t>650</w:t>
            </w:r>
          </w:p>
        </w:tc>
        <w:tc>
          <w:tcPr>
            <w:tcW w:w="1985" w:type="dxa"/>
            <w:gridSpan w:val="2"/>
          </w:tcPr>
          <w:p w14:paraId="520F160E" w14:textId="77777777" w:rsidR="002C3AEB" w:rsidRPr="00856533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10</w:t>
            </w:r>
          </w:p>
        </w:tc>
      </w:tr>
      <w:tr w:rsidR="002C3AEB" w:rsidRPr="00183C16" w14:paraId="78C48A01" w14:textId="77777777" w:rsidTr="002349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6" w:type="dxa"/>
          </w:tcPr>
          <w:p w14:paraId="25FEF5FA" w14:textId="77777777" w:rsidR="002C3AEB" w:rsidRPr="00856533" w:rsidRDefault="002C3AEB" w:rsidP="002C3AEB">
            <w:pPr>
              <w:tabs>
                <w:tab w:val="left" w:pos="493"/>
              </w:tabs>
              <w:ind w:left="-108" w:right="-108"/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856533">
              <w:rPr>
                <w:rFonts w:ascii="TH SarabunIT๙" w:hAnsi="TH SarabunIT๙" w:cs="TH SarabunIT๙"/>
                <w:b w:val="0"/>
                <w:bCs w:val="0"/>
                <w:cs/>
              </w:rPr>
              <w:t>๕</w:t>
            </w:r>
          </w:p>
        </w:tc>
        <w:tc>
          <w:tcPr>
            <w:tcW w:w="2556" w:type="dxa"/>
          </w:tcPr>
          <w:p w14:paraId="412F3F74" w14:textId="77777777" w:rsidR="002C3AEB" w:rsidRPr="00856533" w:rsidRDefault="002C3AEB" w:rsidP="002C3AE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วัดมณีรัตนาราม</w:t>
            </w:r>
          </w:p>
        </w:tc>
        <w:tc>
          <w:tcPr>
            <w:tcW w:w="1560" w:type="dxa"/>
          </w:tcPr>
          <w:p w14:paraId="4CA2117E" w14:textId="77777777" w:rsidR="002C3AEB" w:rsidRPr="00856533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D51FF8">
              <w:rPr>
                <w:rFonts w:ascii="TH SarabunIT๙" w:hAnsi="TH SarabunIT๙" w:cs="TH SarabunIT๙"/>
                <w:cs/>
              </w:rPr>
              <w:t>เมือง</w:t>
            </w:r>
            <w:r w:rsidRPr="00D51FF8">
              <w:rPr>
                <w:rFonts w:ascii="TH SarabunIT๙" w:hAnsi="TH SarabunIT๙" w:cs="TH SarabunIT๙" w:hint="cs"/>
                <w:cs/>
              </w:rPr>
              <w:t>มุกดาหาร</w:t>
            </w:r>
          </w:p>
        </w:tc>
        <w:tc>
          <w:tcPr>
            <w:tcW w:w="1984" w:type="dxa"/>
          </w:tcPr>
          <w:p w14:paraId="0085EC23" w14:textId="77777777" w:rsidR="002C3AEB" w:rsidRPr="00856533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856533">
              <w:rPr>
                <w:rFonts w:ascii="TH SarabunIT๙" w:hAnsi="TH SarabunIT๙" w:cs="TH SarabunIT๙"/>
                <w:cs/>
              </w:rPr>
              <w:t>350</w:t>
            </w:r>
          </w:p>
        </w:tc>
        <w:tc>
          <w:tcPr>
            <w:tcW w:w="1985" w:type="dxa"/>
            <w:gridSpan w:val="2"/>
          </w:tcPr>
          <w:p w14:paraId="2CC0BAA1" w14:textId="77777777" w:rsidR="002C3AEB" w:rsidRPr="00856533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13</w:t>
            </w:r>
          </w:p>
        </w:tc>
      </w:tr>
      <w:tr w:rsidR="002C3AEB" w:rsidRPr="00183C16" w14:paraId="0C6C18DB" w14:textId="77777777" w:rsidTr="00234987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6" w:type="dxa"/>
          </w:tcPr>
          <w:p w14:paraId="26EF33B3" w14:textId="77777777" w:rsidR="002C3AEB" w:rsidRPr="00856533" w:rsidRDefault="002C3AEB" w:rsidP="002C3AEB">
            <w:pPr>
              <w:tabs>
                <w:tab w:val="left" w:pos="493"/>
              </w:tabs>
              <w:ind w:left="-108" w:right="-108"/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856533">
              <w:rPr>
                <w:rFonts w:ascii="TH SarabunIT๙" w:hAnsi="TH SarabunIT๙" w:cs="TH SarabunIT๙"/>
                <w:b w:val="0"/>
                <w:bCs w:val="0"/>
                <w:cs/>
              </w:rPr>
              <w:t>๖</w:t>
            </w:r>
          </w:p>
        </w:tc>
        <w:tc>
          <w:tcPr>
            <w:tcW w:w="2556" w:type="dxa"/>
          </w:tcPr>
          <w:p w14:paraId="419F287A" w14:textId="77777777" w:rsidR="002C3AEB" w:rsidRPr="00856533" w:rsidRDefault="002C3AEB" w:rsidP="002C3AE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วัดมาลา</w:t>
            </w:r>
          </w:p>
        </w:tc>
        <w:tc>
          <w:tcPr>
            <w:tcW w:w="1560" w:type="dxa"/>
          </w:tcPr>
          <w:p w14:paraId="11E0B0FB" w14:textId="77777777" w:rsidR="002C3AEB" w:rsidRPr="00856533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D51FF8">
              <w:rPr>
                <w:rFonts w:ascii="TH SarabunIT๙" w:hAnsi="TH SarabunIT๙" w:cs="TH SarabunIT๙"/>
                <w:cs/>
              </w:rPr>
              <w:t>เมือง</w:t>
            </w:r>
            <w:r w:rsidRPr="00D51FF8">
              <w:rPr>
                <w:rFonts w:ascii="TH SarabunIT๙" w:hAnsi="TH SarabunIT๙" w:cs="TH SarabunIT๙" w:hint="cs"/>
                <w:cs/>
              </w:rPr>
              <w:t>มุกดาหาร</w:t>
            </w:r>
          </w:p>
        </w:tc>
        <w:tc>
          <w:tcPr>
            <w:tcW w:w="2008" w:type="dxa"/>
            <w:gridSpan w:val="2"/>
          </w:tcPr>
          <w:p w14:paraId="73F24CCB" w14:textId="77777777" w:rsidR="002C3AEB" w:rsidRPr="00856533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856533">
              <w:rPr>
                <w:rFonts w:ascii="TH SarabunIT๙" w:hAnsi="TH SarabunIT๙" w:cs="TH SarabunIT๙"/>
                <w:cs/>
              </w:rPr>
              <w:t>386</w:t>
            </w:r>
          </w:p>
        </w:tc>
        <w:tc>
          <w:tcPr>
            <w:tcW w:w="1961" w:type="dxa"/>
          </w:tcPr>
          <w:p w14:paraId="3179101E" w14:textId="77777777" w:rsidR="002C3AEB" w:rsidRPr="00856533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10</w:t>
            </w:r>
          </w:p>
        </w:tc>
      </w:tr>
      <w:tr w:rsidR="002C3AEB" w:rsidRPr="00183C16" w14:paraId="1C7E721C" w14:textId="77777777" w:rsidTr="002349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6" w:type="dxa"/>
          </w:tcPr>
          <w:p w14:paraId="2A0247C0" w14:textId="77777777" w:rsidR="002C3AEB" w:rsidRPr="00856533" w:rsidRDefault="002C3AEB" w:rsidP="002C3AEB">
            <w:pPr>
              <w:tabs>
                <w:tab w:val="left" w:pos="493"/>
              </w:tabs>
              <w:ind w:left="-108" w:right="-108"/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856533">
              <w:rPr>
                <w:rFonts w:ascii="TH SarabunIT๙" w:hAnsi="TH SarabunIT๙" w:cs="TH SarabunIT๙"/>
                <w:b w:val="0"/>
                <w:bCs w:val="0"/>
                <w:cs/>
              </w:rPr>
              <w:t>๗</w:t>
            </w:r>
          </w:p>
        </w:tc>
        <w:tc>
          <w:tcPr>
            <w:tcW w:w="2556" w:type="dxa"/>
          </w:tcPr>
          <w:p w14:paraId="34876173" w14:textId="77777777" w:rsidR="002C3AEB" w:rsidRPr="00856533" w:rsidRDefault="002C3AEB" w:rsidP="002C3AE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วัดประ</w:t>
            </w:r>
            <w:proofErr w:type="spellStart"/>
            <w:r w:rsidRPr="00856533">
              <w:rPr>
                <w:rFonts w:ascii="TH SarabunIT๙" w:hAnsi="TH SarabunIT๙" w:cs="TH SarabunIT๙"/>
                <w:cs/>
              </w:rPr>
              <w:t>ดิษฐา</w:t>
            </w:r>
            <w:proofErr w:type="spellEnd"/>
            <w:r w:rsidRPr="00856533">
              <w:rPr>
                <w:rFonts w:ascii="TH SarabunIT๙" w:hAnsi="TH SarabunIT๙" w:cs="TH SarabunIT๙"/>
                <w:cs/>
              </w:rPr>
              <w:t>ราม</w:t>
            </w:r>
          </w:p>
        </w:tc>
        <w:tc>
          <w:tcPr>
            <w:tcW w:w="1560" w:type="dxa"/>
          </w:tcPr>
          <w:p w14:paraId="48B2444E" w14:textId="77777777" w:rsidR="002C3AEB" w:rsidRPr="00856533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D51FF8">
              <w:rPr>
                <w:rFonts w:ascii="TH SarabunIT๙" w:hAnsi="TH SarabunIT๙" w:cs="TH SarabunIT๙"/>
                <w:cs/>
              </w:rPr>
              <w:t>เมือง</w:t>
            </w:r>
            <w:r w:rsidRPr="00D51FF8">
              <w:rPr>
                <w:rFonts w:ascii="TH SarabunIT๙" w:hAnsi="TH SarabunIT๙" w:cs="TH SarabunIT๙" w:hint="cs"/>
                <w:cs/>
              </w:rPr>
              <w:t>มุกดาหาร</w:t>
            </w:r>
          </w:p>
        </w:tc>
        <w:tc>
          <w:tcPr>
            <w:tcW w:w="2008" w:type="dxa"/>
            <w:gridSpan w:val="2"/>
          </w:tcPr>
          <w:p w14:paraId="79F341C5" w14:textId="77777777" w:rsidR="002C3AEB" w:rsidRPr="00856533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856533">
              <w:rPr>
                <w:rFonts w:ascii="TH SarabunIT๙" w:hAnsi="TH SarabunIT๙" w:cs="TH SarabunIT๙"/>
                <w:cs/>
              </w:rPr>
              <w:t>385</w:t>
            </w:r>
          </w:p>
        </w:tc>
        <w:tc>
          <w:tcPr>
            <w:tcW w:w="1961" w:type="dxa"/>
          </w:tcPr>
          <w:p w14:paraId="042F0FD1" w14:textId="77777777" w:rsidR="002C3AEB" w:rsidRPr="00856533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4</w:t>
            </w:r>
          </w:p>
        </w:tc>
      </w:tr>
      <w:tr w:rsidR="002C3AEB" w:rsidRPr="00183C16" w14:paraId="74B46D54" w14:textId="77777777" w:rsidTr="00234987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6" w:type="dxa"/>
          </w:tcPr>
          <w:p w14:paraId="39EC63F4" w14:textId="77777777" w:rsidR="002C3AEB" w:rsidRPr="00856533" w:rsidRDefault="002C3AEB" w:rsidP="002C3AEB">
            <w:pPr>
              <w:tabs>
                <w:tab w:val="left" w:pos="493"/>
              </w:tabs>
              <w:ind w:left="-108" w:right="-108"/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856533">
              <w:rPr>
                <w:rFonts w:ascii="TH SarabunIT๙" w:hAnsi="TH SarabunIT๙" w:cs="TH SarabunIT๙"/>
                <w:b w:val="0"/>
                <w:bCs w:val="0"/>
                <w:cs/>
              </w:rPr>
              <w:t>๘</w:t>
            </w:r>
          </w:p>
        </w:tc>
        <w:tc>
          <w:tcPr>
            <w:tcW w:w="2556" w:type="dxa"/>
          </w:tcPr>
          <w:p w14:paraId="3CC361EE" w14:textId="77777777" w:rsidR="002C3AEB" w:rsidRPr="00856533" w:rsidRDefault="002C3AEB" w:rsidP="002C3AE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วัดอุดมธรรมคุณ</w:t>
            </w:r>
          </w:p>
        </w:tc>
        <w:tc>
          <w:tcPr>
            <w:tcW w:w="1560" w:type="dxa"/>
          </w:tcPr>
          <w:p w14:paraId="2E90BC95" w14:textId="77777777" w:rsidR="002C3AEB" w:rsidRPr="00856533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D51FF8">
              <w:rPr>
                <w:rFonts w:ascii="TH SarabunIT๙" w:hAnsi="TH SarabunIT๙" w:cs="TH SarabunIT๙"/>
                <w:cs/>
              </w:rPr>
              <w:t>เมือง</w:t>
            </w:r>
            <w:r w:rsidRPr="00D51FF8">
              <w:rPr>
                <w:rFonts w:ascii="TH SarabunIT๙" w:hAnsi="TH SarabunIT๙" w:cs="TH SarabunIT๙" w:hint="cs"/>
                <w:cs/>
              </w:rPr>
              <w:t>มุกดาหาร</w:t>
            </w:r>
          </w:p>
        </w:tc>
        <w:tc>
          <w:tcPr>
            <w:tcW w:w="2008" w:type="dxa"/>
            <w:gridSpan w:val="2"/>
          </w:tcPr>
          <w:p w14:paraId="019F60CC" w14:textId="77777777" w:rsidR="002C3AEB" w:rsidRPr="00856533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856533">
              <w:rPr>
                <w:rFonts w:ascii="TH SarabunIT๙" w:hAnsi="TH SarabunIT๙" w:cs="TH SarabunIT๙"/>
                <w:cs/>
              </w:rPr>
              <w:t>350</w:t>
            </w:r>
          </w:p>
        </w:tc>
        <w:tc>
          <w:tcPr>
            <w:tcW w:w="1961" w:type="dxa"/>
          </w:tcPr>
          <w:p w14:paraId="5A511C38" w14:textId="77777777" w:rsidR="002C3AEB" w:rsidRPr="00856533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12</w:t>
            </w:r>
          </w:p>
        </w:tc>
      </w:tr>
      <w:tr w:rsidR="002C3AEB" w:rsidRPr="00183C16" w14:paraId="4348F161" w14:textId="77777777" w:rsidTr="002349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6" w:type="dxa"/>
          </w:tcPr>
          <w:p w14:paraId="48D324C7" w14:textId="77777777" w:rsidR="002C3AEB" w:rsidRPr="00856533" w:rsidRDefault="002C3AEB" w:rsidP="002C3AEB">
            <w:pPr>
              <w:tabs>
                <w:tab w:val="left" w:pos="493"/>
              </w:tabs>
              <w:ind w:left="-108" w:right="-108"/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856533">
              <w:rPr>
                <w:rFonts w:ascii="TH SarabunIT๙" w:hAnsi="TH SarabunIT๙" w:cs="TH SarabunIT๙"/>
                <w:b w:val="0"/>
                <w:bCs w:val="0"/>
                <w:cs/>
              </w:rPr>
              <w:t>๙</w:t>
            </w:r>
          </w:p>
        </w:tc>
        <w:tc>
          <w:tcPr>
            <w:tcW w:w="2556" w:type="dxa"/>
          </w:tcPr>
          <w:p w14:paraId="6736CA78" w14:textId="77777777" w:rsidR="002C3AEB" w:rsidRPr="00856533" w:rsidRDefault="002C3AEB" w:rsidP="002C3AE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วัดโพธิ์ศรีแก้ว</w:t>
            </w:r>
          </w:p>
        </w:tc>
        <w:tc>
          <w:tcPr>
            <w:tcW w:w="1560" w:type="dxa"/>
          </w:tcPr>
          <w:p w14:paraId="3C02582D" w14:textId="77777777" w:rsidR="002C3AEB" w:rsidRPr="00856533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D51FF8">
              <w:rPr>
                <w:rFonts w:ascii="TH SarabunIT๙" w:hAnsi="TH SarabunIT๙" w:cs="TH SarabunIT๙"/>
                <w:cs/>
              </w:rPr>
              <w:t>เมือง</w:t>
            </w:r>
            <w:r w:rsidRPr="00D51FF8">
              <w:rPr>
                <w:rFonts w:ascii="TH SarabunIT๙" w:hAnsi="TH SarabunIT๙" w:cs="TH SarabunIT๙" w:hint="cs"/>
                <w:cs/>
              </w:rPr>
              <w:t>มุกดาหาร</w:t>
            </w:r>
          </w:p>
        </w:tc>
        <w:tc>
          <w:tcPr>
            <w:tcW w:w="2008" w:type="dxa"/>
            <w:gridSpan w:val="2"/>
          </w:tcPr>
          <w:p w14:paraId="40FD967B" w14:textId="77777777" w:rsidR="002C3AEB" w:rsidRPr="00856533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856533">
              <w:rPr>
                <w:rFonts w:ascii="TH SarabunIT๙" w:hAnsi="TH SarabunIT๙" w:cs="TH SarabunIT๙"/>
                <w:cs/>
              </w:rPr>
              <w:t>160</w:t>
            </w:r>
          </w:p>
        </w:tc>
        <w:tc>
          <w:tcPr>
            <w:tcW w:w="1961" w:type="dxa"/>
          </w:tcPr>
          <w:p w14:paraId="5B82C83F" w14:textId="77777777" w:rsidR="002C3AEB" w:rsidRPr="00856533" w:rsidRDefault="002C3AEB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10</w:t>
            </w:r>
          </w:p>
        </w:tc>
      </w:tr>
      <w:tr w:rsidR="002C3AEB" w:rsidRPr="00183C16" w14:paraId="0AE32D6A" w14:textId="77777777" w:rsidTr="00234987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6" w:type="dxa"/>
          </w:tcPr>
          <w:p w14:paraId="6060DD92" w14:textId="77777777" w:rsidR="002C3AEB" w:rsidRPr="00856533" w:rsidRDefault="002C3AEB" w:rsidP="002C3AEB">
            <w:pPr>
              <w:tabs>
                <w:tab w:val="left" w:pos="493"/>
              </w:tabs>
              <w:ind w:left="-108" w:right="-108"/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856533">
              <w:rPr>
                <w:rFonts w:ascii="TH SarabunIT๙" w:hAnsi="TH SarabunIT๙" w:cs="TH SarabunIT๙"/>
                <w:b w:val="0"/>
                <w:bCs w:val="0"/>
                <w:cs/>
              </w:rPr>
              <w:t>๑๐</w:t>
            </w:r>
          </w:p>
        </w:tc>
        <w:tc>
          <w:tcPr>
            <w:tcW w:w="2556" w:type="dxa"/>
          </w:tcPr>
          <w:p w14:paraId="7F2100E1" w14:textId="77777777" w:rsidR="002C3AEB" w:rsidRPr="00856533" w:rsidRDefault="002C3AEB" w:rsidP="002C3AE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วัดศรีสะอาดสามขัว</w:t>
            </w:r>
          </w:p>
        </w:tc>
        <w:tc>
          <w:tcPr>
            <w:tcW w:w="1560" w:type="dxa"/>
          </w:tcPr>
          <w:p w14:paraId="302BA596" w14:textId="77777777" w:rsidR="002C3AEB" w:rsidRPr="00856533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D51FF8">
              <w:rPr>
                <w:rFonts w:ascii="TH SarabunIT๙" w:hAnsi="TH SarabunIT๙" w:cs="TH SarabunIT๙"/>
                <w:cs/>
              </w:rPr>
              <w:t>เมือง</w:t>
            </w:r>
            <w:r w:rsidRPr="00D51FF8">
              <w:rPr>
                <w:rFonts w:ascii="TH SarabunIT๙" w:hAnsi="TH SarabunIT๙" w:cs="TH SarabunIT๙" w:hint="cs"/>
                <w:cs/>
              </w:rPr>
              <w:t>มุกดาหาร</w:t>
            </w:r>
          </w:p>
        </w:tc>
        <w:tc>
          <w:tcPr>
            <w:tcW w:w="2008" w:type="dxa"/>
            <w:gridSpan w:val="2"/>
          </w:tcPr>
          <w:p w14:paraId="157C2A0F" w14:textId="77777777" w:rsidR="002C3AEB" w:rsidRPr="00856533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856533">
              <w:rPr>
                <w:rFonts w:ascii="TH SarabunIT๙" w:hAnsi="TH SarabunIT๙" w:cs="TH SarabunIT๙"/>
                <w:cs/>
              </w:rPr>
              <w:t>139</w:t>
            </w:r>
          </w:p>
        </w:tc>
        <w:tc>
          <w:tcPr>
            <w:tcW w:w="1961" w:type="dxa"/>
          </w:tcPr>
          <w:p w14:paraId="57664EA0" w14:textId="77777777" w:rsidR="002C3AEB" w:rsidRPr="00856533" w:rsidRDefault="002C3AEB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8</w:t>
            </w:r>
          </w:p>
        </w:tc>
      </w:tr>
      <w:tr w:rsidR="00856533" w:rsidRPr="00183C16" w14:paraId="0D28587A" w14:textId="77777777" w:rsidTr="002349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6" w:type="dxa"/>
          </w:tcPr>
          <w:p w14:paraId="4851F474" w14:textId="77777777" w:rsidR="00856533" w:rsidRPr="00856533" w:rsidRDefault="00856533" w:rsidP="002C3AEB">
            <w:pPr>
              <w:tabs>
                <w:tab w:val="left" w:pos="493"/>
              </w:tabs>
              <w:ind w:left="-108" w:right="-108"/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856533">
              <w:rPr>
                <w:rFonts w:ascii="TH SarabunIT๙" w:hAnsi="TH SarabunIT๙" w:cs="TH SarabunIT๙"/>
                <w:b w:val="0"/>
                <w:bCs w:val="0"/>
                <w:cs/>
              </w:rPr>
              <w:t>๑๑</w:t>
            </w:r>
          </w:p>
        </w:tc>
        <w:tc>
          <w:tcPr>
            <w:tcW w:w="2556" w:type="dxa"/>
          </w:tcPr>
          <w:p w14:paraId="0B1BE1C8" w14:textId="77777777" w:rsidR="00856533" w:rsidRPr="00856533" w:rsidRDefault="00856533" w:rsidP="002C3AE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856533">
              <w:rPr>
                <w:rFonts w:ascii="TH SarabunIT๙" w:hAnsi="TH SarabunIT๙" w:cs="TH SarabunIT๙"/>
                <w:cs/>
              </w:rPr>
              <w:t>วัดศรีสุม</w:t>
            </w:r>
            <w:proofErr w:type="spellStart"/>
            <w:r w:rsidRPr="00856533">
              <w:rPr>
                <w:rFonts w:ascii="TH SarabunIT๙" w:hAnsi="TH SarabunIT๙" w:cs="TH SarabunIT๙"/>
                <w:cs/>
              </w:rPr>
              <w:t>ังค์</w:t>
            </w:r>
            <w:proofErr w:type="spellEnd"/>
          </w:p>
        </w:tc>
        <w:tc>
          <w:tcPr>
            <w:tcW w:w="1560" w:type="dxa"/>
          </w:tcPr>
          <w:p w14:paraId="47B16EC0" w14:textId="77777777" w:rsidR="00856533" w:rsidRPr="00856533" w:rsidRDefault="00856533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คำชะอี</w:t>
            </w:r>
          </w:p>
        </w:tc>
        <w:tc>
          <w:tcPr>
            <w:tcW w:w="2008" w:type="dxa"/>
            <w:gridSpan w:val="2"/>
          </w:tcPr>
          <w:p w14:paraId="7CF2A552" w14:textId="77777777" w:rsidR="00856533" w:rsidRPr="00856533" w:rsidRDefault="00856533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856533">
              <w:rPr>
                <w:rFonts w:ascii="TH SarabunIT๙" w:hAnsi="TH SarabunIT๙" w:cs="TH SarabunIT๙"/>
                <w:cs/>
              </w:rPr>
              <w:t>273</w:t>
            </w:r>
          </w:p>
        </w:tc>
        <w:tc>
          <w:tcPr>
            <w:tcW w:w="1961" w:type="dxa"/>
          </w:tcPr>
          <w:p w14:paraId="03BD385F" w14:textId="77777777" w:rsidR="00856533" w:rsidRPr="00856533" w:rsidRDefault="00856533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856533">
              <w:rPr>
                <w:rFonts w:ascii="TH SarabunIT๙" w:hAnsi="TH SarabunIT๙" w:cs="TH SarabunIT๙"/>
                <w:cs/>
              </w:rPr>
              <w:t>12</w:t>
            </w:r>
          </w:p>
        </w:tc>
      </w:tr>
      <w:tr w:rsidR="00856533" w:rsidRPr="00183C16" w14:paraId="7785C214" w14:textId="77777777" w:rsidTr="00234987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6" w:type="dxa"/>
          </w:tcPr>
          <w:p w14:paraId="5FD6EA21" w14:textId="77777777" w:rsidR="00856533" w:rsidRPr="00856533" w:rsidRDefault="00856533" w:rsidP="002C3AEB">
            <w:pPr>
              <w:tabs>
                <w:tab w:val="left" w:pos="493"/>
              </w:tabs>
              <w:ind w:left="-108" w:right="-108"/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856533">
              <w:rPr>
                <w:rFonts w:ascii="TH SarabunIT๙" w:hAnsi="TH SarabunIT๙" w:cs="TH SarabunIT๙"/>
                <w:b w:val="0"/>
                <w:bCs w:val="0"/>
                <w:cs/>
              </w:rPr>
              <w:t>๑๒</w:t>
            </w:r>
          </w:p>
        </w:tc>
        <w:tc>
          <w:tcPr>
            <w:tcW w:w="2556" w:type="dxa"/>
          </w:tcPr>
          <w:p w14:paraId="52E0DB77" w14:textId="77777777" w:rsidR="00856533" w:rsidRPr="00856533" w:rsidRDefault="00856533" w:rsidP="002C3AE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856533">
              <w:rPr>
                <w:rFonts w:ascii="TH SarabunIT๙" w:hAnsi="TH SarabunIT๙" w:cs="TH SarabunIT๙"/>
                <w:cs/>
              </w:rPr>
              <w:t>วัดสามัคคีธรรม</w:t>
            </w:r>
          </w:p>
        </w:tc>
        <w:tc>
          <w:tcPr>
            <w:tcW w:w="1560" w:type="dxa"/>
          </w:tcPr>
          <w:p w14:paraId="17503827" w14:textId="77777777" w:rsidR="00856533" w:rsidRPr="00856533" w:rsidRDefault="00856533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คำชะอี</w:t>
            </w:r>
          </w:p>
        </w:tc>
        <w:tc>
          <w:tcPr>
            <w:tcW w:w="2008" w:type="dxa"/>
            <w:gridSpan w:val="2"/>
          </w:tcPr>
          <w:p w14:paraId="7B86F46D" w14:textId="77777777" w:rsidR="00856533" w:rsidRPr="00856533" w:rsidRDefault="00856533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856533">
              <w:rPr>
                <w:rFonts w:ascii="TH SarabunIT๙" w:hAnsi="TH SarabunIT๙" w:cs="TH SarabunIT๙"/>
                <w:cs/>
              </w:rPr>
              <w:t>151</w:t>
            </w:r>
          </w:p>
        </w:tc>
        <w:tc>
          <w:tcPr>
            <w:tcW w:w="1961" w:type="dxa"/>
          </w:tcPr>
          <w:p w14:paraId="035BE5A6" w14:textId="77777777" w:rsidR="00856533" w:rsidRPr="00856533" w:rsidRDefault="00856533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856533">
              <w:rPr>
                <w:rFonts w:ascii="TH SarabunIT๙" w:hAnsi="TH SarabunIT๙" w:cs="TH SarabunIT๙"/>
                <w:cs/>
              </w:rPr>
              <w:t>8</w:t>
            </w:r>
          </w:p>
        </w:tc>
      </w:tr>
      <w:tr w:rsidR="00856533" w:rsidRPr="00183C16" w14:paraId="620468F4" w14:textId="77777777" w:rsidTr="002349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6" w:type="dxa"/>
          </w:tcPr>
          <w:p w14:paraId="617382FB" w14:textId="77777777" w:rsidR="00856533" w:rsidRPr="00856533" w:rsidRDefault="00856533" w:rsidP="002C3AEB">
            <w:pPr>
              <w:tabs>
                <w:tab w:val="left" w:pos="493"/>
              </w:tabs>
              <w:ind w:left="-108" w:right="-108"/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856533">
              <w:rPr>
                <w:rFonts w:ascii="TH SarabunIT๙" w:hAnsi="TH SarabunIT๙" w:cs="TH SarabunIT๙"/>
                <w:b w:val="0"/>
                <w:bCs w:val="0"/>
                <w:cs/>
              </w:rPr>
              <w:t>๑๓</w:t>
            </w:r>
          </w:p>
        </w:tc>
        <w:tc>
          <w:tcPr>
            <w:tcW w:w="2556" w:type="dxa"/>
          </w:tcPr>
          <w:p w14:paraId="2774D1FE" w14:textId="77777777" w:rsidR="00856533" w:rsidRPr="00856533" w:rsidRDefault="00856533" w:rsidP="002C3AE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วัดศิลาวิเวก</w:t>
            </w:r>
          </w:p>
        </w:tc>
        <w:tc>
          <w:tcPr>
            <w:tcW w:w="1560" w:type="dxa"/>
          </w:tcPr>
          <w:p w14:paraId="47A8CBF3" w14:textId="77777777" w:rsidR="00856533" w:rsidRPr="00856533" w:rsidRDefault="00856533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ดอนตาล</w:t>
            </w:r>
          </w:p>
        </w:tc>
        <w:tc>
          <w:tcPr>
            <w:tcW w:w="2008" w:type="dxa"/>
            <w:gridSpan w:val="2"/>
          </w:tcPr>
          <w:p w14:paraId="31A4F87A" w14:textId="77777777" w:rsidR="00856533" w:rsidRPr="00856533" w:rsidRDefault="00856533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856533">
              <w:rPr>
                <w:rFonts w:ascii="TH SarabunIT๙" w:hAnsi="TH SarabunIT๙" w:cs="TH SarabunIT๙"/>
                <w:cs/>
              </w:rPr>
              <w:t>239</w:t>
            </w:r>
          </w:p>
        </w:tc>
        <w:tc>
          <w:tcPr>
            <w:tcW w:w="1961" w:type="dxa"/>
          </w:tcPr>
          <w:p w14:paraId="20DD39F0" w14:textId="77777777" w:rsidR="00856533" w:rsidRPr="00856533" w:rsidRDefault="00856533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5</w:t>
            </w:r>
          </w:p>
        </w:tc>
      </w:tr>
      <w:tr w:rsidR="00856533" w:rsidRPr="00183C16" w14:paraId="15599301" w14:textId="77777777" w:rsidTr="00234987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6" w:type="dxa"/>
          </w:tcPr>
          <w:p w14:paraId="5E3B3E64" w14:textId="77777777" w:rsidR="00856533" w:rsidRPr="00856533" w:rsidRDefault="00856533" w:rsidP="002C3AEB">
            <w:pPr>
              <w:tabs>
                <w:tab w:val="left" w:pos="493"/>
              </w:tabs>
              <w:ind w:left="-108" w:right="-108"/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856533">
              <w:rPr>
                <w:rFonts w:ascii="TH SarabunIT๙" w:hAnsi="TH SarabunIT๙" w:cs="TH SarabunIT๙"/>
                <w:b w:val="0"/>
                <w:bCs w:val="0"/>
                <w:cs/>
              </w:rPr>
              <w:t>๑๔</w:t>
            </w:r>
          </w:p>
        </w:tc>
        <w:tc>
          <w:tcPr>
            <w:tcW w:w="2556" w:type="dxa"/>
          </w:tcPr>
          <w:p w14:paraId="21D575CB" w14:textId="77777777" w:rsidR="00856533" w:rsidRPr="00856533" w:rsidRDefault="00856533" w:rsidP="002C3AE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วัดนาอุดมวนาราม</w:t>
            </w:r>
          </w:p>
        </w:tc>
        <w:tc>
          <w:tcPr>
            <w:tcW w:w="1560" w:type="dxa"/>
          </w:tcPr>
          <w:p w14:paraId="1514C311" w14:textId="77777777" w:rsidR="00856533" w:rsidRPr="00856533" w:rsidRDefault="00856533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นิคมคำสร้อย</w:t>
            </w:r>
          </w:p>
        </w:tc>
        <w:tc>
          <w:tcPr>
            <w:tcW w:w="2008" w:type="dxa"/>
            <w:gridSpan w:val="2"/>
          </w:tcPr>
          <w:p w14:paraId="588C203E" w14:textId="77777777" w:rsidR="00856533" w:rsidRPr="00856533" w:rsidRDefault="00856533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856533">
              <w:rPr>
                <w:rFonts w:ascii="TH SarabunIT๙" w:hAnsi="TH SarabunIT๙" w:cs="TH SarabunIT๙"/>
                <w:cs/>
              </w:rPr>
              <w:t>480</w:t>
            </w:r>
          </w:p>
        </w:tc>
        <w:tc>
          <w:tcPr>
            <w:tcW w:w="1961" w:type="dxa"/>
          </w:tcPr>
          <w:p w14:paraId="12BDC5CA" w14:textId="77777777" w:rsidR="00856533" w:rsidRPr="00856533" w:rsidRDefault="00856533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8</w:t>
            </w:r>
          </w:p>
        </w:tc>
      </w:tr>
      <w:tr w:rsidR="00856533" w:rsidRPr="00183C16" w14:paraId="18C3D194" w14:textId="77777777" w:rsidTr="002349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6" w:type="dxa"/>
          </w:tcPr>
          <w:p w14:paraId="28693ED1" w14:textId="77777777" w:rsidR="00856533" w:rsidRPr="00856533" w:rsidRDefault="00856533" w:rsidP="002C3AEB">
            <w:pPr>
              <w:tabs>
                <w:tab w:val="left" w:pos="493"/>
              </w:tabs>
              <w:ind w:left="-108" w:right="-108"/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856533">
              <w:rPr>
                <w:rFonts w:ascii="TH SarabunIT๙" w:hAnsi="TH SarabunIT๙" w:cs="TH SarabunIT๙"/>
                <w:b w:val="0"/>
                <w:bCs w:val="0"/>
                <w:cs/>
              </w:rPr>
              <w:t>๑๕</w:t>
            </w:r>
          </w:p>
        </w:tc>
        <w:tc>
          <w:tcPr>
            <w:tcW w:w="2556" w:type="dxa"/>
          </w:tcPr>
          <w:p w14:paraId="689BAD44" w14:textId="77777777" w:rsidR="00856533" w:rsidRPr="00856533" w:rsidRDefault="00856533" w:rsidP="002C3AE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วัดเวฬุวัน</w:t>
            </w:r>
          </w:p>
        </w:tc>
        <w:tc>
          <w:tcPr>
            <w:tcW w:w="1560" w:type="dxa"/>
          </w:tcPr>
          <w:p w14:paraId="375305A3" w14:textId="77777777" w:rsidR="00856533" w:rsidRPr="00856533" w:rsidRDefault="00856533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นิคมคำสร้อย</w:t>
            </w:r>
          </w:p>
        </w:tc>
        <w:tc>
          <w:tcPr>
            <w:tcW w:w="2008" w:type="dxa"/>
            <w:gridSpan w:val="2"/>
          </w:tcPr>
          <w:p w14:paraId="070C0254" w14:textId="77777777" w:rsidR="00856533" w:rsidRPr="00856533" w:rsidRDefault="00856533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856533">
              <w:rPr>
                <w:rFonts w:ascii="TH SarabunIT๙" w:hAnsi="TH SarabunIT๙" w:cs="TH SarabunIT๙"/>
                <w:cs/>
              </w:rPr>
              <w:t>221</w:t>
            </w:r>
          </w:p>
        </w:tc>
        <w:tc>
          <w:tcPr>
            <w:tcW w:w="1961" w:type="dxa"/>
          </w:tcPr>
          <w:p w14:paraId="72C20842" w14:textId="77777777" w:rsidR="00856533" w:rsidRPr="00856533" w:rsidRDefault="00856533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8</w:t>
            </w:r>
          </w:p>
        </w:tc>
      </w:tr>
      <w:tr w:rsidR="00856533" w:rsidRPr="00183C16" w14:paraId="4EF9A6D7" w14:textId="77777777" w:rsidTr="00234987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6" w:type="dxa"/>
          </w:tcPr>
          <w:p w14:paraId="2B4BC926" w14:textId="77777777" w:rsidR="00856533" w:rsidRPr="00856533" w:rsidRDefault="00856533" w:rsidP="002C3AEB">
            <w:pPr>
              <w:tabs>
                <w:tab w:val="left" w:pos="493"/>
              </w:tabs>
              <w:ind w:left="-108" w:right="-108"/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856533">
              <w:rPr>
                <w:rFonts w:ascii="TH SarabunIT๙" w:hAnsi="TH SarabunIT๙" w:cs="TH SarabunIT๙"/>
                <w:b w:val="0"/>
                <w:bCs w:val="0"/>
                <w:cs/>
              </w:rPr>
              <w:t>๑๖</w:t>
            </w:r>
          </w:p>
        </w:tc>
        <w:tc>
          <w:tcPr>
            <w:tcW w:w="2556" w:type="dxa"/>
          </w:tcPr>
          <w:p w14:paraId="15707AFE" w14:textId="77777777" w:rsidR="00856533" w:rsidRPr="00856533" w:rsidRDefault="00856533" w:rsidP="002C3AE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วัดโพธิ์ศรีแก้ว</w:t>
            </w:r>
          </w:p>
        </w:tc>
        <w:tc>
          <w:tcPr>
            <w:tcW w:w="1560" w:type="dxa"/>
          </w:tcPr>
          <w:p w14:paraId="172B20FE" w14:textId="77777777" w:rsidR="00856533" w:rsidRPr="00856533" w:rsidRDefault="00856533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ดงหลวง</w:t>
            </w:r>
          </w:p>
        </w:tc>
        <w:tc>
          <w:tcPr>
            <w:tcW w:w="2008" w:type="dxa"/>
            <w:gridSpan w:val="2"/>
          </w:tcPr>
          <w:p w14:paraId="6C9D6505" w14:textId="77777777" w:rsidR="00856533" w:rsidRPr="00856533" w:rsidRDefault="00856533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120</w:t>
            </w:r>
          </w:p>
        </w:tc>
        <w:tc>
          <w:tcPr>
            <w:tcW w:w="1961" w:type="dxa"/>
          </w:tcPr>
          <w:p w14:paraId="6D396C39" w14:textId="77777777" w:rsidR="00856533" w:rsidRPr="00856533" w:rsidRDefault="00856533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8</w:t>
            </w:r>
          </w:p>
        </w:tc>
      </w:tr>
      <w:tr w:rsidR="00856533" w:rsidRPr="00183C16" w14:paraId="5896C5CC" w14:textId="77777777" w:rsidTr="002349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6" w:type="dxa"/>
          </w:tcPr>
          <w:p w14:paraId="5A8261BE" w14:textId="77777777" w:rsidR="00856533" w:rsidRPr="00856533" w:rsidRDefault="00856533" w:rsidP="002C3AEB">
            <w:pPr>
              <w:tabs>
                <w:tab w:val="left" w:pos="493"/>
              </w:tabs>
              <w:ind w:left="-108" w:right="-108"/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856533">
              <w:rPr>
                <w:rFonts w:ascii="TH SarabunIT๙" w:hAnsi="TH SarabunIT๙" w:cs="TH SarabunIT๙"/>
                <w:b w:val="0"/>
                <w:bCs w:val="0"/>
                <w:cs/>
              </w:rPr>
              <w:t>๑๗</w:t>
            </w:r>
          </w:p>
        </w:tc>
        <w:tc>
          <w:tcPr>
            <w:tcW w:w="2556" w:type="dxa"/>
          </w:tcPr>
          <w:p w14:paraId="56EC957B" w14:textId="77777777" w:rsidR="00856533" w:rsidRPr="00856533" w:rsidRDefault="00856533" w:rsidP="002C3AE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วัดกกตูม</w:t>
            </w:r>
          </w:p>
        </w:tc>
        <w:tc>
          <w:tcPr>
            <w:tcW w:w="1560" w:type="dxa"/>
          </w:tcPr>
          <w:p w14:paraId="4D2F7942" w14:textId="77777777" w:rsidR="00856533" w:rsidRPr="00856533" w:rsidRDefault="00856533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ดงหลวง</w:t>
            </w:r>
          </w:p>
        </w:tc>
        <w:tc>
          <w:tcPr>
            <w:tcW w:w="2008" w:type="dxa"/>
            <w:gridSpan w:val="2"/>
          </w:tcPr>
          <w:p w14:paraId="314BB032" w14:textId="77777777" w:rsidR="00856533" w:rsidRPr="00856533" w:rsidRDefault="00856533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856533">
              <w:rPr>
                <w:rFonts w:ascii="TH SarabunIT๙" w:hAnsi="TH SarabunIT๙" w:cs="TH SarabunIT๙"/>
                <w:cs/>
              </w:rPr>
              <w:t>184</w:t>
            </w:r>
          </w:p>
        </w:tc>
        <w:tc>
          <w:tcPr>
            <w:tcW w:w="1961" w:type="dxa"/>
          </w:tcPr>
          <w:p w14:paraId="3FB33220" w14:textId="77777777" w:rsidR="00856533" w:rsidRPr="00856533" w:rsidRDefault="00856533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8</w:t>
            </w:r>
          </w:p>
        </w:tc>
      </w:tr>
      <w:tr w:rsidR="00856533" w:rsidRPr="00183C16" w14:paraId="727C26F0" w14:textId="77777777" w:rsidTr="00234987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6" w:type="dxa"/>
          </w:tcPr>
          <w:p w14:paraId="2B2F0A96" w14:textId="77777777" w:rsidR="00856533" w:rsidRPr="00856533" w:rsidRDefault="00856533" w:rsidP="002C3AEB">
            <w:pPr>
              <w:tabs>
                <w:tab w:val="left" w:pos="493"/>
              </w:tabs>
              <w:ind w:left="-108" w:right="-108"/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856533">
              <w:rPr>
                <w:rFonts w:ascii="TH SarabunIT๙" w:hAnsi="TH SarabunIT๙" w:cs="TH SarabunIT๙"/>
                <w:b w:val="0"/>
                <w:bCs w:val="0"/>
                <w:cs/>
              </w:rPr>
              <w:t>๑๘</w:t>
            </w:r>
          </w:p>
        </w:tc>
        <w:tc>
          <w:tcPr>
            <w:tcW w:w="2556" w:type="dxa"/>
          </w:tcPr>
          <w:p w14:paraId="46B5F069" w14:textId="77777777" w:rsidR="00856533" w:rsidRPr="00856533" w:rsidRDefault="00856533" w:rsidP="002C3AE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วัดนิคมเกษตร</w:t>
            </w:r>
          </w:p>
        </w:tc>
        <w:tc>
          <w:tcPr>
            <w:tcW w:w="1560" w:type="dxa"/>
          </w:tcPr>
          <w:p w14:paraId="4CD4D6C4" w14:textId="77777777" w:rsidR="00856533" w:rsidRPr="00856533" w:rsidRDefault="00856533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หว้านใหญ่</w:t>
            </w:r>
          </w:p>
        </w:tc>
        <w:tc>
          <w:tcPr>
            <w:tcW w:w="2008" w:type="dxa"/>
            <w:gridSpan w:val="2"/>
          </w:tcPr>
          <w:p w14:paraId="1C400941" w14:textId="77777777" w:rsidR="00856533" w:rsidRPr="00856533" w:rsidRDefault="00856533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856533">
              <w:rPr>
                <w:rFonts w:ascii="TH SarabunIT๙" w:hAnsi="TH SarabunIT๙" w:cs="TH SarabunIT๙"/>
                <w:cs/>
              </w:rPr>
              <w:t>248</w:t>
            </w:r>
          </w:p>
        </w:tc>
        <w:tc>
          <w:tcPr>
            <w:tcW w:w="1961" w:type="dxa"/>
          </w:tcPr>
          <w:p w14:paraId="5FAFB33D" w14:textId="77777777" w:rsidR="00856533" w:rsidRPr="00856533" w:rsidRDefault="00856533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5</w:t>
            </w:r>
          </w:p>
        </w:tc>
      </w:tr>
      <w:tr w:rsidR="00856533" w:rsidRPr="00183C16" w14:paraId="095B4275" w14:textId="77777777" w:rsidTr="002349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6" w:type="dxa"/>
          </w:tcPr>
          <w:p w14:paraId="1FEEC817" w14:textId="77777777" w:rsidR="00856533" w:rsidRPr="00856533" w:rsidRDefault="00856533" w:rsidP="002C3AEB">
            <w:pPr>
              <w:tabs>
                <w:tab w:val="left" w:pos="493"/>
              </w:tabs>
              <w:ind w:left="-108" w:right="-108"/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856533">
              <w:rPr>
                <w:rFonts w:ascii="TH SarabunIT๙" w:hAnsi="TH SarabunIT๙" w:cs="TH SarabunIT๙"/>
                <w:b w:val="0"/>
                <w:bCs w:val="0"/>
                <w:cs/>
              </w:rPr>
              <w:t>๑๙</w:t>
            </w:r>
          </w:p>
        </w:tc>
        <w:tc>
          <w:tcPr>
            <w:tcW w:w="2556" w:type="dxa"/>
          </w:tcPr>
          <w:p w14:paraId="267EDA6C" w14:textId="77777777" w:rsidR="00856533" w:rsidRPr="00856533" w:rsidRDefault="00856533" w:rsidP="002C3AE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856533">
              <w:rPr>
                <w:rFonts w:ascii="TH SarabunIT๙" w:hAnsi="TH SarabunIT๙" w:cs="TH SarabunIT๙"/>
                <w:cs/>
              </w:rPr>
              <w:t>วัดพระพุทธรูปโพธิ์ศรี</w:t>
            </w:r>
          </w:p>
        </w:tc>
        <w:tc>
          <w:tcPr>
            <w:tcW w:w="1560" w:type="dxa"/>
          </w:tcPr>
          <w:p w14:paraId="6B8E2052" w14:textId="77777777" w:rsidR="00856533" w:rsidRPr="00856533" w:rsidRDefault="00856533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หนองสูง</w:t>
            </w:r>
          </w:p>
        </w:tc>
        <w:tc>
          <w:tcPr>
            <w:tcW w:w="2008" w:type="dxa"/>
            <w:gridSpan w:val="2"/>
          </w:tcPr>
          <w:p w14:paraId="467AE7BE" w14:textId="77777777" w:rsidR="00856533" w:rsidRPr="00856533" w:rsidRDefault="00856533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856533">
              <w:rPr>
                <w:rFonts w:ascii="TH SarabunIT๙" w:hAnsi="TH SarabunIT๙" w:cs="TH SarabunIT๙"/>
                <w:cs/>
              </w:rPr>
              <w:t>35</w:t>
            </w:r>
          </w:p>
        </w:tc>
        <w:tc>
          <w:tcPr>
            <w:tcW w:w="1961" w:type="dxa"/>
          </w:tcPr>
          <w:p w14:paraId="74194AE6" w14:textId="77777777" w:rsidR="00856533" w:rsidRPr="00856533" w:rsidRDefault="00856533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856533">
              <w:rPr>
                <w:rFonts w:ascii="TH SarabunIT๙" w:hAnsi="TH SarabunIT๙" w:cs="TH SarabunIT๙"/>
                <w:cs/>
              </w:rPr>
              <w:t>6</w:t>
            </w:r>
          </w:p>
        </w:tc>
      </w:tr>
      <w:tr w:rsidR="00856533" w:rsidRPr="00183C16" w14:paraId="0240FC29" w14:textId="77777777" w:rsidTr="00234987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6" w:type="dxa"/>
          </w:tcPr>
          <w:p w14:paraId="0D11415F" w14:textId="77777777" w:rsidR="00856533" w:rsidRPr="00856533" w:rsidRDefault="00856533" w:rsidP="002C3AEB">
            <w:pPr>
              <w:tabs>
                <w:tab w:val="left" w:pos="493"/>
              </w:tabs>
              <w:ind w:left="-108" w:right="-108"/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856533">
              <w:rPr>
                <w:rFonts w:ascii="TH SarabunIT๙" w:hAnsi="TH SarabunIT๙" w:cs="TH SarabunIT๙"/>
                <w:b w:val="0"/>
                <w:bCs w:val="0"/>
                <w:cs/>
              </w:rPr>
              <w:t>๒๐</w:t>
            </w:r>
          </w:p>
        </w:tc>
        <w:tc>
          <w:tcPr>
            <w:tcW w:w="2556" w:type="dxa"/>
          </w:tcPr>
          <w:p w14:paraId="6A059C32" w14:textId="77777777" w:rsidR="00856533" w:rsidRPr="00856533" w:rsidRDefault="00856533" w:rsidP="002C3AE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856533">
              <w:rPr>
                <w:rFonts w:ascii="TH SarabunIT๙" w:hAnsi="TH SarabunIT๙" w:cs="TH SarabunIT๙"/>
                <w:cs/>
              </w:rPr>
              <w:t>วัดราษฎร์สามัคคี</w:t>
            </w:r>
          </w:p>
        </w:tc>
        <w:tc>
          <w:tcPr>
            <w:tcW w:w="1560" w:type="dxa"/>
          </w:tcPr>
          <w:p w14:paraId="74461D53" w14:textId="77777777" w:rsidR="00856533" w:rsidRPr="00856533" w:rsidRDefault="00856533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หนองสูง</w:t>
            </w:r>
          </w:p>
        </w:tc>
        <w:tc>
          <w:tcPr>
            <w:tcW w:w="2008" w:type="dxa"/>
            <w:gridSpan w:val="2"/>
          </w:tcPr>
          <w:p w14:paraId="40E00053" w14:textId="77777777" w:rsidR="00856533" w:rsidRPr="00856533" w:rsidRDefault="00856533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856533">
              <w:rPr>
                <w:rFonts w:ascii="TH SarabunIT๙" w:hAnsi="TH SarabunIT๙" w:cs="TH SarabunIT๙"/>
                <w:cs/>
              </w:rPr>
              <w:t>75</w:t>
            </w:r>
          </w:p>
        </w:tc>
        <w:tc>
          <w:tcPr>
            <w:tcW w:w="1961" w:type="dxa"/>
          </w:tcPr>
          <w:p w14:paraId="6C793DB3" w14:textId="77777777" w:rsidR="00856533" w:rsidRPr="00856533" w:rsidRDefault="00856533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856533">
              <w:rPr>
                <w:rFonts w:ascii="TH SarabunIT๙" w:hAnsi="TH SarabunIT๙" w:cs="TH SarabunIT๙"/>
                <w:cs/>
              </w:rPr>
              <w:t>5</w:t>
            </w:r>
          </w:p>
        </w:tc>
      </w:tr>
      <w:tr w:rsidR="00856533" w:rsidRPr="00183C16" w14:paraId="49FE8DEA" w14:textId="77777777" w:rsidTr="002349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6" w:type="dxa"/>
          </w:tcPr>
          <w:p w14:paraId="12165563" w14:textId="77777777" w:rsidR="00856533" w:rsidRPr="00856533" w:rsidRDefault="00856533" w:rsidP="002C3AEB">
            <w:pPr>
              <w:tabs>
                <w:tab w:val="left" w:pos="493"/>
              </w:tabs>
              <w:ind w:left="-108" w:right="-108"/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856533">
              <w:rPr>
                <w:rFonts w:ascii="TH SarabunIT๙" w:hAnsi="TH SarabunIT๙" w:cs="TH SarabunIT๙"/>
                <w:b w:val="0"/>
                <w:bCs w:val="0"/>
                <w:cs/>
              </w:rPr>
              <w:t>๒๑</w:t>
            </w:r>
          </w:p>
        </w:tc>
        <w:tc>
          <w:tcPr>
            <w:tcW w:w="2556" w:type="dxa"/>
          </w:tcPr>
          <w:p w14:paraId="7DD67C0C" w14:textId="77777777" w:rsidR="00856533" w:rsidRPr="00856533" w:rsidRDefault="00856533" w:rsidP="002C3AE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856533">
              <w:rPr>
                <w:rFonts w:ascii="TH SarabunIT๙" w:hAnsi="TH SarabunIT๙" w:cs="TH SarabunIT๙"/>
                <w:cs/>
              </w:rPr>
              <w:t>วัด</w:t>
            </w:r>
            <w:proofErr w:type="spellStart"/>
            <w:r w:rsidRPr="00856533">
              <w:rPr>
                <w:rFonts w:ascii="TH SarabunIT๙" w:hAnsi="TH SarabunIT๙" w:cs="TH SarabunIT๙"/>
                <w:cs/>
              </w:rPr>
              <w:t>นรว</w:t>
            </w:r>
            <w:proofErr w:type="spellEnd"/>
            <w:r w:rsidRPr="00856533">
              <w:rPr>
                <w:rFonts w:ascii="TH SarabunIT๙" w:hAnsi="TH SarabunIT๙" w:cs="TH SarabunIT๙"/>
                <w:cs/>
              </w:rPr>
              <w:t>ราราม</w:t>
            </w:r>
          </w:p>
        </w:tc>
        <w:tc>
          <w:tcPr>
            <w:tcW w:w="1560" w:type="dxa"/>
          </w:tcPr>
          <w:p w14:paraId="2861DB56" w14:textId="77777777" w:rsidR="00856533" w:rsidRPr="00856533" w:rsidRDefault="00856533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หนองสูง</w:t>
            </w:r>
          </w:p>
        </w:tc>
        <w:tc>
          <w:tcPr>
            <w:tcW w:w="2008" w:type="dxa"/>
            <w:gridSpan w:val="2"/>
          </w:tcPr>
          <w:p w14:paraId="4D283933" w14:textId="77777777" w:rsidR="00856533" w:rsidRPr="00856533" w:rsidRDefault="00856533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856533">
              <w:rPr>
                <w:rFonts w:ascii="TH SarabunIT๙" w:hAnsi="TH SarabunIT๙" w:cs="TH SarabunIT๙"/>
                <w:cs/>
              </w:rPr>
              <w:t>282</w:t>
            </w:r>
          </w:p>
        </w:tc>
        <w:tc>
          <w:tcPr>
            <w:tcW w:w="1961" w:type="dxa"/>
          </w:tcPr>
          <w:p w14:paraId="1B2733E5" w14:textId="77777777" w:rsidR="00856533" w:rsidRPr="00856533" w:rsidRDefault="00856533" w:rsidP="002C3AE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856533">
              <w:rPr>
                <w:rFonts w:ascii="TH SarabunIT๙" w:hAnsi="TH SarabunIT๙" w:cs="TH SarabunIT๙"/>
                <w:cs/>
              </w:rPr>
              <w:t>6</w:t>
            </w:r>
          </w:p>
        </w:tc>
      </w:tr>
      <w:tr w:rsidR="00856533" w:rsidRPr="00183C16" w14:paraId="776F2093" w14:textId="77777777" w:rsidTr="00234987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6" w:type="dxa"/>
          </w:tcPr>
          <w:p w14:paraId="45972CEA" w14:textId="77777777" w:rsidR="00856533" w:rsidRPr="00856533" w:rsidRDefault="00856533" w:rsidP="002C3AEB">
            <w:pPr>
              <w:tabs>
                <w:tab w:val="left" w:pos="493"/>
              </w:tabs>
              <w:ind w:left="-108" w:right="-108"/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856533">
              <w:rPr>
                <w:rFonts w:ascii="TH SarabunIT๙" w:hAnsi="TH SarabunIT๙" w:cs="TH SarabunIT๙"/>
                <w:b w:val="0"/>
                <w:bCs w:val="0"/>
                <w:cs/>
              </w:rPr>
              <w:t>๒๒</w:t>
            </w:r>
          </w:p>
        </w:tc>
        <w:tc>
          <w:tcPr>
            <w:tcW w:w="2556" w:type="dxa"/>
          </w:tcPr>
          <w:p w14:paraId="53A2DDDB" w14:textId="77777777" w:rsidR="00856533" w:rsidRPr="00856533" w:rsidRDefault="00856533" w:rsidP="002C3AE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วัดพิจิตรสัง</w:t>
            </w:r>
            <w:proofErr w:type="spellStart"/>
            <w:r w:rsidRPr="00856533">
              <w:rPr>
                <w:rFonts w:ascii="TH SarabunIT๙" w:hAnsi="TH SarabunIT๙" w:cs="TH SarabunIT๙"/>
                <w:cs/>
              </w:rPr>
              <w:t>ฆา</w:t>
            </w:r>
            <w:proofErr w:type="spellEnd"/>
            <w:r w:rsidRPr="00856533">
              <w:rPr>
                <w:rFonts w:ascii="TH SarabunIT๙" w:hAnsi="TH SarabunIT๙" w:cs="TH SarabunIT๙"/>
                <w:cs/>
              </w:rPr>
              <w:t>ราม</w:t>
            </w:r>
          </w:p>
        </w:tc>
        <w:tc>
          <w:tcPr>
            <w:tcW w:w="1560" w:type="dxa"/>
          </w:tcPr>
          <w:p w14:paraId="2A25F406" w14:textId="77777777" w:rsidR="00856533" w:rsidRPr="00856533" w:rsidRDefault="00856533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หนองสูง</w:t>
            </w:r>
          </w:p>
        </w:tc>
        <w:tc>
          <w:tcPr>
            <w:tcW w:w="2008" w:type="dxa"/>
            <w:gridSpan w:val="2"/>
          </w:tcPr>
          <w:p w14:paraId="0D0F5F60" w14:textId="77777777" w:rsidR="00856533" w:rsidRPr="00856533" w:rsidRDefault="00856533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856533">
              <w:rPr>
                <w:rFonts w:ascii="TH SarabunIT๙" w:hAnsi="TH SarabunIT๙" w:cs="TH SarabunIT๙"/>
                <w:cs/>
              </w:rPr>
              <w:t>170</w:t>
            </w:r>
          </w:p>
        </w:tc>
        <w:tc>
          <w:tcPr>
            <w:tcW w:w="1961" w:type="dxa"/>
          </w:tcPr>
          <w:p w14:paraId="21CAAD82" w14:textId="77777777" w:rsidR="00856533" w:rsidRPr="00856533" w:rsidRDefault="00856533" w:rsidP="002C3AE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856533">
              <w:rPr>
                <w:rFonts w:ascii="TH SarabunIT๙" w:hAnsi="TH SarabunIT๙" w:cs="TH SarabunIT๙"/>
                <w:cs/>
              </w:rPr>
              <w:t>5</w:t>
            </w:r>
          </w:p>
        </w:tc>
      </w:tr>
    </w:tbl>
    <w:p w14:paraId="7D41AB1F" w14:textId="77777777" w:rsidR="00856533" w:rsidRDefault="00856533" w:rsidP="00304B55">
      <w:pPr>
        <w:pStyle w:val="Default"/>
        <w:tabs>
          <w:tab w:val="left" w:pos="426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5B4ED10D" w14:textId="77777777" w:rsidR="00856533" w:rsidRDefault="00234987" w:rsidP="00304B55">
      <w:pPr>
        <w:pStyle w:val="Default"/>
        <w:tabs>
          <w:tab w:val="left" w:pos="426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1.6.3 ศาสนาสถานลานธรรมลานวิถีไทย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จำนวน 13  แห่ง</w:t>
      </w:r>
    </w:p>
    <w:tbl>
      <w:tblPr>
        <w:tblStyle w:val="4-1"/>
        <w:tblW w:w="9044" w:type="dxa"/>
        <w:tblLook w:val="04A0" w:firstRow="1" w:lastRow="0" w:firstColumn="1" w:lastColumn="0" w:noHBand="0" w:noVBand="1"/>
      </w:tblPr>
      <w:tblGrid>
        <w:gridCol w:w="822"/>
        <w:gridCol w:w="2693"/>
        <w:gridCol w:w="2867"/>
        <w:gridCol w:w="2662"/>
      </w:tblGrid>
      <w:tr w:rsidR="00F20FC4" w:rsidRPr="00F20FC4" w14:paraId="7EDB4F04" w14:textId="77777777" w:rsidTr="0023498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2" w:type="dxa"/>
            <w:vAlign w:val="center"/>
          </w:tcPr>
          <w:p w14:paraId="79B6C53F" w14:textId="77777777" w:rsidR="00234987" w:rsidRPr="00F20FC4" w:rsidRDefault="00234987" w:rsidP="00D85767">
            <w:pPr>
              <w:jc w:val="center"/>
              <w:rPr>
                <w:rFonts w:ascii="TH SarabunIT๙" w:hAnsi="TH SarabunIT๙" w:cs="TH SarabunIT๙"/>
                <w:color w:val="000000" w:themeColor="text1"/>
              </w:rPr>
            </w:pPr>
            <w:r w:rsidRPr="00F20FC4">
              <w:rPr>
                <w:rFonts w:ascii="TH SarabunIT๙" w:hAnsi="TH SarabunIT๙" w:cs="TH SarabunIT๙" w:hint="cs"/>
                <w:color w:val="000000" w:themeColor="text1"/>
                <w:cs/>
              </w:rPr>
              <w:t>ลำดับ</w:t>
            </w:r>
            <w:r w:rsidRPr="00F20FC4">
              <w:rPr>
                <w:rFonts w:ascii="TH SarabunIT๙" w:hAnsi="TH SarabunIT๙" w:cs="TH SarabunIT๙"/>
                <w:color w:val="000000" w:themeColor="text1"/>
                <w:cs/>
              </w:rPr>
              <w:t>ที่</w:t>
            </w:r>
          </w:p>
        </w:tc>
        <w:tc>
          <w:tcPr>
            <w:tcW w:w="2693" w:type="dxa"/>
            <w:vAlign w:val="center"/>
          </w:tcPr>
          <w:p w14:paraId="73BA06CF" w14:textId="77777777" w:rsidR="00F20FC4" w:rsidRDefault="00F20FC4" w:rsidP="00D8576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 w:val="0"/>
                <w:bCs w:val="0"/>
                <w:color w:val="000000" w:themeColor="text1"/>
              </w:rPr>
            </w:pPr>
            <w:r w:rsidRPr="00F20FC4">
              <w:rPr>
                <w:rFonts w:ascii="TH SarabunIT๙" w:hAnsi="TH SarabunIT๙" w:cs="TH SarabunIT๙" w:hint="cs"/>
                <w:color w:val="000000" w:themeColor="text1"/>
                <w:cs/>
              </w:rPr>
              <w:t>รายชื่อศาสนาสถาน</w:t>
            </w:r>
          </w:p>
          <w:p w14:paraId="42A41608" w14:textId="77777777" w:rsidR="00234987" w:rsidRPr="00F20FC4" w:rsidRDefault="00F20FC4" w:rsidP="00D8576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F20FC4">
              <w:rPr>
                <w:rFonts w:ascii="TH SarabunIT๙" w:hAnsi="TH SarabunIT๙" w:cs="TH SarabunIT๙" w:hint="cs"/>
                <w:color w:val="000000" w:themeColor="text1"/>
                <w:cs/>
              </w:rPr>
              <w:t>ลานธรรมลานวิถีไทย</w:t>
            </w:r>
            <w:r w:rsidRPr="00F20FC4">
              <w:rPr>
                <w:rFonts w:ascii="TH SarabunIT๙" w:hAnsi="TH SarabunIT๙" w:cs="TH SarabunIT๙"/>
                <w:color w:val="000000" w:themeColor="text1"/>
              </w:rPr>
              <w:t xml:space="preserve">  </w:t>
            </w:r>
          </w:p>
        </w:tc>
        <w:tc>
          <w:tcPr>
            <w:tcW w:w="2867" w:type="dxa"/>
            <w:vAlign w:val="center"/>
          </w:tcPr>
          <w:p w14:paraId="2BEDFADD" w14:textId="77777777" w:rsidR="00234987" w:rsidRPr="00F20FC4" w:rsidRDefault="00234987" w:rsidP="00D8576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F20FC4">
              <w:rPr>
                <w:rFonts w:ascii="TH SarabunIT๙" w:hAnsi="TH SarabunIT๙" w:cs="TH SarabunIT๙"/>
                <w:color w:val="000000" w:themeColor="text1"/>
                <w:cs/>
              </w:rPr>
              <w:t>ตำบล</w:t>
            </w:r>
          </w:p>
        </w:tc>
        <w:tc>
          <w:tcPr>
            <w:tcW w:w="2662" w:type="dxa"/>
            <w:vAlign w:val="center"/>
          </w:tcPr>
          <w:p w14:paraId="63BDAE79" w14:textId="77777777" w:rsidR="00234987" w:rsidRPr="00F20FC4" w:rsidRDefault="00234987" w:rsidP="00D8576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F20FC4">
              <w:rPr>
                <w:rFonts w:ascii="TH SarabunIT๙" w:hAnsi="TH SarabunIT๙" w:cs="TH SarabunIT๙"/>
                <w:color w:val="000000" w:themeColor="text1"/>
                <w:cs/>
              </w:rPr>
              <w:t>อำเภอ</w:t>
            </w:r>
          </w:p>
        </w:tc>
      </w:tr>
      <w:tr w:rsidR="00234987" w:rsidRPr="00183C16" w14:paraId="374CCC60" w14:textId="77777777" w:rsidTr="002349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2" w:type="dxa"/>
          </w:tcPr>
          <w:p w14:paraId="3E733E58" w14:textId="77777777" w:rsidR="00234987" w:rsidRPr="00234987" w:rsidRDefault="00234987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234987">
              <w:rPr>
                <w:rFonts w:ascii="TH SarabunIT๙" w:hAnsi="TH SarabunIT๙" w:cs="TH SarabunIT๙"/>
                <w:b w:val="0"/>
                <w:bCs w:val="0"/>
                <w:cs/>
              </w:rPr>
              <w:t>๑</w:t>
            </w:r>
          </w:p>
        </w:tc>
        <w:tc>
          <w:tcPr>
            <w:tcW w:w="2693" w:type="dxa"/>
          </w:tcPr>
          <w:p w14:paraId="662B9367" w14:textId="77777777" w:rsidR="00234987" w:rsidRPr="00183C16" w:rsidRDefault="00234987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วัดกาญจนประดิษฐ์</w:t>
            </w:r>
          </w:p>
        </w:tc>
        <w:tc>
          <w:tcPr>
            <w:tcW w:w="2867" w:type="dxa"/>
          </w:tcPr>
          <w:p w14:paraId="30C2C3AA" w14:textId="77777777" w:rsidR="00234987" w:rsidRPr="00183C16" w:rsidRDefault="00234987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ผึ่งแดด</w:t>
            </w:r>
          </w:p>
        </w:tc>
        <w:tc>
          <w:tcPr>
            <w:tcW w:w="2662" w:type="dxa"/>
          </w:tcPr>
          <w:p w14:paraId="3AD92427" w14:textId="77777777" w:rsidR="00234987" w:rsidRPr="00183C16" w:rsidRDefault="00234987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เมืองมุกดาหาร</w:t>
            </w:r>
          </w:p>
        </w:tc>
      </w:tr>
      <w:tr w:rsidR="00234987" w:rsidRPr="00183C16" w14:paraId="1228F3E8" w14:textId="77777777" w:rsidTr="00234987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2" w:type="dxa"/>
          </w:tcPr>
          <w:p w14:paraId="18496169" w14:textId="77777777" w:rsidR="00234987" w:rsidRPr="00234987" w:rsidRDefault="00234987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  <w:r w:rsidRPr="00234987">
              <w:rPr>
                <w:rFonts w:ascii="TH SarabunIT๙" w:hAnsi="TH SarabunIT๙" w:cs="TH SarabunIT๙"/>
                <w:b w:val="0"/>
                <w:bCs w:val="0"/>
                <w:cs/>
              </w:rPr>
              <w:t>๒</w:t>
            </w:r>
          </w:p>
        </w:tc>
        <w:tc>
          <w:tcPr>
            <w:tcW w:w="2693" w:type="dxa"/>
          </w:tcPr>
          <w:p w14:paraId="522AA726" w14:textId="77777777" w:rsidR="00234987" w:rsidRPr="00183C16" w:rsidRDefault="00234987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วัดคำสายทอง</w:t>
            </w:r>
          </w:p>
        </w:tc>
        <w:tc>
          <w:tcPr>
            <w:tcW w:w="2867" w:type="dxa"/>
          </w:tcPr>
          <w:p w14:paraId="495B4AE0" w14:textId="77777777" w:rsidR="00234987" w:rsidRPr="00183C16" w:rsidRDefault="00234987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มุกดาหาร</w:t>
            </w:r>
          </w:p>
        </w:tc>
        <w:tc>
          <w:tcPr>
            <w:tcW w:w="2662" w:type="dxa"/>
          </w:tcPr>
          <w:p w14:paraId="4E5446B2" w14:textId="77777777" w:rsidR="00234987" w:rsidRPr="00183C16" w:rsidRDefault="00234987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เมืองมุกดาหาร</w:t>
            </w:r>
          </w:p>
        </w:tc>
      </w:tr>
      <w:tr w:rsidR="00234987" w:rsidRPr="00183C16" w14:paraId="6E50F52D" w14:textId="77777777" w:rsidTr="002349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2" w:type="dxa"/>
          </w:tcPr>
          <w:p w14:paraId="4821CB92" w14:textId="77777777" w:rsidR="00234987" w:rsidRPr="00234987" w:rsidRDefault="00234987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  <w:r w:rsidRPr="00234987">
              <w:rPr>
                <w:rFonts w:ascii="TH SarabunIT๙" w:hAnsi="TH SarabunIT๙" w:cs="TH SarabunIT๙"/>
                <w:b w:val="0"/>
                <w:bCs w:val="0"/>
                <w:cs/>
              </w:rPr>
              <w:lastRenderedPageBreak/>
              <w:t>๓</w:t>
            </w:r>
          </w:p>
        </w:tc>
        <w:tc>
          <w:tcPr>
            <w:tcW w:w="2693" w:type="dxa"/>
          </w:tcPr>
          <w:p w14:paraId="538B7408" w14:textId="77777777" w:rsidR="00234987" w:rsidRPr="00183C16" w:rsidRDefault="00234987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วัดศรีประ</w:t>
            </w:r>
            <w:proofErr w:type="spellStart"/>
            <w:r w:rsidRPr="00183C16">
              <w:rPr>
                <w:rFonts w:ascii="TH SarabunIT๙" w:hAnsi="TH SarabunIT๙" w:cs="TH SarabunIT๙"/>
                <w:cs/>
              </w:rPr>
              <w:t>ดิษฐา</w:t>
            </w:r>
            <w:proofErr w:type="spellEnd"/>
            <w:r w:rsidRPr="00183C16">
              <w:rPr>
                <w:rFonts w:ascii="TH SarabunIT๙" w:hAnsi="TH SarabunIT๙" w:cs="TH SarabunIT๙"/>
                <w:cs/>
              </w:rPr>
              <w:t>ราม</w:t>
            </w:r>
          </w:p>
        </w:tc>
        <w:tc>
          <w:tcPr>
            <w:tcW w:w="2867" w:type="dxa"/>
          </w:tcPr>
          <w:p w14:paraId="27EF4880" w14:textId="77777777" w:rsidR="00234987" w:rsidRPr="00183C16" w:rsidRDefault="00234987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หนองเอี่ยน</w:t>
            </w:r>
          </w:p>
        </w:tc>
        <w:tc>
          <w:tcPr>
            <w:tcW w:w="2662" w:type="dxa"/>
          </w:tcPr>
          <w:p w14:paraId="21BD1810" w14:textId="77777777" w:rsidR="00234987" w:rsidRPr="00183C16" w:rsidRDefault="00234987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คำชะอี</w:t>
            </w:r>
          </w:p>
        </w:tc>
      </w:tr>
      <w:tr w:rsidR="00234987" w:rsidRPr="00183C16" w14:paraId="5CCF8EE6" w14:textId="77777777" w:rsidTr="00234987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2" w:type="dxa"/>
          </w:tcPr>
          <w:p w14:paraId="32DAB79C" w14:textId="77777777" w:rsidR="00234987" w:rsidRPr="00234987" w:rsidRDefault="00234987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  <w:r w:rsidRPr="00234987">
              <w:rPr>
                <w:rFonts w:ascii="TH SarabunIT๙" w:hAnsi="TH SarabunIT๙" w:cs="TH SarabunIT๙"/>
                <w:b w:val="0"/>
                <w:bCs w:val="0"/>
                <w:cs/>
              </w:rPr>
              <w:t>๔</w:t>
            </w:r>
          </w:p>
        </w:tc>
        <w:tc>
          <w:tcPr>
            <w:tcW w:w="2693" w:type="dxa"/>
          </w:tcPr>
          <w:p w14:paraId="0BC2A3AE" w14:textId="77777777" w:rsidR="00234987" w:rsidRPr="00183C16" w:rsidRDefault="00234987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วัดคามวาสี</w:t>
            </w:r>
          </w:p>
        </w:tc>
        <w:tc>
          <w:tcPr>
            <w:tcW w:w="2867" w:type="dxa"/>
          </w:tcPr>
          <w:p w14:paraId="450E130B" w14:textId="77777777" w:rsidR="00234987" w:rsidRPr="00183C16" w:rsidRDefault="00234987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หนองแวง</w:t>
            </w:r>
          </w:p>
        </w:tc>
        <w:tc>
          <w:tcPr>
            <w:tcW w:w="2662" w:type="dxa"/>
          </w:tcPr>
          <w:p w14:paraId="47FD55C0" w14:textId="77777777" w:rsidR="00234987" w:rsidRPr="00183C16" w:rsidRDefault="00234987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นิคมคำสร้อย</w:t>
            </w:r>
          </w:p>
        </w:tc>
      </w:tr>
      <w:tr w:rsidR="00234987" w:rsidRPr="00183C16" w14:paraId="6DD2CFED" w14:textId="77777777" w:rsidTr="002349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2" w:type="dxa"/>
          </w:tcPr>
          <w:p w14:paraId="21A9F9D4" w14:textId="77777777" w:rsidR="00234987" w:rsidRPr="00234987" w:rsidRDefault="00234987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234987">
              <w:rPr>
                <w:rFonts w:ascii="TH SarabunIT๙" w:hAnsi="TH SarabunIT๙" w:cs="TH SarabunIT๙"/>
                <w:b w:val="0"/>
                <w:bCs w:val="0"/>
                <w:cs/>
              </w:rPr>
              <w:t>๕</w:t>
            </w:r>
          </w:p>
        </w:tc>
        <w:tc>
          <w:tcPr>
            <w:tcW w:w="2693" w:type="dxa"/>
          </w:tcPr>
          <w:p w14:paraId="10E1FF8D" w14:textId="77777777" w:rsidR="00234987" w:rsidRPr="00183C16" w:rsidRDefault="00234987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วัดนาอุดมวนาราม</w:t>
            </w:r>
          </w:p>
        </w:tc>
        <w:tc>
          <w:tcPr>
            <w:tcW w:w="2867" w:type="dxa"/>
          </w:tcPr>
          <w:p w14:paraId="49158D47" w14:textId="77777777" w:rsidR="00234987" w:rsidRPr="00183C16" w:rsidRDefault="00234987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นาอุดม</w:t>
            </w:r>
          </w:p>
        </w:tc>
        <w:tc>
          <w:tcPr>
            <w:tcW w:w="2662" w:type="dxa"/>
          </w:tcPr>
          <w:p w14:paraId="5AD9BA74" w14:textId="77777777" w:rsidR="00234987" w:rsidRPr="00183C16" w:rsidRDefault="00234987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นิคมคำสร้อย</w:t>
            </w:r>
          </w:p>
        </w:tc>
      </w:tr>
      <w:tr w:rsidR="00234987" w:rsidRPr="00183C16" w14:paraId="6ECB85AF" w14:textId="77777777" w:rsidTr="00234987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2" w:type="dxa"/>
          </w:tcPr>
          <w:p w14:paraId="4B7FA47E" w14:textId="77777777" w:rsidR="00234987" w:rsidRPr="00234987" w:rsidRDefault="00234987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234987">
              <w:rPr>
                <w:rFonts w:ascii="TH SarabunIT๙" w:hAnsi="TH SarabunIT๙" w:cs="TH SarabunIT๙"/>
                <w:b w:val="0"/>
                <w:bCs w:val="0"/>
                <w:cs/>
              </w:rPr>
              <w:t>๖</w:t>
            </w:r>
          </w:p>
        </w:tc>
        <w:tc>
          <w:tcPr>
            <w:tcW w:w="2693" w:type="dxa"/>
          </w:tcPr>
          <w:p w14:paraId="7AD6571A" w14:textId="77777777" w:rsidR="00234987" w:rsidRPr="00183C16" w:rsidRDefault="00234987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วัดนิคมเกษตร</w:t>
            </w:r>
          </w:p>
        </w:tc>
        <w:tc>
          <w:tcPr>
            <w:tcW w:w="2867" w:type="dxa"/>
          </w:tcPr>
          <w:p w14:paraId="0BD87EC7" w14:textId="77777777" w:rsidR="00234987" w:rsidRPr="00183C16" w:rsidRDefault="00234987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ดงหมู</w:t>
            </w:r>
          </w:p>
        </w:tc>
        <w:tc>
          <w:tcPr>
            <w:tcW w:w="2662" w:type="dxa"/>
          </w:tcPr>
          <w:p w14:paraId="0B84555D" w14:textId="77777777" w:rsidR="00234987" w:rsidRPr="00183C16" w:rsidRDefault="00234987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หว้านใหญ่</w:t>
            </w:r>
          </w:p>
        </w:tc>
      </w:tr>
      <w:tr w:rsidR="00234987" w:rsidRPr="00183C16" w14:paraId="3053E275" w14:textId="77777777" w:rsidTr="002349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2" w:type="dxa"/>
          </w:tcPr>
          <w:p w14:paraId="10D46D8F" w14:textId="77777777" w:rsidR="00234987" w:rsidRPr="00234987" w:rsidRDefault="00234987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234987">
              <w:rPr>
                <w:rFonts w:ascii="TH SarabunIT๙" w:hAnsi="TH SarabunIT๙" w:cs="TH SarabunIT๙"/>
                <w:b w:val="0"/>
                <w:bCs w:val="0"/>
                <w:cs/>
              </w:rPr>
              <w:t>๗</w:t>
            </w:r>
          </w:p>
        </w:tc>
        <w:tc>
          <w:tcPr>
            <w:tcW w:w="2693" w:type="dxa"/>
          </w:tcPr>
          <w:p w14:paraId="407BB87A" w14:textId="77777777" w:rsidR="00234987" w:rsidRPr="00183C16" w:rsidRDefault="00234987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โบสถ์แม่พระเหรียญอัศจรรย์</w:t>
            </w:r>
          </w:p>
        </w:tc>
        <w:tc>
          <w:tcPr>
            <w:tcW w:w="2867" w:type="dxa"/>
          </w:tcPr>
          <w:p w14:paraId="6560FCA1" w14:textId="77777777" w:rsidR="00234987" w:rsidRPr="00183C16" w:rsidRDefault="00234987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ป่งขาม</w:t>
            </w:r>
          </w:p>
        </w:tc>
        <w:tc>
          <w:tcPr>
            <w:tcW w:w="2662" w:type="dxa"/>
          </w:tcPr>
          <w:p w14:paraId="54C8A44C" w14:textId="77777777" w:rsidR="00234987" w:rsidRPr="00183C16" w:rsidRDefault="00234987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หว้านใหญ่</w:t>
            </w:r>
          </w:p>
        </w:tc>
      </w:tr>
      <w:tr w:rsidR="00234987" w:rsidRPr="00183C16" w14:paraId="6A9F841A" w14:textId="77777777" w:rsidTr="00234987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2" w:type="dxa"/>
          </w:tcPr>
          <w:p w14:paraId="1D237D18" w14:textId="77777777" w:rsidR="00234987" w:rsidRPr="00234987" w:rsidRDefault="00234987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234987">
              <w:rPr>
                <w:rFonts w:ascii="TH SarabunIT๙" w:hAnsi="TH SarabunIT๙" w:cs="TH SarabunIT๙"/>
                <w:b w:val="0"/>
                <w:bCs w:val="0"/>
                <w:cs/>
              </w:rPr>
              <w:t>๘</w:t>
            </w:r>
          </w:p>
        </w:tc>
        <w:tc>
          <w:tcPr>
            <w:tcW w:w="2693" w:type="dxa"/>
          </w:tcPr>
          <w:p w14:paraId="7582CC58" w14:textId="77777777" w:rsidR="00234987" w:rsidRPr="00183C16" w:rsidRDefault="00234987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วัดป่าวิเวก</w:t>
            </w:r>
          </w:p>
        </w:tc>
        <w:tc>
          <w:tcPr>
            <w:tcW w:w="2867" w:type="dxa"/>
          </w:tcPr>
          <w:p w14:paraId="35E648E0" w14:textId="77777777" w:rsidR="00234987" w:rsidRPr="00183C16" w:rsidRDefault="00234987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หว้านใหญ่</w:t>
            </w:r>
          </w:p>
        </w:tc>
        <w:tc>
          <w:tcPr>
            <w:tcW w:w="2662" w:type="dxa"/>
          </w:tcPr>
          <w:p w14:paraId="5E868B6C" w14:textId="77777777" w:rsidR="00234987" w:rsidRPr="00183C16" w:rsidRDefault="00234987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หว้านใหญ่</w:t>
            </w:r>
          </w:p>
        </w:tc>
      </w:tr>
      <w:tr w:rsidR="00234987" w:rsidRPr="00183C16" w14:paraId="0DB9088E" w14:textId="77777777" w:rsidTr="002349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2" w:type="dxa"/>
          </w:tcPr>
          <w:p w14:paraId="049BB96F" w14:textId="77777777" w:rsidR="00234987" w:rsidRPr="00234987" w:rsidRDefault="00234987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234987">
              <w:rPr>
                <w:rFonts w:ascii="TH SarabunIT๙" w:hAnsi="TH SarabunIT๙" w:cs="TH SarabunIT๙"/>
                <w:b w:val="0"/>
                <w:bCs w:val="0"/>
                <w:cs/>
              </w:rPr>
              <w:t>๙</w:t>
            </w:r>
          </w:p>
        </w:tc>
        <w:tc>
          <w:tcPr>
            <w:tcW w:w="2693" w:type="dxa"/>
          </w:tcPr>
          <w:p w14:paraId="65257E96" w14:textId="77777777" w:rsidR="00234987" w:rsidRPr="00183C16" w:rsidRDefault="00234987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วัดไตรภูมิ</w:t>
            </w:r>
          </w:p>
        </w:tc>
        <w:tc>
          <w:tcPr>
            <w:tcW w:w="2867" w:type="dxa"/>
          </w:tcPr>
          <w:p w14:paraId="6A762139" w14:textId="77777777" w:rsidR="00234987" w:rsidRPr="00183C16" w:rsidRDefault="00234987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หนองสูงเหนือ</w:t>
            </w:r>
          </w:p>
        </w:tc>
        <w:tc>
          <w:tcPr>
            <w:tcW w:w="2662" w:type="dxa"/>
          </w:tcPr>
          <w:p w14:paraId="50E574A7" w14:textId="77777777" w:rsidR="00234987" w:rsidRPr="00183C16" w:rsidRDefault="00234987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หนองสูง</w:t>
            </w:r>
          </w:p>
        </w:tc>
      </w:tr>
      <w:tr w:rsidR="00234987" w:rsidRPr="00183C16" w14:paraId="48E2B64E" w14:textId="77777777" w:rsidTr="00234987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2" w:type="dxa"/>
          </w:tcPr>
          <w:p w14:paraId="0E89F9EB" w14:textId="77777777" w:rsidR="00234987" w:rsidRPr="00234987" w:rsidRDefault="00234987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234987">
              <w:rPr>
                <w:rFonts w:ascii="TH SarabunIT๙" w:hAnsi="TH SarabunIT๙" w:cs="TH SarabunIT๙"/>
                <w:b w:val="0"/>
                <w:bCs w:val="0"/>
              </w:rPr>
              <w:t>10</w:t>
            </w:r>
          </w:p>
        </w:tc>
        <w:tc>
          <w:tcPr>
            <w:tcW w:w="2693" w:type="dxa"/>
          </w:tcPr>
          <w:p w14:paraId="5E45670A" w14:textId="77777777" w:rsidR="00234987" w:rsidRPr="00183C16" w:rsidRDefault="00234987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วัดโพธิ์ศรีแก้ว</w:t>
            </w:r>
          </w:p>
        </w:tc>
        <w:tc>
          <w:tcPr>
            <w:tcW w:w="2867" w:type="dxa"/>
          </w:tcPr>
          <w:p w14:paraId="278ECD17" w14:textId="77777777" w:rsidR="00234987" w:rsidRPr="00183C16" w:rsidRDefault="00234987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หนองแคน</w:t>
            </w:r>
          </w:p>
        </w:tc>
        <w:tc>
          <w:tcPr>
            <w:tcW w:w="2662" w:type="dxa"/>
          </w:tcPr>
          <w:p w14:paraId="2C5EB8C2" w14:textId="77777777" w:rsidR="00234987" w:rsidRPr="00183C16" w:rsidRDefault="00234987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ดงหลวง</w:t>
            </w:r>
          </w:p>
        </w:tc>
      </w:tr>
      <w:tr w:rsidR="00234987" w:rsidRPr="00183C16" w14:paraId="7CD5305B" w14:textId="77777777" w:rsidTr="002349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2" w:type="dxa"/>
          </w:tcPr>
          <w:p w14:paraId="3C78A148" w14:textId="77777777" w:rsidR="00234987" w:rsidRPr="00234987" w:rsidRDefault="00234987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234987">
              <w:rPr>
                <w:rFonts w:ascii="TH SarabunIT๙" w:hAnsi="TH SarabunIT๙" w:cs="TH SarabunIT๙"/>
                <w:b w:val="0"/>
                <w:bCs w:val="0"/>
              </w:rPr>
              <w:t>11</w:t>
            </w:r>
          </w:p>
        </w:tc>
        <w:tc>
          <w:tcPr>
            <w:tcW w:w="2693" w:type="dxa"/>
          </w:tcPr>
          <w:p w14:paraId="7AD023EA" w14:textId="77777777" w:rsidR="00234987" w:rsidRPr="00183C16" w:rsidRDefault="00234987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วัด</w:t>
            </w:r>
            <w:proofErr w:type="spellStart"/>
            <w:r w:rsidRPr="00183C16">
              <w:rPr>
                <w:rFonts w:ascii="TH SarabunIT๙" w:hAnsi="TH SarabunIT๙" w:cs="TH SarabunIT๙"/>
                <w:cs/>
              </w:rPr>
              <w:t>นรว</w:t>
            </w:r>
            <w:proofErr w:type="spellEnd"/>
            <w:r w:rsidRPr="00183C16">
              <w:rPr>
                <w:rFonts w:ascii="TH SarabunIT๙" w:hAnsi="TH SarabunIT๙" w:cs="TH SarabunIT๙"/>
                <w:cs/>
              </w:rPr>
              <w:t>ราราม</w:t>
            </w:r>
          </w:p>
        </w:tc>
        <w:tc>
          <w:tcPr>
            <w:tcW w:w="2867" w:type="dxa"/>
          </w:tcPr>
          <w:p w14:paraId="1DFEC344" w14:textId="77777777" w:rsidR="00234987" w:rsidRPr="00183C16" w:rsidRDefault="00234987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โนนยาง</w:t>
            </w:r>
          </w:p>
        </w:tc>
        <w:tc>
          <w:tcPr>
            <w:tcW w:w="2662" w:type="dxa"/>
          </w:tcPr>
          <w:p w14:paraId="5195D9E6" w14:textId="77777777" w:rsidR="00234987" w:rsidRPr="00183C16" w:rsidRDefault="00234987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หนองสูง</w:t>
            </w:r>
          </w:p>
        </w:tc>
      </w:tr>
      <w:tr w:rsidR="00234987" w:rsidRPr="00183C16" w14:paraId="54F5BF44" w14:textId="77777777" w:rsidTr="00234987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2" w:type="dxa"/>
          </w:tcPr>
          <w:p w14:paraId="19AD112A" w14:textId="77777777" w:rsidR="00234987" w:rsidRPr="00234987" w:rsidRDefault="00234987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234987">
              <w:rPr>
                <w:rFonts w:ascii="TH SarabunIT๙" w:hAnsi="TH SarabunIT๙" w:cs="TH SarabunIT๙"/>
                <w:b w:val="0"/>
                <w:bCs w:val="0"/>
              </w:rPr>
              <w:t>12</w:t>
            </w:r>
          </w:p>
        </w:tc>
        <w:tc>
          <w:tcPr>
            <w:tcW w:w="2693" w:type="dxa"/>
          </w:tcPr>
          <w:p w14:paraId="1F7846B6" w14:textId="77777777" w:rsidR="00234987" w:rsidRPr="00183C16" w:rsidRDefault="00234987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วัดทรายทอง</w:t>
            </w:r>
          </w:p>
        </w:tc>
        <w:tc>
          <w:tcPr>
            <w:tcW w:w="2867" w:type="dxa"/>
          </w:tcPr>
          <w:p w14:paraId="643D6E69" w14:textId="77777777" w:rsidR="00234987" w:rsidRPr="00183C16" w:rsidRDefault="00234987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บางทรายน้อย</w:t>
            </w:r>
          </w:p>
        </w:tc>
        <w:tc>
          <w:tcPr>
            <w:tcW w:w="2662" w:type="dxa"/>
          </w:tcPr>
          <w:p w14:paraId="23C19820" w14:textId="77777777" w:rsidR="00234987" w:rsidRPr="00183C16" w:rsidRDefault="00234987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หว้านใหญ่</w:t>
            </w:r>
          </w:p>
        </w:tc>
      </w:tr>
      <w:tr w:rsidR="00234987" w:rsidRPr="00183C16" w14:paraId="3510E0CF" w14:textId="77777777" w:rsidTr="002349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2" w:type="dxa"/>
          </w:tcPr>
          <w:p w14:paraId="72B78405" w14:textId="77777777" w:rsidR="00234987" w:rsidRPr="00234987" w:rsidRDefault="00234987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234987">
              <w:rPr>
                <w:rFonts w:ascii="TH SarabunIT๙" w:hAnsi="TH SarabunIT๙" w:cs="TH SarabunIT๙"/>
                <w:b w:val="0"/>
                <w:bCs w:val="0"/>
              </w:rPr>
              <w:t>13</w:t>
            </w:r>
          </w:p>
        </w:tc>
        <w:tc>
          <w:tcPr>
            <w:tcW w:w="2693" w:type="dxa"/>
          </w:tcPr>
          <w:p w14:paraId="05509860" w14:textId="77777777" w:rsidR="00234987" w:rsidRPr="00183C16" w:rsidRDefault="00234987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วัดศรีบุญเรือง</w:t>
            </w:r>
          </w:p>
        </w:tc>
        <w:tc>
          <w:tcPr>
            <w:tcW w:w="2867" w:type="dxa"/>
          </w:tcPr>
          <w:p w14:paraId="7FF2455B" w14:textId="77777777" w:rsidR="00234987" w:rsidRPr="00183C16" w:rsidRDefault="00234987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ชะโนดน้อย</w:t>
            </w:r>
          </w:p>
        </w:tc>
        <w:tc>
          <w:tcPr>
            <w:tcW w:w="2662" w:type="dxa"/>
          </w:tcPr>
          <w:p w14:paraId="0C5BB3E4" w14:textId="77777777" w:rsidR="00234987" w:rsidRPr="00183C16" w:rsidRDefault="00234987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ดงหลวง</w:t>
            </w:r>
          </w:p>
        </w:tc>
      </w:tr>
    </w:tbl>
    <w:p w14:paraId="638D3AC4" w14:textId="77777777" w:rsidR="00234987" w:rsidRDefault="00234987" w:rsidP="00304B55">
      <w:pPr>
        <w:pStyle w:val="Default"/>
        <w:tabs>
          <w:tab w:val="left" w:pos="426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3C145BAD" w14:textId="77777777" w:rsidR="00234987" w:rsidRDefault="00234987" w:rsidP="00234987">
      <w:pPr>
        <w:pStyle w:val="Default"/>
        <w:tabs>
          <w:tab w:val="left" w:pos="426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1.6.4 </w:t>
      </w:r>
      <w:r w:rsidR="00D85767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ร้านอาหารอร่อย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จำนวน </w:t>
      </w:r>
      <w:r w:rsidR="000D7378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-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แห่ง</w:t>
      </w:r>
    </w:p>
    <w:p w14:paraId="740DD9F4" w14:textId="77777777" w:rsidR="000D7378" w:rsidRDefault="000D7378" w:rsidP="00234987">
      <w:pPr>
        <w:pStyle w:val="Default"/>
        <w:tabs>
          <w:tab w:val="left" w:pos="426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5EE58CEC" w14:textId="57E3294A" w:rsidR="00900621" w:rsidRDefault="00234987" w:rsidP="00900621">
      <w:pPr>
        <w:pStyle w:val="Default"/>
        <w:tabs>
          <w:tab w:val="left" w:pos="426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1.6.5 </w:t>
      </w:r>
      <w:r w:rsidR="00D85767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ทะเบียนแหล่งเรียนรู้ทางวัฒนธรรม</w:t>
      </w:r>
    </w:p>
    <w:tbl>
      <w:tblPr>
        <w:tblStyle w:val="4-1"/>
        <w:tblpPr w:leftFromText="180" w:rightFromText="180" w:vertAnchor="text" w:tblpX="74" w:tblpY="1"/>
        <w:tblW w:w="9040" w:type="dxa"/>
        <w:tblLook w:val="04A0" w:firstRow="1" w:lastRow="0" w:firstColumn="1" w:lastColumn="0" w:noHBand="0" w:noVBand="1"/>
      </w:tblPr>
      <w:tblGrid>
        <w:gridCol w:w="724"/>
        <w:gridCol w:w="4367"/>
        <w:gridCol w:w="1833"/>
        <w:gridCol w:w="2116"/>
      </w:tblGrid>
      <w:tr w:rsidR="00900621" w:rsidRPr="00183C16" w14:paraId="5DE22169" w14:textId="77777777" w:rsidTr="0090062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vAlign w:val="center"/>
          </w:tcPr>
          <w:p w14:paraId="275C3046" w14:textId="77777777" w:rsidR="00900621" w:rsidRPr="00E7201E" w:rsidRDefault="00900621" w:rsidP="00900621">
            <w:pPr>
              <w:jc w:val="center"/>
              <w:rPr>
                <w:rFonts w:ascii="TH SarabunIT๙" w:hAnsi="TH SarabunIT๙" w:cs="TH SarabunIT๙"/>
                <w:color w:val="000000" w:themeColor="text1"/>
              </w:rPr>
            </w:pPr>
            <w:r w:rsidRPr="00E7201E">
              <w:rPr>
                <w:rFonts w:ascii="TH SarabunIT๙" w:hAnsi="TH SarabunIT๙" w:cs="TH SarabunIT๙" w:hint="cs"/>
                <w:color w:val="000000" w:themeColor="text1"/>
                <w:cs/>
              </w:rPr>
              <w:t>ลำดับ</w:t>
            </w:r>
          </w:p>
          <w:p w14:paraId="16B4AE8C" w14:textId="77777777" w:rsidR="00900621" w:rsidRPr="00E7201E" w:rsidRDefault="00900621" w:rsidP="00900621">
            <w:pPr>
              <w:jc w:val="center"/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E7201E">
              <w:rPr>
                <w:rFonts w:ascii="TH SarabunIT๙" w:hAnsi="TH SarabunIT๙" w:cs="TH SarabunIT๙"/>
                <w:color w:val="000000" w:themeColor="text1"/>
                <w:cs/>
              </w:rPr>
              <w:t>ที่</w:t>
            </w:r>
          </w:p>
        </w:tc>
        <w:tc>
          <w:tcPr>
            <w:tcW w:w="4367" w:type="dxa"/>
            <w:vAlign w:val="center"/>
          </w:tcPr>
          <w:p w14:paraId="2C98DE6B" w14:textId="1B71F385" w:rsidR="00900621" w:rsidRPr="00E7201E" w:rsidRDefault="00900621" w:rsidP="00900621">
            <w:pPr>
              <w:pStyle w:val="Default"/>
              <w:tabs>
                <w:tab w:val="left" w:pos="426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รายชื่อแหล่งเรียนรู้ทางวัฒนธรรม</w:t>
            </w:r>
          </w:p>
        </w:tc>
        <w:tc>
          <w:tcPr>
            <w:tcW w:w="1833" w:type="dxa"/>
            <w:vAlign w:val="center"/>
          </w:tcPr>
          <w:p w14:paraId="7F997321" w14:textId="77777777" w:rsidR="00900621" w:rsidRPr="00E7201E" w:rsidRDefault="00900621" w:rsidP="0090062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E7201E">
              <w:rPr>
                <w:rFonts w:ascii="TH SarabunIT๙" w:hAnsi="TH SarabunIT๙" w:cs="TH SarabunIT๙"/>
                <w:color w:val="000000" w:themeColor="text1"/>
                <w:cs/>
              </w:rPr>
              <w:t>ตำบล</w:t>
            </w:r>
          </w:p>
        </w:tc>
        <w:tc>
          <w:tcPr>
            <w:tcW w:w="2116" w:type="dxa"/>
            <w:vAlign w:val="center"/>
          </w:tcPr>
          <w:p w14:paraId="3CE2A509" w14:textId="77777777" w:rsidR="00900621" w:rsidRPr="00E7201E" w:rsidRDefault="00900621" w:rsidP="0090062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E7201E">
              <w:rPr>
                <w:rFonts w:ascii="TH SarabunIT๙" w:hAnsi="TH SarabunIT๙" w:cs="TH SarabunIT๙"/>
                <w:color w:val="000000" w:themeColor="text1"/>
                <w:cs/>
              </w:rPr>
              <w:t>อำเภอ</w:t>
            </w:r>
          </w:p>
        </w:tc>
      </w:tr>
      <w:tr w:rsidR="00900621" w:rsidRPr="00183C16" w14:paraId="52E28A5E" w14:textId="77777777" w:rsidTr="0090062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</w:tcPr>
          <w:p w14:paraId="47289C80" w14:textId="77777777" w:rsidR="00900621" w:rsidRPr="00D17414" w:rsidRDefault="00900621" w:rsidP="00900621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</w:pPr>
            <w:r w:rsidRPr="00D17414"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  <w:t>1</w:t>
            </w:r>
          </w:p>
        </w:tc>
        <w:tc>
          <w:tcPr>
            <w:tcW w:w="4367" w:type="dxa"/>
          </w:tcPr>
          <w:p w14:paraId="7C08AECA" w14:textId="5D18A3B1" w:rsidR="00900621" w:rsidRPr="00D17414" w:rsidRDefault="00900621" w:rsidP="0090062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D17414">
              <w:rPr>
                <w:rFonts w:ascii="TH SarabunIT๙" w:hAnsi="TH SarabunIT๙" w:cs="TH SarabunIT๙"/>
                <w:color w:val="000000" w:themeColor="text1"/>
                <w:cs/>
              </w:rPr>
              <w:t>พิพิธภัณฑ์ภูไทโบราณบ้านก้านเหลืองดง</w:t>
            </w:r>
          </w:p>
        </w:tc>
        <w:tc>
          <w:tcPr>
            <w:tcW w:w="1833" w:type="dxa"/>
          </w:tcPr>
          <w:p w14:paraId="742688D8" w14:textId="0807BDB2" w:rsidR="00900621" w:rsidRPr="00900621" w:rsidRDefault="00900621" w:rsidP="00900621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หนองแคน</w:t>
            </w:r>
          </w:p>
        </w:tc>
        <w:tc>
          <w:tcPr>
            <w:tcW w:w="2116" w:type="dxa"/>
          </w:tcPr>
          <w:p w14:paraId="055CC447" w14:textId="7857B55F" w:rsidR="00900621" w:rsidRPr="00900621" w:rsidRDefault="00900621" w:rsidP="0090062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ดงหลวง</w:t>
            </w:r>
          </w:p>
        </w:tc>
      </w:tr>
      <w:tr w:rsidR="00D17414" w:rsidRPr="00183C16" w14:paraId="63D0AF11" w14:textId="77777777" w:rsidTr="00900621">
        <w:trPr>
          <w:trHeight w:val="4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</w:tcPr>
          <w:p w14:paraId="69603FB5" w14:textId="3069868F" w:rsidR="00D17414" w:rsidRPr="00D17414" w:rsidRDefault="00D17414" w:rsidP="00D17414">
            <w:pPr>
              <w:jc w:val="center"/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D17414"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  <w:t>2</w:t>
            </w:r>
          </w:p>
        </w:tc>
        <w:tc>
          <w:tcPr>
            <w:tcW w:w="4367" w:type="dxa"/>
          </w:tcPr>
          <w:p w14:paraId="2C78EA15" w14:textId="4A01A6B2" w:rsidR="00D17414" w:rsidRPr="00D17414" w:rsidRDefault="00BE7620" w:rsidP="00D1741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hyperlink r:id="rId21" w:anchor="mapdetail" w:history="1">
              <w:r w:rsidR="00D17414" w:rsidRPr="00D17414">
                <w:rPr>
                  <w:rStyle w:val="afc"/>
                  <w:rFonts w:ascii="TH SarabunIT๙" w:hAnsi="TH SarabunIT๙" w:cs="TH SarabunIT๙"/>
                  <w:color w:val="000000" w:themeColor="text1"/>
                  <w:u w:val="none"/>
                  <w:cs/>
                </w:rPr>
                <w:t>พิพิธภัณฑ์วัดถ้ำพระผาป่อง</w:t>
              </w:r>
            </w:hyperlink>
          </w:p>
        </w:tc>
        <w:tc>
          <w:tcPr>
            <w:tcW w:w="1833" w:type="dxa"/>
          </w:tcPr>
          <w:p w14:paraId="35B8ED9D" w14:textId="486234A9" w:rsidR="00D17414" w:rsidRDefault="0009518F" w:rsidP="00D17414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กกตูม</w:t>
            </w:r>
          </w:p>
        </w:tc>
        <w:tc>
          <w:tcPr>
            <w:tcW w:w="2116" w:type="dxa"/>
          </w:tcPr>
          <w:p w14:paraId="12806C8A" w14:textId="1DFE9C59" w:rsidR="00D17414" w:rsidRDefault="0009518F" w:rsidP="00D1741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ดงหลวง</w:t>
            </w:r>
          </w:p>
        </w:tc>
      </w:tr>
      <w:tr w:rsidR="00D17414" w:rsidRPr="00183C16" w14:paraId="38A647CA" w14:textId="77777777" w:rsidTr="0090062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</w:tcPr>
          <w:p w14:paraId="73E1E859" w14:textId="5B5BE228" w:rsidR="00D17414" w:rsidRPr="00D17414" w:rsidRDefault="00D17414" w:rsidP="00D17414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</w:pPr>
            <w:r w:rsidRPr="00D17414"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  <w:t>3</w:t>
            </w:r>
          </w:p>
        </w:tc>
        <w:tc>
          <w:tcPr>
            <w:tcW w:w="4367" w:type="dxa"/>
          </w:tcPr>
          <w:p w14:paraId="3C9B9F22" w14:textId="0028DAFC" w:rsidR="00D17414" w:rsidRPr="00D17414" w:rsidRDefault="00D17414" w:rsidP="00D1741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D17414">
              <w:rPr>
                <w:rFonts w:ascii="TH SarabunIT๙" w:hAnsi="TH SarabunIT๙" w:cs="TH SarabunIT๙"/>
                <w:color w:val="000000" w:themeColor="text1"/>
                <w:cs/>
              </w:rPr>
              <w:t>บ้านผ้ารินทิพย์</w:t>
            </w:r>
          </w:p>
        </w:tc>
        <w:tc>
          <w:tcPr>
            <w:tcW w:w="1833" w:type="dxa"/>
          </w:tcPr>
          <w:p w14:paraId="3934BE7C" w14:textId="749264CB" w:rsidR="00D17414" w:rsidRPr="00900621" w:rsidRDefault="00D17414" w:rsidP="00D17414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หนองสูงเหนือ</w:t>
            </w:r>
          </w:p>
        </w:tc>
        <w:tc>
          <w:tcPr>
            <w:tcW w:w="2116" w:type="dxa"/>
          </w:tcPr>
          <w:p w14:paraId="377C5A70" w14:textId="3097A9C7" w:rsidR="00D17414" w:rsidRPr="00900621" w:rsidRDefault="00D17414" w:rsidP="00D1741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หนองสูง</w:t>
            </w:r>
          </w:p>
        </w:tc>
      </w:tr>
      <w:tr w:rsidR="0009518F" w:rsidRPr="00183C16" w14:paraId="7D8C6CAA" w14:textId="77777777" w:rsidTr="00900621">
        <w:trPr>
          <w:trHeight w:val="4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</w:tcPr>
          <w:p w14:paraId="731AB7A2" w14:textId="15709718" w:rsidR="0009518F" w:rsidRPr="00D17414" w:rsidRDefault="0009518F" w:rsidP="0009518F">
            <w:pPr>
              <w:jc w:val="center"/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D17414"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  <w:t>4</w:t>
            </w:r>
          </w:p>
        </w:tc>
        <w:tc>
          <w:tcPr>
            <w:tcW w:w="4367" w:type="dxa"/>
          </w:tcPr>
          <w:p w14:paraId="6303AF2C" w14:textId="172AE86B" w:rsidR="0009518F" w:rsidRPr="00D17414" w:rsidRDefault="0009518F" w:rsidP="0009518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ถ้ำต่องแต่ง บ้านบุ่ง</w:t>
            </w:r>
          </w:p>
        </w:tc>
        <w:tc>
          <w:tcPr>
            <w:tcW w:w="1833" w:type="dxa"/>
          </w:tcPr>
          <w:p w14:paraId="1F64056D" w14:textId="642308EA" w:rsidR="0009518F" w:rsidRDefault="0009518F" w:rsidP="0009518F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ภูวง</w:t>
            </w:r>
          </w:p>
        </w:tc>
        <w:tc>
          <w:tcPr>
            <w:tcW w:w="2116" w:type="dxa"/>
          </w:tcPr>
          <w:p w14:paraId="5B30E34A" w14:textId="2F19F41E" w:rsidR="0009518F" w:rsidRDefault="0009518F" w:rsidP="0009518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หนองสูง</w:t>
            </w:r>
          </w:p>
        </w:tc>
      </w:tr>
      <w:tr w:rsidR="0009518F" w:rsidRPr="00183C16" w14:paraId="10B0A950" w14:textId="77777777" w:rsidTr="0090062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</w:tcPr>
          <w:p w14:paraId="71FE0A6C" w14:textId="1B613A4E" w:rsidR="0009518F" w:rsidRPr="00D17414" w:rsidRDefault="0009518F" w:rsidP="0009518F">
            <w:pPr>
              <w:jc w:val="center"/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D17414"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  <w:t>5</w:t>
            </w:r>
          </w:p>
        </w:tc>
        <w:tc>
          <w:tcPr>
            <w:tcW w:w="4367" w:type="dxa"/>
          </w:tcPr>
          <w:p w14:paraId="39E2C33D" w14:textId="11B6E716" w:rsidR="0009518F" w:rsidRPr="00D17414" w:rsidRDefault="0009518F" w:rsidP="0009518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ศูนย์ส่งเสริม</w:t>
            </w:r>
            <w:proofErr w:type="spellStart"/>
            <w:r>
              <w:rPr>
                <w:rFonts w:ascii="TH SarabunIT๙" w:hAnsi="TH SarabunIT๙" w:cs="TH SarabunIT๙" w:hint="cs"/>
                <w:cs/>
              </w:rPr>
              <w:t>ศิลป</w:t>
            </w:r>
            <w:proofErr w:type="spellEnd"/>
            <w:r>
              <w:rPr>
                <w:rFonts w:ascii="TH SarabunIT๙" w:hAnsi="TH SarabunIT๙" w:cs="TH SarabunIT๙" w:hint="cs"/>
                <w:cs/>
              </w:rPr>
              <w:t>วัฒนธรรมผู้ไทยและเอกลักษณ์เมืองหนองสูง</w:t>
            </w:r>
          </w:p>
        </w:tc>
        <w:tc>
          <w:tcPr>
            <w:tcW w:w="1833" w:type="dxa"/>
          </w:tcPr>
          <w:p w14:paraId="4B68CFE7" w14:textId="30CBF5B5" w:rsidR="0009518F" w:rsidRDefault="0009518F" w:rsidP="0009518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หนองสูงเหนือ</w:t>
            </w:r>
          </w:p>
        </w:tc>
        <w:tc>
          <w:tcPr>
            <w:tcW w:w="2116" w:type="dxa"/>
          </w:tcPr>
          <w:p w14:paraId="0EFCBB78" w14:textId="1B9DFBDF" w:rsidR="0009518F" w:rsidRDefault="0009518F" w:rsidP="0009518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หนองสูง</w:t>
            </w:r>
          </w:p>
        </w:tc>
      </w:tr>
      <w:tr w:rsidR="0009518F" w:rsidRPr="00183C16" w14:paraId="651B2D9B" w14:textId="77777777" w:rsidTr="00900621">
        <w:trPr>
          <w:trHeight w:val="4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</w:tcPr>
          <w:p w14:paraId="510F8559" w14:textId="7C0679DB" w:rsidR="0009518F" w:rsidRPr="00D17414" w:rsidRDefault="0009518F" w:rsidP="0009518F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</w:pPr>
            <w:r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cs/>
              </w:rPr>
              <w:t>6</w:t>
            </w:r>
          </w:p>
        </w:tc>
        <w:tc>
          <w:tcPr>
            <w:tcW w:w="4367" w:type="dxa"/>
          </w:tcPr>
          <w:p w14:paraId="5B7B7FBF" w14:textId="5B540693" w:rsidR="0009518F" w:rsidRPr="00D17414" w:rsidRDefault="00BE7620" w:rsidP="0009518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  <w:cs/>
              </w:rPr>
            </w:pPr>
            <w:hyperlink r:id="rId22" w:anchor="mapdetail" w:history="1">
              <w:r w:rsidR="0009518F" w:rsidRPr="00D17414">
                <w:rPr>
                  <w:rStyle w:val="afc"/>
                  <w:rFonts w:ascii="TH SarabunIT๙" w:hAnsi="TH SarabunIT๙" w:cs="TH SarabunIT๙"/>
                  <w:color w:val="000000" w:themeColor="text1"/>
                  <w:u w:val="none"/>
                  <w:cs/>
                </w:rPr>
                <w:t>หอแก้วมุกดาหารเฉลิมพระเกียรติกาญจนาภิเษก</w:t>
              </w:r>
            </w:hyperlink>
          </w:p>
        </w:tc>
        <w:tc>
          <w:tcPr>
            <w:tcW w:w="1833" w:type="dxa"/>
          </w:tcPr>
          <w:p w14:paraId="2BE0A91D" w14:textId="7EAADEB2" w:rsidR="0009518F" w:rsidRPr="00900621" w:rsidRDefault="0009518F" w:rsidP="0009518F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มุกดาหาร</w:t>
            </w:r>
          </w:p>
        </w:tc>
        <w:tc>
          <w:tcPr>
            <w:tcW w:w="2116" w:type="dxa"/>
          </w:tcPr>
          <w:p w14:paraId="64C4987F" w14:textId="03B11605" w:rsidR="0009518F" w:rsidRPr="00900621" w:rsidRDefault="0009518F" w:rsidP="0009518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เมืองมุกดาหาร</w:t>
            </w:r>
          </w:p>
        </w:tc>
      </w:tr>
      <w:tr w:rsidR="0009518F" w:rsidRPr="00183C16" w14:paraId="47144119" w14:textId="77777777" w:rsidTr="0090062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</w:tcPr>
          <w:p w14:paraId="49439AA6" w14:textId="1F7DB741" w:rsidR="0009518F" w:rsidRPr="00D17414" w:rsidRDefault="0009518F" w:rsidP="0009518F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</w:pPr>
            <w:r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cs/>
              </w:rPr>
              <w:t>7</w:t>
            </w:r>
          </w:p>
        </w:tc>
        <w:tc>
          <w:tcPr>
            <w:tcW w:w="4367" w:type="dxa"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151"/>
            </w:tblGrid>
            <w:tr w:rsidR="0009518F" w:rsidRPr="00D17414" w14:paraId="79F3B8AF" w14:textId="77777777" w:rsidTr="002E1D0E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tbl>
                  <w:tblPr>
                    <w:tblW w:w="5000" w:type="pct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151"/>
                  </w:tblGrid>
                  <w:tr w:rsidR="0009518F" w:rsidRPr="00D17414" w14:paraId="4C953393" w14:textId="77777777" w:rsidTr="002E1D0E">
                    <w:trPr>
                      <w:tblCellSpacing w:w="0" w:type="dxa"/>
                    </w:trPr>
                    <w:tc>
                      <w:tcPr>
                        <w:tcW w:w="16500" w:type="dxa"/>
                        <w:hideMark/>
                      </w:tcPr>
                      <w:p w14:paraId="21A185C2" w14:textId="77777777" w:rsidR="0009518F" w:rsidRPr="00D17414" w:rsidRDefault="0009518F" w:rsidP="0023348D">
                        <w:pPr>
                          <w:framePr w:hSpace="180" w:wrap="around" w:vAnchor="text" w:hAnchor="text" w:x="74" w:y="1"/>
                          <w:spacing w:before="100" w:beforeAutospacing="1" w:after="100" w:afterAutospacing="1"/>
                          <w:outlineLvl w:val="2"/>
                          <w:rPr>
                            <w:rFonts w:ascii="TH SarabunIT๙" w:eastAsia="Times New Roman" w:hAnsi="TH SarabunIT๙" w:cs="TH SarabunIT๙"/>
                            <w:color w:val="000000" w:themeColor="text1"/>
                          </w:rPr>
                        </w:pPr>
                        <w:r w:rsidRPr="00D17414">
                          <w:rPr>
                            <w:rFonts w:ascii="TH SarabunIT๙" w:eastAsia="Times New Roman" w:hAnsi="TH SarabunIT๙" w:cs="TH SarabunIT๙"/>
                            <w:color w:val="000000" w:themeColor="text1"/>
                            <w:cs/>
                          </w:rPr>
                          <w:t>ศูนย์วัฒนธรรมจังหวัดมุกดาหาร</w:t>
                        </w:r>
                      </w:p>
                    </w:tc>
                  </w:tr>
                </w:tbl>
                <w:p w14:paraId="12E86EEA" w14:textId="77777777" w:rsidR="0009518F" w:rsidRPr="00D17414" w:rsidRDefault="0009518F" w:rsidP="0023348D">
                  <w:pPr>
                    <w:framePr w:hSpace="180" w:wrap="around" w:vAnchor="text" w:hAnchor="text" w:x="74" w:y="1"/>
                    <w:rPr>
                      <w:rFonts w:ascii="TH SarabunIT๙" w:eastAsia="Times New Roman" w:hAnsi="TH SarabunIT๙" w:cs="TH SarabunIT๙"/>
                      <w:color w:val="000000" w:themeColor="text1"/>
                    </w:rPr>
                  </w:pPr>
                </w:p>
              </w:tc>
            </w:tr>
          </w:tbl>
          <w:p w14:paraId="4190A09B" w14:textId="1600FBD3" w:rsidR="0009518F" w:rsidRPr="00D17414" w:rsidRDefault="0009518F" w:rsidP="0009518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D17414">
              <w:rPr>
                <w:rFonts w:ascii="TH SarabunIT๙" w:hAnsi="TH SarabunIT๙" w:cs="TH SarabunIT๙"/>
                <w:color w:val="000000" w:themeColor="text1"/>
                <w:cs/>
              </w:rPr>
              <w:t>(โรงเรียนมุกดาหาร)</w:t>
            </w:r>
          </w:p>
        </w:tc>
        <w:tc>
          <w:tcPr>
            <w:tcW w:w="1833" w:type="dxa"/>
          </w:tcPr>
          <w:p w14:paraId="646E2D07" w14:textId="37EE649E" w:rsidR="0009518F" w:rsidRPr="00900621" w:rsidRDefault="0009518F" w:rsidP="0009518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มุกดาหาร</w:t>
            </w:r>
          </w:p>
        </w:tc>
        <w:tc>
          <w:tcPr>
            <w:tcW w:w="2116" w:type="dxa"/>
          </w:tcPr>
          <w:p w14:paraId="71C253C3" w14:textId="4F96C29F" w:rsidR="0009518F" w:rsidRPr="00900621" w:rsidRDefault="0009518F" w:rsidP="0009518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เมืองมุกดาหาร</w:t>
            </w:r>
          </w:p>
        </w:tc>
      </w:tr>
      <w:tr w:rsidR="0009518F" w:rsidRPr="00183C16" w14:paraId="26492316" w14:textId="77777777" w:rsidTr="00900621">
        <w:trPr>
          <w:trHeight w:val="4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</w:tcPr>
          <w:p w14:paraId="5FF2355E" w14:textId="1CEF712E" w:rsidR="0009518F" w:rsidRDefault="0009518F" w:rsidP="0009518F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</w:pPr>
            <w:r w:rsidRPr="0009518F"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  <w:t>8</w:t>
            </w:r>
          </w:p>
        </w:tc>
        <w:tc>
          <w:tcPr>
            <w:tcW w:w="4367" w:type="dxa"/>
          </w:tcPr>
          <w:p w14:paraId="69F634E2" w14:textId="4B7BE804" w:rsidR="0009518F" w:rsidRPr="00D17414" w:rsidRDefault="0009518F" w:rsidP="0009518F">
            <w:pPr>
              <w:spacing w:before="100" w:beforeAutospacing="1" w:after="100" w:afterAutospacing="1"/>
              <w:outlineLvl w:val="2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 w:themeColor="text1"/>
                <w:cs/>
              </w:rPr>
            </w:pPr>
            <w:r w:rsidRPr="0009518F">
              <w:rPr>
                <w:rFonts w:ascii="TH SarabunIT๙" w:eastAsia="Times New Roman" w:hAnsi="TH SarabunIT๙" w:cs="TH SarabunIT๙"/>
                <w:cs/>
              </w:rPr>
              <w:t>อุทยานสมเด็จย่า (ฐานวรพ</w:t>
            </w:r>
            <w:proofErr w:type="spellStart"/>
            <w:r w:rsidRPr="0009518F">
              <w:rPr>
                <w:rFonts w:ascii="TH SarabunIT๙" w:eastAsia="Times New Roman" w:hAnsi="TH SarabunIT๙" w:cs="TH SarabunIT๙"/>
                <w:cs/>
              </w:rPr>
              <w:t>ัฒน์</w:t>
            </w:r>
            <w:proofErr w:type="spellEnd"/>
            <w:r w:rsidRPr="0009518F">
              <w:rPr>
                <w:rFonts w:ascii="TH SarabunIT๙" w:eastAsia="Times New Roman" w:hAnsi="TH SarabunIT๙" w:cs="TH SarabunIT๙"/>
                <w:cs/>
              </w:rPr>
              <w:t xml:space="preserve">) </w:t>
            </w:r>
          </w:p>
        </w:tc>
        <w:tc>
          <w:tcPr>
            <w:tcW w:w="1833" w:type="dxa"/>
          </w:tcPr>
          <w:p w14:paraId="2557A4DC" w14:textId="6B80B200" w:rsidR="0009518F" w:rsidRDefault="0009518F" w:rsidP="0009518F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09518F">
              <w:rPr>
                <w:rFonts w:ascii="TH SarabunIT๙" w:hAnsi="TH SarabunIT๙" w:cs="TH SarabunIT๙"/>
                <w:cs/>
              </w:rPr>
              <w:t>ดอนตาล</w:t>
            </w:r>
          </w:p>
        </w:tc>
        <w:tc>
          <w:tcPr>
            <w:tcW w:w="2116" w:type="dxa"/>
          </w:tcPr>
          <w:p w14:paraId="2E5C4ED6" w14:textId="43398DF4" w:rsidR="0009518F" w:rsidRDefault="0009518F" w:rsidP="0009518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09518F">
              <w:rPr>
                <w:rFonts w:ascii="TH SarabunIT๙" w:hAnsi="TH SarabunIT๙" w:cs="TH SarabunIT๙"/>
                <w:cs/>
              </w:rPr>
              <w:t>ดอนตาล</w:t>
            </w:r>
          </w:p>
        </w:tc>
      </w:tr>
      <w:tr w:rsidR="0009518F" w:rsidRPr="00183C16" w14:paraId="2427002A" w14:textId="77777777" w:rsidTr="000951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</w:tcPr>
          <w:p w14:paraId="1B1A5F2D" w14:textId="28D5A2B7" w:rsidR="0009518F" w:rsidRPr="0009518F" w:rsidRDefault="0009518F" w:rsidP="0009518F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</w:pPr>
            <w:r w:rsidRPr="00D17414">
              <w:rPr>
                <w:rFonts w:ascii="TH SarabunIT๙" w:hAnsi="TH SarabunIT๙" w:cs="TH SarabunIT๙" w:hint="cs"/>
                <w:b w:val="0"/>
                <w:bCs w:val="0"/>
                <w:cs/>
              </w:rPr>
              <w:t>9</w:t>
            </w:r>
          </w:p>
        </w:tc>
        <w:tc>
          <w:tcPr>
            <w:tcW w:w="4367" w:type="dxa"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151"/>
            </w:tblGrid>
            <w:tr w:rsidR="0009518F" w:rsidRPr="00D17414" w14:paraId="3A1EA572" w14:textId="77777777" w:rsidTr="002E1D0E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tbl>
                  <w:tblPr>
                    <w:tblW w:w="5000" w:type="pct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151"/>
                  </w:tblGrid>
                  <w:tr w:rsidR="0009518F" w:rsidRPr="00D17414" w14:paraId="4BE362AA" w14:textId="77777777" w:rsidTr="002E1D0E">
                    <w:trPr>
                      <w:tblCellSpacing w:w="0" w:type="dxa"/>
                    </w:trPr>
                    <w:tc>
                      <w:tcPr>
                        <w:tcW w:w="16500" w:type="dxa"/>
                        <w:hideMark/>
                      </w:tcPr>
                      <w:p w14:paraId="1207AF79" w14:textId="77777777" w:rsidR="0009518F" w:rsidRPr="00D17414" w:rsidRDefault="0009518F" w:rsidP="0023348D">
                        <w:pPr>
                          <w:framePr w:hSpace="180" w:wrap="around" w:vAnchor="text" w:hAnchor="text" w:x="74" w:y="1"/>
                          <w:spacing w:before="100" w:beforeAutospacing="1" w:after="100" w:afterAutospacing="1"/>
                          <w:outlineLvl w:val="2"/>
                          <w:rPr>
                            <w:rFonts w:ascii="TH SarabunIT๙" w:eastAsia="Times New Roman" w:hAnsi="TH SarabunIT๙" w:cs="TH SarabunIT๙"/>
                            <w:color w:val="000000" w:themeColor="text1"/>
                          </w:rPr>
                        </w:pPr>
                        <w:r w:rsidRPr="00D17414">
                          <w:rPr>
                            <w:rFonts w:ascii="TH SarabunIT๙" w:eastAsia="Times New Roman" w:hAnsi="TH SarabunIT๙" w:cs="TH SarabunIT๙"/>
                            <w:color w:val="000000" w:themeColor="text1"/>
                            <w:cs/>
                          </w:rPr>
                          <w:t>ศูนย์วัฒนธรรมท้องถิ่นอำเภอคำชะอี</w:t>
                        </w:r>
                      </w:p>
                    </w:tc>
                  </w:tr>
                </w:tbl>
                <w:p w14:paraId="6D4CE5F4" w14:textId="77777777" w:rsidR="0009518F" w:rsidRPr="00D17414" w:rsidRDefault="0009518F" w:rsidP="0023348D">
                  <w:pPr>
                    <w:framePr w:hSpace="180" w:wrap="around" w:vAnchor="text" w:hAnchor="text" w:x="74" w:y="1"/>
                    <w:rPr>
                      <w:rFonts w:ascii="TH SarabunIT๙" w:eastAsia="Times New Roman" w:hAnsi="TH SarabunIT๙" w:cs="TH SarabunIT๙"/>
                      <w:color w:val="000000" w:themeColor="text1"/>
                    </w:rPr>
                  </w:pPr>
                </w:p>
              </w:tc>
            </w:tr>
          </w:tbl>
          <w:p w14:paraId="5DC1F08D" w14:textId="265F2CFC" w:rsidR="0009518F" w:rsidRPr="0009518F" w:rsidRDefault="0009518F" w:rsidP="0009518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</w:p>
        </w:tc>
        <w:tc>
          <w:tcPr>
            <w:tcW w:w="1833" w:type="dxa"/>
          </w:tcPr>
          <w:p w14:paraId="74363BB1" w14:textId="44BDDE28" w:rsidR="0009518F" w:rsidRPr="0009518F" w:rsidRDefault="0009518F" w:rsidP="0009518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น้ำเที่ยง</w:t>
            </w:r>
          </w:p>
        </w:tc>
        <w:tc>
          <w:tcPr>
            <w:tcW w:w="2116" w:type="dxa"/>
          </w:tcPr>
          <w:p w14:paraId="5F9CF9C6" w14:textId="430072E8" w:rsidR="0009518F" w:rsidRPr="0009518F" w:rsidRDefault="0009518F" w:rsidP="0009518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คำชะอี</w:t>
            </w:r>
          </w:p>
        </w:tc>
      </w:tr>
      <w:tr w:rsidR="0009518F" w:rsidRPr="00183C16" w14:paraId="7A9E0DB6" w14:textId="77777777" w:rsidTr="00900621">
        <w:trPr>
          <w:trHeight w:val="4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</w:tcPr>
          <w:p w14:paraId="5E664E35" w14:textId="0642014D" w:rsidR="0009518F" w:rsidRPr="00D17414" w:rsidRDefault="0009518F" w:rsidP="0009518F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</w:pPr>
            <w:r>
              <w:rPr>
                <w:rFonts w:ascii="TH SarabunIT๙" w:hAnsi="TH SarabunIT๙" w:cs="TH SarabunIT๙" w:hint="cs"/>
                <w:b w:val="0"/>
                <w:bCs w:val="0"/>
                <w:color w:val="000000" w:themeColor="text1"/>
                <w:cs/>
              </w:rPr>
              <w:t>10</w:t>
            </w:r>
          </w:p>
        </w:tc>
        <w:tc>
          <w:tcPr>
            <w:tcW w:w="4367" w:type="dxa"/>
          </w:tcPr>
          <w:p w14:paraId="15D33D6B" w14:textId="034507F9" w:rsidR="0009518F" w:rsidRPr="00D17414" w:rsidRDefault="00BE7620" w:rsidP="0009518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  <w:cs/>
              </w:rPr>
            </w:pPr>
            <w:hyperlink r:id="rId23" w:anchor="mapdetail" w:history="1">
              <w:r w:rsidR="0009518F" w:rsidRPr="00D17414">
                <w:rPr>
                  <w:rStyle w:val="afc"/>
                  <w:rFonts w:ascii="TH SarabunIT๙" w:hAnsi="TH SarabunIT๙" w:cs="TH SarabunIT๙"/>
                  <w:color w:val="000000" w:themeColor="text1"/>
                  <w:u w:val="none"/>
                  <w:cs/>
                </w:rPr>
                <w:t>โบสถ์โรมันคาทอลิคบ้านสองคอน</w:t>
              </w:r>
            </w:hyperlink>
          </w:p>
        </w:tc>
        <w:tc>
          <w:tcPr>
            <w:tcW w:w="1833" w:type="dxa"/>
          </w:tcPr>
          <w:p w14:paraId="63E7F681" w14:textId="0A4F9F32" w:rsidR="0009518F" w:rsidRPr="00900621" w:rsidRDefault="0009518F" w:rsidP="0009518F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ป่งขาม</w:t>
            </w:r>
          </w:p>
        </w:tc>
        <w:tc>
          <w:tcPr>
            <w:tcW w:w="2116" w:type="dxa"/>
          </w:tcPr>
          <w:p w14:paraId="54E89B63" w14:textId="2B9AFC70" w:rsidR="0009518F" w:rsidRPr="00900621" w:rsidRDefault="0009518F" w:rsidP="0009518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หว้านใหญ่</w:t>
            </w:r>
          </w:p>
        </w:tc>
      </w:tr>
      <w:tr w:rsidR="0009518F" w:rsidRPr="00183C16" w14:paraId="4741EC84" w14:textId="77777777" w:rsidTr="0090062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</w:tcPr>
          <w:p w14:paraId="7F934228" w14:textId="31CCE82A" w:rsidR="0009518F" w:rsidRPr="0009518F" w:rsidRDefault="0009518F" w:rsidP="0009518F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09518F">
              <w:rPr>
                <w:rFonts w:ascii="TH SarabunIT๙" w:hAnsi="TH SarabunIT๙" w:cs="TH SarabunIT๙" w:hint="cs"/>
                <w:b w:val="0"/>
                <w:bCs w:val="0"/>
                <w:cs/>
              </w:rPr>
              <w:t>11</w:t>
            </w:r>
          </w:p>
        </w:tc>
        <w:tc>
          <w:tcPr>
            <w:tcW w:w="4367" w:type="dxa"/>
          </w:tcPr>
          <w:p w14:paraId="4F5DFCEE" w14:textId="73D312CA" w:rsidR="0009518F" w:rsidRPr="00D17414" w:rsidRDefault="0009518F" w:rsidP="0009518F">
            <w:pPr>
              <w:spacing w:before="100" w:beforeAutospacing="1" w:after="100" w:afterAutospacing="1"/>
              <w:outlineLvl w:val="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olor w:val="000000" w:themeColor="text1"/>
                <w:cs/>
              </w:rPr>
            </w:pPr>
            <w:r w:rsidRPr="00D17414">
              <w:rPr>
                <w:rFonts w:ascii="TH SarabunIT๙" w:hAnsi="TH SarabunIT๙" w:cs="TH SarabunIT๙"/>
                <w:color w:val="000000" w:themeColor="text1"/>
                <w:cs/>
              </w:rPr>
              <w:t>วัดป่าวิเวก</w:t>
            </w:r>
          </w:p>
        </w:tc>
        <w:tc>
          <w:tcPr>
            <w:tcW w:w="1833" w:type="dxa"/>
          </w:tcPr>
          <w:p w14:paraId="63BD0ECD" w14:textId="0384D698" w:rsidR="0009518F" w:rsidRDefault="0009518F" w:rsidP="0009518F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หว้านใหญ่</w:t>
            </w:r>
          </w:p>
        </w:tc>
        <w:tc>
          <w:tcPr>
            <w:tcW w:w="2116" w:type="dxa"/>
          </w:tcPr>
          <w:p w14:paraId="66EDAE3B" w14:textId="1A294330" w:rsidR="0009518F" w:rsidRDefault="0009518F" w:rsidP="0009518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หว้านใหญ่</w:t>
            </w:r>
          </w:p>
        </w:tc>
      </w:tr>
    </w:tbl>
    <w:p w14:paraId="66AFF14F" w14:textId="3EC998B3" w:rsidR="00F20FC4" w:rsidRDefault="00F20FC4" w:rsidP="00234987">
      <w:pPr>
        <w:pStyle w:val="Default"/>
        <w:tabs>
          <w:tab w:val="left" w:pos="426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1.6.6 </w:t>
      </w:r>
      <w:bookmarkStart w:id="1" w:name="_Hlk26321340"/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ชุมชนท่องเที่ยวทางวัฒนธรรม</w:t>
      </w:r>
      <w:bookmarkEnd w:id="1"/>
    </w:p>
    <w:tbl>
      <w:tblPr>
        <w:tblStyle w:val="4-1"/>
        <w:tblpPr w:leftFromText="180" w:rightFromText="180" w:vertAnchor="text" w:tblpX="74" w:tblpY="1"/>
        <w:tblW w:w="9040" w:type="dxa"/>
        <w:tblLook w:val="04A0" w:firstRow="1" w:lastRow="0" w:firstColumn="1" w:lastColumn="0" w:noHBand="0" w:noVBand="1"/>
      </w:tblPr>
      <w:tblGrid>
        <w:gridCol w:w="724"/>
        <w:gridCol w:w="4367"/>
        <w:gridCol w:w="1833"/>
        <w:gridCol w:w="2116"/>
      </w:tblGrid>
      <w:tr w:rsidR="00F20FC4" w:rsidRPr="00183C16" w14:paraId="77FE8AF3" w14:textId="77777777" w:rsidTr="00F20FC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vAlign w:val="center"/>
          </w:tcPr>
          <w:p w14:paraId="06C93ED1" w14:textId="77777777" w:rsidR="00E7201E" w:rsidRPr="00E7201E" w:rsidRDefault="00E7201E" w:rsidP="00D85767">
            <w:pPr>
              <w:jc w:val="center"/>
              <w:rPr>
                <w:rFonts w:ascii="TH SarabunIT๙" w:hAnsi="TH SarabunIT๙" w:cs="TH SarabunIT๙"/>
                <w:color w:val="000000" w:themeColor="text1"/>
              </w:rPr>
            </w:pPr>
            <w:r w:rsidRPr="00E7201E">
              <w:rPr>
                <w:rFonts w:ascii="TH SarabunIT๙" w:hAnsi="TH SarabunIT๙" w:cs="TH SarabunIT๙" w:hint="cs"/>
                <w:color w:val="000000" w:themeColor="text1"/>
                <w:cs/>
              </w:rPr>
              <w:t>ลำดับ</w:t>
            </w:r>
          </w:p>
          <w:p w14:paraId="717B869A" w14:textId="77777777" w:rsidR="00F20FC4" w:rsidRPr="00E7201E" w:rsidRDefault="00F20FC4" w:rsidP="00D85767">
            <w:pPr>
              <w:jc w:val="center"/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E7201E">
              <w:rPr>
                <w:rFonts w:ascii="TH SarabunIT๙" w:hAnsi="TH SarabunIT๙" w:cs="TH SarabunIT๙"/>
                <w:color w:val="000000" w:themeColor="text1"/>
                <w:cs/>
              </w:rPr>
              <w:t>ที่</w:t>
            </w:r>
          </w:p>
        </w:tc>
        <w:tc>
          <w:tcPr>
            <w:tcW w:w="4395" w:type="dxa"/>
            <w:vAlign w:val="center"/>
          </w:tcPr>
          <w:p w14:paraId="2AE7C85E" w14:textId="77777777" w:rsidR="00F20FC4" w:rsidRPr="00E7201E" w:rsidRDefault="00F20FC4" w:rsidP="00F20FC4">
            <w:pPr>
              <w:pStyle w:val="Default"/>
              <w:tabs>
                <w:tab w:val="left" w:pos="426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E7201E"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รายชื่อชุมชนท่องเที่ยวทางวัฒนธรรม</w:t>
            </w:r>
          </w:p>
        </w:tc>
        <w:tc>
          <w:tcPr>
            <w:tcW w:w="1843" w:type="dxa"/>
            <w:vAlign w:val="center"/>
          </w:tcPr>
          <w:p w14:paraId="18FE92E5" w14:textId="77777777" w:rsidR="00F20FC4" w:rsidRPr="00E7201E" w:rsidRDefault="00F20FC4" w:rsidP="00D8576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E7201E">
              <w:rPr>
                <w:rFonts w:ascii="TH SarabunIT๙" w:hAnsi="TH SarabunIT๙" w:cs="TH SarabunIT๙"/>
                <w:color w:val="000000" w:themeColor="text1"/>
                <w:cs/>
              </w:rPr>
              <w:t>ตำบล</w:t>
            </w:r>
          </w:p>
        </w:tc>
        <w:tc>
          <w:tcPr>
            <w:tcW w:w="2127" w:type="dxa"/>
            <w:vAlign w:val="center"/>
          </w:tcPr>
          <w:p w14:paraId="79561F5F" w14:textId="77777777" w:rsidR="00F20FC4" w:rsidRPr="00E7201E" w:rsidRDefault="00F20FC4" w:rsidP="00D8576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E7201E">
              <w:rPr>
                <w:rFonts w:ascii="TH SarabunIT๙" w:hAnsi="TH SarabunIT๙" w:cs="TH SarabunIT๙"/>
                <w:color w:val="000000" w:themeColor="text1"/>
                <w:cs/>
              </w:rPr>
              <w:t>อำเภอ</w:t>
            </w:r>
          </w:p>
        </w:tc>
      </w:tr>
      <w:tr w:rsidR="00F20FC4" w:rsidRPr="00183C16" w14:paraId="03435ADB" w14:textId="77777777" w:rsidTr="00F20FC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</w:tcPr>
          <w:p w14:paraId="7B258DD3" w14:textId="77777777" w:rsidR="00F20FC4" w:rsidRPr="00F20FC4" w:rsidRDefault="00F20FC4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F20FC4">
              <w:rPr>
                <w:rFonts w:ascii="TH SarabunIT๙" w:hAnsi="TH SarabunIT๙" w:cs="TH SarabunIT๙"/>
                <w:b w:val="0"/>
                <w:bCs w:val="0"/>
                <w:cs/>
              </w:rPr>
              <w:t>1</w:t>
            </w:r>
          </w:p>
        </w:tc>
        <w:tc>
          <w:tcPr>
            <w:tcW w:w="4395" w:type="dxa"/>
          </w:tcPr>
          <w:p w14:paraId="6ABEDA1A" w14:textId="77777777" w:rsidR="00F20FC4" w:rsidRPr="00183C16" w:rsidRDefault="00F20FC4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b/>
                <w:b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ชุมชนท่องเที่ยวเชิงวัฒนธรรมบ้านภู</w:t>
            </w:r>
          </w:p>
        </w:tc>
        <w:tc>
          <w:tcPr>
            <w:tcW w:w="1843" w:type="dxa"/>
          </w:tcPr>
          <w:p w14:paraId="36C1FA6D" w14:textId="77777777" w:rsidR="00F20FC4" w:rsidRPr="00183C16" w:rsidRDefault="00F20FC4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b/>
                <w:b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ตำบลบ้านเป้า</w:t>
            </w:r>
          </w:p>
        </w:tc>
        <w:tc>
          <w:tcPr>
            <w:tcW w:w="2127" w:type="dxa"/>
          </w:tcPr>
          <w:p w14:paraId="4AB0FF6A" w14:textId="77777777" w:rsidR="00F20FC4" w:rsidRPr="00183C16" w:rsidRDefault="00F20FC4" w:rsidP="00D857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b/>
                <w:b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อำเภอหนองสูง</w:t>
            </w:r>
          </w:p>
        </w:tc>
      </w:tr>
    </w:tbl>
    <w:p w14:paraId="4A0132C3" w14:textId="77777777" w:rsidR="00F20FC4" w:rsidRDefault="00F20FC4" w:rsidP="00234987">
      <w:pPr>
        <w:pStyle w:val="Default"/>
        <w:tabs>
          <w:tab w:val="left" w:pos="426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2B054D51" w14:textId="77777777" w:rsidR="00F20FC4" w:rsidRDefault="00F20FC4" w:rsidP="00234987">
      <w:pPr>
        <w:pStyle w:val="Default"/>
        <w:tabs>
          <w:tab w:val="left" w:pos="426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1.6.7 ศูนย์วัฒนธรรมเฉลิมราช</w:t>
      </w:r>
    </w:p>
    <w:tbl>
      <w:tblPr>
        <w:tblStyle w:val="4-1"/>
        <w:tblW w:w="9067" w:type="dxa"/>
        <w:tblLook w:val="04A0" w:firstRow="1" w:lastRow="0" w:firstColumn="1" w:lastColumn="0" w:noHBand="0" w:noVBand="1"/>
      </w:tblPr>
      <w:tblGrid>
        <w:gridCol w:w="724"/>
        <w:gridCol w:w="4374"/>
        <w:gridCol w:w="1851"/>
        <w:gridCol w:w="2118"/>
      </w:tblGrid>
      <w:tr w:rsidR="00E7201E" w:rsidRPr="00E7201E" w14:paraId="3199359A" w14:textId="77777777" w:rsidTr="00E7201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vAlign w:val="center"/>
          </w:tcPr>
          <w:p w14:paraId="0573EB2E" w14:textId="77777777" w:rsidR="00F20FC4" w:rsidRPr="00E7201E" w:rsidRDefault="00E7201E" w:rsidP="00D85767">
            <w:pPr>
              <w:jc w:val="center"/>
              <w:rPr>
                <w:rFonts w:ascii="TH SarabunIT๙" w:hAnsi="TH SarabunIT๙" w:cs="TH SarabunIT๙"/>
                <w:color w:val="000000" w:themeColor="text1"/>
              </w:rPr>
            </w:pPr>
            <w:r w:rsidRPr="00E7201E">
              <w:rPr>
                <w:rFonts w:ascii="TH SarabunIT๙" w:hAnsi="TH SarabunIT๙" w:cs="TH SarabunIT๙" w:hint="cs"/>
                <w:color w:val="000000" w:themeColor="text1"/>
                <w:cs/>
              </w:rPr>
              <w:t>ลำดับ</w:t>
            </w:r>
            <w:r w:rsidR="00F20FC4" w:rsidRPr="00E7201E">
              <w:rPr>
                <w:rFonts w:ascii="TH SarabunIT๙" w:hAnsi="TH SarabunIT๙" w:cs="TH SarabunIT๙"/>
                <w:color w:val="000000" w:themeColor="text1"/>
                <w:cs/>
              </w:rPr>
              <w:t>ที่</w:t>
            </w:r>
          </w:p>
        </w:tc>
        <w:tc>
          <w:tcPr>
            <w:tcW w:w="4374" w:type="dxa"/>
            <w:vAlign w:val="center"/>
          </w:tcPr>
          <w:p w14:paraId="4B11F384" w14:textId="77777777" w:rsidR="00F20FC4" w:rsidRPr="00E7201E" w:rsidRDefault="00F20FC4" w:rsidP="00D8576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E7201E">
              <w:rPr>
                <w:rFonts w:ascii="TH SarabunIT๙" w:hAnsi="TH SarabunIT๙" w:cs="TH SarabunIT๙" w:hint="cs"/>
                <w:color w:val="000000" w:themeColor="text1"/>
                <w:cs/>
              </w:rPr>
              <w:t>รายชื่อศูนย์วัฒนธรรมเฉลิมราช</w:t>
            </w:r>
          </w:p>
        </w:tc>
        <w:tc>
          <w:tcPr>
            <w:tcW w:w="1851" w:type="dxa"/>
            <w:vAlign w:val="center"/>
          </w:tcPr>
          <w:p w14:paraId="0AB7E473" w14:textId="77777777" w:rsidR="00F20FC4" w:rsidRPr="00E7201E" w:rsidRDefault="00F20FC4" w:rsidP="00D8576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E7201E">
              <w:rPr>
                <w:rFonts w:ascii="TH SarabunIT๙" w:hAnsi="TH SarabunIT๙" w:cs="TH SarabunIT๙"/>
                <w:color w:val="000000" w:themeColor="text1"/>
                <w:cs/>
              </w:rPr>
              <w:t>ตำบล</w:t>
            </w:r>
          </w:p>
        </w:tc>
        <w:tc>
          <w:tcPr>
            <w:tcW w:w="2118" w:type="dxa"/>
            <w:vAlign w:val="center"/>
          </w:tcPr>
          <w:p w14:paraId="4BC3CCEB" w14:textId="77777777" w:rsidR="00F20FC4" w:rsidRPr="00E7201E" w:rsidRDefault="00F20FC4" w:rsidP="00D8576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E7201E">
              <w:rPr>
                <w:rFonts w:ascii="TH SarabunIT๙" w:hAnsi="TH SarabunIT๙" w:cs="TH SarabunIT๙"/>
                <w:color w:val="000000" w:themeColor="text1"/>
                <w:cs/>
              </w:rPr>
              <w:t>อำเภอ</w:t>
            </w:r>
          </w:p>
        </w:tc>
      </w:tr>
      <w:tr w:rsidR="00F20FC4" w:rsidRPr="00183C16" w14:paraId="62CFBD84" w14:textId="77777777" w:rsidTr="00E7201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</w:tcPr>
          <w:p w14:paraId="5DAA33CE" w14:textId="77777777" w:rsidR="00F20FC4" w:rsidRPr="00E7201E" w:rsidRDefault="00F20FC4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  <w:r w:rsidRPr="00E7201E">
              <w:rPr>
                <w:rFonts w:ascii="TH SarabunIT๙" w:hAnsi="TH SarabunIT๙" w:cs="TH SarabunIT๙"/>
                <w:b w:val="0"/>
                <w:bCs w:val="0"/>
                <w:cs/>
              </w:rPr>
              <w:t>๑</w:t>
            </w:r>
          </w:p>
        </w:tc>
        <w:tc>
          <w:tcPr>
            <w:tcW w:w="4374" w:type="dxa"/>
          </w:tcPr>
          <w:p w14:paraId="65923E06" w14:textId="77777777" w:rsidR="00F20FC4" w:rsidRPr="00183C16" w:rsidRDefault="00F20FC4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ศูนย์วัฒนธรรมเฉลิมราชบ้านภู</w:t>
            </w:r>
          </w:p>
        </w:tc>
        <w:tc>
          <w:tcPr>
            <w:tcW w:w="1851" w:type="dxa"/>
          </w:tcPr>
          <w:p w14:paraId="3662645E" w14:textId="77777777" w:rsidR="00F20FC4" w:rsidRPr="00183C16" w:rsidRDefault="00F20FC4" w:rsidP="00D857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บ้านเป้า</w:t>
            </w:r>
          </w:p>
        </w:tc>
        <w:tc>
          <w:tcPr>
            <w:tcW w:w="2118" w:type="dxa"/>
          </w:tcPr>
          <w:p w14:paraId="77B12B1C" w14:textId="77777777" w:rsidR="00F20FC4" w:rsidRPr="00183C16" w:rsidRDefault="00F20FC4" w:rsidP="00D857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หนองสูง</w:t>
            </w:r>
          </w:p>
        </w:tc>
      </w:tr>
      <w:tr w:rsidR="00F20FC4" w:rsidRPr="00183C16" w14:paraId="4029B769" w14:textId="77777777" w:rsidTr="00E7201E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</w:tcPr>
          <w:p w14:paraId="56A663F8" w14:textId="77777777" w:rsidR="00F20FC4" w:rsidRPr="00E7201E" w:rsidRDefault="00F20FC4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  <w:r w:rsidRPr="00E7201E">
              <w:rPr>
                <w:rFonts w:ascii="TH SarabunIT๙" w:hAnsi="TH SarabunIT๙" w:cs="TH SarabunIT๙"/>
                <w:b w:val="0"/>
                <w:bCs w:val="0"/>
                <w:cs/>
              </w:rPr>
              <w:t>๒</w:t>
            </w:r>
          </w:p>
        </w:tc>
        <w:tc>
          <w:tcPr>
            <w:tcW w:w="4374" w:type="dxa"/>
          </w:tcPr>
          <w:p w14:paraId="4855F3F7" w14:textId="77777777" w:rsidR="00F20FC4" w:rsidRPr="00183C16" w:rsidRDefault="00F20FC4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ศูนย์วัฒนธรรมเฉลิมราชวัดนาอุดมวนาราม</w:t>
            </w:r>
          </w:p>
        </w:tc>
        <w:tc>
          <w:tcPr>
            <w:tcW w:w="1851" w:type="dxa"/>
          </w:tcPr>
          <w:p w14:paraId="247D2086" w14:textId="77777777" w:rsidR="00F20FC4" w:rsidRPr="00183C16" w:rsidRDefault="00F20FC4" w:rsidP="00D857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นาอุดม</w:t>
            </w:r>
          </w:p>
        </w:tc>
        <w:tc>
          <w:tcPr>
            <w:tcW w:w="2118" w:type="dxa"/>
          </w:tcPr>
          <w:p w14:paraId="6F558DB1" w14:textId="77777777" w:rsidR="00F20FC4" w:rsidRPr="00183C16" w:rsidRDefault="00F20FC4" w:rsidP="00D857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นิคมคำสร้อย</w:t>
            </w:r>
          </w:p>
        </w:tc>
      </w:tr>
    </w:tbl>
    <w:p w14:paraId="52CF98E7" w14:textId="77777777" w:rsidR="00E7201E" w:rsidRDefault="00E7201E" w:rsidP="00234987">
      <w:pPr>
        <w:pStyle w:val="Default"/>
        <w:tabs>
          <w:tab w:val="left" w:pos="426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0129BE13" w14:textId="77777777" w:rsidR="00F20FC4" w:rsidRPr="00E7201E" w:rsidRDefault="00F20FC4" w:rsidP="00E7201E">
      <w:pPr>
        <w:pStyle w:val="Default"/>
        <w:tabs>
          <w:tab w:val="left" w:pos="426"/>
          <w:tab w:val="left" w:pos="1134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E7201E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bookmarkStart w:id="2" w:name="_Hlk25937736"/>
      <w:r w:rsidRPr="00E7201E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1.6.8 </w:t>
      </w:r>
      <w:r w:rsidR="00E7201E" w:rsidRPr="00E7201E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E7201E">
        <w:rPr>
          <w:rFonts w:ascii="TH SarabunIT๙" w:hAnsi="TH SarabunIT๙" w:cs="TH SarabunIT๙"/>
          <w:b/>
          <w:bCs/>
          <w:sz w:val="32"/>
          <w:szCs w:val="32"/>
          <w:cs/>
        </w:rPr>
        <w:t>เครือข่ายเฝ้าระวังทางวัฒนธรรม</w:t>
      </w:r>
    </w:p>
    <w:p w14:paraId="396D7E73" w14:textId="77777777" w:rsidR="00E7201E" w:rsidRPr="00E7201E" w:rsidRDefault="00E7201E" w:rsidP="00E7201E">
      <w:pPr>
        <w:tabs>
          <w:tab w:val="left" w:pos="1134"/>
        </w:tabs>
        <w:rPr>
          <w:rFonts w:ascii="TH SarabunIT๙" w:hAnsi="TH SarabunIT๙" w:cs="TH SarabunIT๙"/>
          <w:b/>
          <w:bCs/>
        </w:rPr>
      </w:pPr>
      <w:r w:rsidRPr="00E7201E">
        <w:rPr>
          <w:rFonts w:ascii="TH SarabunIT๙" w:hAnsi="TH SarabunIT๙" w:cs="TH SarabunIT๙"/>
          <w:b/>
          <w:bCs/>
          <w:cs/>
        </w:rPr>
        <w:tab/>
        <w:t>ศูนย์เฝ้าระวังทางวัฒนธรรมในสถานศึกษา</w:t>
      </w:r>
    </w:p>
    <w:p w14:paraId="3898C750" w14:textId="77777777" w:rsidR="00E7201E" w:rsidRPr="000D7378" w:rsidRDefault="00E7201E">
      <w:pPr>
        <w:rPr>
          <w:color w:val="000000" w:themeColor="text1"/>
          <w:sz w:val="14"/>
          <w:szCs w:val="14"/>
        </w:rPr>
      </w:pPr>
    </w:p>
    <w:tbl>
      <w:tblPr>
        <w:tblStyle w:val="4-1"/>
        <w:tblpPr w:leftFromText="180" w:rightFromText="180" w:vertAnchor="text" w:tblpX="74" w:tblpY="1"/>
        <w:tblW w:w="9040" w:type="dxa"/>
        <w:tblLook w:val="04A0" w:firstRow="1" w:lastRow="0" w:firstColumn="1" w:lastColumn="0" w:noHBand="0" w:noVBand="1"/>
      </w:tblPr>
      <w:tblGrid>
        <w:gridCol w:w="725"/>
        <w:gridCol w:w="4364"/>
        <w:gridCol w:w="1835"/>
        <w:gridCol w:w="2116"/>
      </w:tblGrid>
      <w:tr w:rsidR="000D7378" w:rsidRPr="000D7378" w14:paraId="610EBCD6" w14:textId="77777777" w:rsidTr="0021580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  <w:vAlign w:val="center"/>
          </w:tcPr>
          <w:p w14:paraId="58231C95" w14:textId="77777777" w:rsidR="00E7201E" w:rsidRPr="000D7378" w:rsidRDefault="00E7201E" w:rsidP="00D85767">
            <w:pPr>
              <w:jc w:val="center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 w:hint="cs"/>
                <w:color w:val="000000" w:themeColor="text1"/>
                <w:cs/>
              </w:rPr>
              <w:t>ลำดับ</w:t>
            </w:r>
          </w:p>
          <w:p w14:paraId="560C55C5" w14:textId="77777777" w:rsidR="00E7201E" w:rsidRPr="000D7378" w:rsidRDefault="00E7201E" w:rsidP="00D85767">
            <w:pPr>
              <w:jc w:val="center"/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ที่</w:t>
            </w:r>
          </w:p>
        </w:tc>
        <w:tc>
          <w:tcPr>
            <w:tcW w:w="4364" w:type="dxa"/>
            <w:vAlign w:val="center"/>
          </w:tcPr>
          <w:p w14:paraId="32435802" w14:textId="77777777" w:rsidR="00E7201E" w:rsidRPr="000D7378" w:rsidRDefault="00E7201E" w:rsidP="00D8576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 w:val="0"/>
                <w:bCs w:val="0"/>
                <w:color w:val="000000" w:themeColor="text1"/>
              </w:rPr>
            </w:pPr>
            <w:r w:rsidRPr="000D7378">
              <w:rPr>
                <w:rFonts w:ascii="TH SarabunIT๙" w:hAnsi="TH SarabunIT๙" w:cs="TH SarabunIT๙" w:hint="cs"/>
                <w:color w:val="000000" w:themeColor="text1"/>
                <w:cs/>
              </w:rPr>
              <w:t>รายชื่อศูนย์เฝ้าระวังทางวัฒนธรรม</w:t>
            </w:r>
          </w:p>
          <w:p w14:paraId="5C941EB7" w14:textId="77777777" w:rsidR="00E7201E" w:rsidRPr="000D7378" w:rsidRDefault="00E7201E" w:rsidP="00D8576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 w:hint="cs"/>
                <w:color w:val="000000" w:themeColor="text1"/>
                <w:cs/>
              </w:rPr>
              <w:t>ในสถานศึกษา</w:t>
            </w:r>
          </w:p>
        </w:tc>
        <w:tc>
          <w:tcPr>
            <w:tcW w:w="1835" w:type="dxa"/>
            <w:vAlign w:val="center"/>
          </w:tcPr>
          <w:p w14:paraId="396B3217" w14:textId="77777777" w:rsidR="00E7201E" w:rsidRPr="000D7378" w:rsidRDefault="00E7201E" w:rsidP="00D8576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ตำบล</w:t>
            </w:r>
          </w:p>
        </w:tc>
        <w:tc>
          <w:tcPr>
            <w:tcW w:w="2116" w:type="dxa"/>
            <w:vAlign w:val="center"/>
          </w:tcPr>
          <w:p w14:paraId="606D6D80" w14:textId="77777777" w:rsidR="00E7201E" w:rsidRPr="000D7378" w:rsidRDefault="00E7201E" w:rsidP="00D8576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อำเภอ</w:t>
            </w:r>
          </w:p>
        </w:tc>
      </w:tr>
      <w:tr w:rsidR="000D7378" w:rsidRPr="000D7378" w14:paraId="011F2CC1" w14:textId="77777777" w:rsidTr="0021580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0D6F48D1" w14:textId="77777777" w:rsidR="00E7201E" w:rsidRPr="000D7378" w:rsidRDefault="00E7201E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  <w:t>๑</w:t>
            </w:r>
          </w:p>
        </w:tc>
        <w:tc>
          <w:tcPr>
            <w:tcW w:w="4364" w:type="dxa"/>
          </w:tcPr>
          <w:p w14:paraId="0149430F" w14:textId="77777777" w:rsidR="00E7201E" w:rsidRPr="000D7378" w:rsidRDefault="00E7201E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โรงเรียนชุมชนดอนตาล</w:t>
            </w:r>
          </w:p>
        </w:tc>
        <w:tc>
          <w:tcPr>
            <w:tcW w:w="1835" w:type="dxa"/>
          </w:tcPr>
          <w:p w14:paraId="729E54B6" w14:textId="53A45A1C" w:rsidR="00E7201E" w:rsidRPr="000D7378" w:rsidRDefault="00E7201E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ดอนตาล</w:t>
            </w:r>
            <w:r w:rsidRPr="000D7378">
              <w:rPr>
                <w:rFonts w:ascii="TH SarabunIT๙" w:hAnsi="TH SarabunIT๙" w:cs="TH SarabunIT๙"/>
                <w:color w:val="000000" w:themeColor="text1"/>
              </w:rPr>
              <w:t xml:space="preserve"> </w:t>
            </w:r>
          </w:p>
        </w:tc>
        <w:tc>
          <w:tcPr>
            <w:tcW w:w="2116" w:type="dxa"/>
          </w:tcPr>
          <w:p w14:paraId="3F24C826" w14:textId="1A0104F4" w:rsidR="00E7201E" w:rsidRPr="000D7378" w:rsidRDefault="00E7201E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ดอนตาล</w:t>
            </w:r>
          </w:p>
        </w:tc>
      </w:tr>
      <w:tr w:rsidR="000D7378" w:rsidRPr="000D7378" w14:paraId="6AC8F3A5" w14:textId="77777777" w:rsidTr="0021580A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24049E83" w14:textId="77777777" w:rsidR="00E7201E" w:rsidRPr="000D7378" w:rsidRDefault="00E7201E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  <w:t>๒</w:t>
            </w:r>
          </w:p>
        </w:tc>
        <w:tc>
          <w:tcPr>
            <w:tcW w:w="4364" w:type="dxa"/>
          </w:tcPr>
          <w:p w14:paraId="6041DC7C" w14:textId="77777777" w:rsidR="00E7201E" w:rsidRPr="000D7378" w:rsidRDefault="00E7201E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โรงเรียนบ้านนาอุดม</w:t>
            </w:r>
          </w:p>
        </w:tc>
        <w:tc>
          <w:tcPr>
            <w:tcW w:w="1835" w:type="dxa"/>
          </w:tcPr>
          <w:p w14:paraId="59B45EAB" w14:textId="6321CC05" w:rsidR="00E7201E" w:rsidRPr="000D7378" w:rsidRDefault="00E7201E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นาอุดม</w:t>
            </w:r>
          </w:p>
        </w:tc>
        <w:tc>
          <w:tcPr>
            <w:tcW w:w="2116" w:type="dxa"/>
          </w:tcPr>
          <w:p w14:paraId="77A0B191" w14:textId="27D0593F" w:rsidR="00E7201E" w:rsidRPr="000D7378" w:rsidRDefault="00E7201E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นิคมคำสร้อย</w:t>
            </w:r>
          </w:p>
        </w:tc>
      </w:tr>
      <w:tr w:rsidR="000D7378" w:rsidRPr="000D7378" w14:paraId="05421338" w14:textId="77777777" w:rsidTr="0021580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3A37F767" w14:textId="77777777" w:rsidR="00E7201E" w:rsidRPr="000D7378" w:rsidRDefault="00E7201E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  <w:t>๓</w:t>
            </w:r>
          </w:p>
        </w:tc>
        <w:tc>
          <w:tcPr>
            <w:tcW w:w="4364" w:type="dxa"/>
          </w:tcPr>
          <w:p w14:paraId="101B0B01" w14:textId="77777777" w:rsidR="00E7201E" w:rsidRPr="000D7378" w:rsidRDefault="00E7201E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โรงเรียนหนองสูงสามัคคีวิทยา</w:t>
            </w:r>
          </w:p>
        </w:tc>
        <w:tc>
          <w:tcPr>
            <w:tcW w:w="1835" w:type="dxa"/>
          </w:tcPr>
          <w:p w14:paraId="7881DE02" w14:textId="153D4F8E" w:rsidR="00E7201E" w:rsidRPr="000D7378" w:rsidRDefault="00E7201E" w:rsidP="00D85767">
            <w:pPr>
              <w:ind w:right="-10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หนองสูงเหนือ</w:t>
            </w:r>
          </w:p>
        </w:tc>
        <w:tc>
          <w:tcPr>
            <w:tcW w:w="2116" w:type="dxa"/>
          </w:tcPr>
          <w:p w14:paraId="292ED8DB" w14:textId="29C0EBC8" w:rsidR="00E7201E" w:rsidRPr="000D7378" w:rsidRDefault="00E7201E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หนองสูง</w:t>
            </w:r>
          </w:p>
        </w:tc>
      </w:tr>
      <w:tr w:rsidR="000D7378" w:rsidRPr="000D7378" w14:paraId="2CA12EA5" w14:textId="77777777" w:rsidTr="0021580A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52E7EDA9" w14:textId="77777777" w:rsidR="00E7201E" w:rsidRPr="000D7378" w:rsidRDefault="00E7201E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</w:pPr>
            <w:r w:rsidRPr="000D7378"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  <w:t>๔</w:t>
            </w:r>
          </w:p>
        </w:tc>
        <w:tc>
          <w:tcPr>
            <w:tcW w:w="4364" w:type="dxa"/>
          </w:tcPr>
          <w:p w14:paraId="26954D94" w14:textId="77777777" w:rsidR="00E7201E" w:rsidRPr="000D7378" w:rsidRDefault="00E7201E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โรงเรียนพลังราษฎร์พิทยาสรรพ์</w:t>
            </w:r>
          </w:p>
        </w:tc>
        <w:tc>
          <w:tcPr>
            <w:tcW w:w="1835" w:type="dxa"/>
          </w:tcPr>
          <w:p w14:paraId="48CDF0CB" w14:textId="6B6AF85D" w:rsidR="00E7201E" w:rsidRPr="000D7378" w:rsidRDefault="00E7201E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บ้านเป้า</w:t>
            </w:r>
            <w:r w:rsidRPr="000D7378">
              <w:rPr>
                <w:rFonts w:ascii="TH SarabunIT๙" w:hAnsi="TH SarabunIT๙" w:cs="TH SarabunIT๙"/>
                <w:color w:val="000000" w:themeColor="text1"/>
              </w:rPr>
              <w:t xml:space="preserve"> </w:t>
            </w:r>
          </w:p>
        </w:tc>
        <w:tc>
          <w:tcPr>
            <w:tcW w:w="2116" w:type="dxa"/>
          </w:tcPr>
          <w:p w14:paraId="1F9B8745" w14:textId="07772D9D" w:rsidR="00E7201E" w:rsidRPr="000D7378" w:rsidRDefault="00E7201E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หนองสูง</w:t>
            </w:r>
          </w:p>
        </w:tc>
      </w:tr>
      <w:tr w:rsidR="000D7378" w:rsidRPr="000D7378" w14:paraId="279A8859" w14:textId="77777777" w:rsidTr="0021580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3E873BD8" w14:textId="77777777" w:rsidR="00E7201E" w:rsidRPr="000D7378" w:rsidRDefault="00E7201E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</w:pPr>
            <w:r w:rsidRPr="000D7378"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  <w:t>๕</w:t>
            </w:r>
          </w:p>
        </w:tc>
        <w:tc>
          <w:tcPr>
            <w:tcW w:w="4364" w:type="dxa"/>
          </w:tcPr>
          <w:p w14:paraId="650FA761" w14:textId="77777777" w:rsidR="00E7201E" w:rsidRPr="000D7378" w:rsidRDefault="00E7201E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โรงเรียนมุกดาหาร</w:t>
            </w:r>
          </w:p>
        </w:tc>
        <w:tc>
          <w:tcPr>
            <w:tcW w:w="1835" w:type="dxa"/>
          </w:tcPr>
          <w:p w14:paraId="2495333E" w14:textId="0B5912D1" w:rsidR="00E7201E" w:rsidRPr="000D7378" w:rsidRDefault="00E7201E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มุกดาหาร</w:t>
            </w:r>
          </w:p>
        </w:tc>
        <w:tc>
          <w:tcPr>
            <w:tcW w:w="2116" w:type="dxa"/>
          </w:tcPr>
          <w:p w14:paraId="0ADBA6CC" w14:textId="17B33FF0" w:rsidR="00E7201E" w:rsidRPr="000D7378" w:rsidRDefault="00E7201E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เมืองมุกดาหาร</w:t>
            </w:r>
          </w:p>
        </w:tc>
      </w:tr>
      <w:tr w:rsidR="000D7378" w:rsidRPr="000D7378" w14:paraId="742AD4AA" w14:textId="77777777" w:rsidTr="0021580A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6E6D868F" w14:textId="77777777" w:rsidR="00E7201E" w:rsidRPr="000D7378" w:rsidRDefault="00E7201E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</w:pPr>
            <w:r w:rsidRPr="000D7378"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  <w:t>๖</w:t>
            </w:r>
          </w:p>
        </w:tc>
        <w:tc>
          <w:tcPr>
            <w:tcW w:w="4364" w:type="dxa"/>
          </w:tcPr>
          <w:p w14:paraId="7AD0200B" w14:textId="77777777" w:rsidR="00E7201E" w:rsidRPr="000D7378" w:rsidRDefault="00E7201E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โรงเรียนดงมอนวิทยาคม</w:t>
            </w:r>
          </w:p>
        </w:tc>
        <w:tc>
          <w:tcPr>
            <w:tcW w:w="1835" w:type="dxa"/>
          </w:tcPr>
          <w:p w14:paraId="1D6A4F31" w14:textId="43215E96" w:rsidR="00E7201E" w:rsidRPr="000D7378" w:rsidRDefault="00E7201E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ดงมอน</w:t>
            </w:r>
          </w:p>
        </w:tc>
        <w:tc>
          <w:tcPr>
            <w:tcW w:w="2116" w:type="dxa"/>
          </w:tcPr>
          <w:p w14:paraId="126CD4C2" w14:textId="0C26C2EE" w:rsidR="00E7201E" w:rsidRPr="000D7378" w:rsidRDefault="00E7201E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เมืองมุกดาหาร</w:t>
            </w:r>
          </w:p>
        </w:tc>
      </w:tr>
      <w:tr w:rsidR="000D7378" w:rsidRPr="000D7378" w14:paraId="018BCBB9" w14:textId="77777777" w:rsidTr="0021580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2A2D74D2" w14:textId="77777777" w:rsidR="00E7201E" w:rsidRPr="000D7378" w:rsidRDefault="00E7201E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</w:pPr>
            <w:r w:rsidRPr="000D7378"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  <w:t>๗</w:t>
            </w:r>
          </w:p>
        </w:tc>
        <w:tc>
          <w:tcPr>
            <w:tcW w:w="4364" w:type="dxa"/>
          </w:tcPr>
          <w:p w14:paraId="2CE767E5" w14:textId="77777777" w:rsidR="00E7201E" w:rsidRPr="000D7378" w:rsidRDefault="00E7201E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โรงเรียนอนุบาลมุกดาหาร</w:t>
            </w:r>
          </w:p>
        </w:tc>
        <w:tc>
          <w:tcPr>
            <w:tcW w:w="1835" w:type="dxa"/>
          </w:tcPr>
          <w:p w14:paraId="44897A3B" w14:textId="7A4EF89F" w:rsidR="00E7201E" w:rsidRPr="000D7378" w:rsidRDefault="00E7201E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มุกดาหาร</w:t>
            </w:r>
          </w:p>
        </w:tc>
        <w:tc>
          <w:tcPr>
            <w:tcW w:w="2116" w:type="dxa"/>
          </w:tcPr>
          <w:p w14:paraId="6923128E" w14:textId="57829052" w:rsidR="00E7201E" w:rsidRPr="000D7378" w:rsidRDefault="00E7201E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เมืองมุกดาหาร</w:t>
            </w:r>
          </w:p>
        </w:tc>
      </w:tr>
      <w:tr w:rsidR="000D7378" w:rsidRPr="000D7378" w14:paraId="492A0CC1" w14:textId="77777777" w:rsidTr="0021580A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6B132E87" w14:textId="77777777" w:rsidR="00E7201E" w:rsidRPr="000D7378" w:rsidRDefault="00E7201E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</w:pPr>
            <w:r w:rsidRPr="000D7378"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  <w:t>8</w:t>
            </w:r>
          </w:p>
        </w:tc>
        <w:tc>
          <w:tcPr>
            <w:tcW w:w="4364" w:type="dxa"/>
          </w:tcPr>
          <w:p w14:paraId="59ECE555" w14:textId="77777777" w:rsidR="00E7201E" w:rsidRPr="000D7378" w:rsidRDefault="00E7201E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โรงเรียนทีโอเอวิทยา</w:t>
            </w:r>
          </w:p>
        </w:tc>
        <w:tc>
          <w:tcPr>
            <w:tcW w:w="1835" w:type="dxa"/>
          </w:tcPr>
          <w:p w14:paraId="7026CFA8" w14:textId="4DD97EF4" w:rsidR="00E7201E" w:rsidRPr="000D7378" w:rsidRDefault="00E7201E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มุกดาหาร</w:t>
            </w:r>
          </w:p>
        </w:tc>
        <w:tc>
          <w:tcPr>
            <w:tcW w:w="2116" w:type="dxa"/>
          </w:tcPr>
          <w:p w14:paraId="1BF961CF" w14:textId="7083BEB5" w:rsidR="00E7201E" w:rsidRPr="000D7378" w:rsidRDefault="00E7201E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เมืองมุกดาหาร</w:t>
            </w:r>
          </w:p>
        </w:tc>
      </w:tr>
      <w:tr w:rsidR="000D7378" w:rsidRPr="000D7378" w14:paraId="5B845B3D" w14:textId="77777777" w:rsidTr="0021580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6D3817AF" w14:textId="77777777" w:rsidR="00E7201E" w:rsidRPr="000D7378" w:rsidRDefault="00E7201E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</w:pPr>
            <w:r w:rsidRPr="000D7378"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  <w:t>9</w:t>
            </w:r>
          </w:p>
        </w:tc>
        <w:tc>
          <w:tcPr>
            <w:tcW w:w="4364" w:type="dxa"/>
          </w:tcPr>
          <w:p w14:paraId="1BF19108" w14:textId="77777777" w:rsidR="00E7201E" w:rsidRPr="000D7378" w:rsidRDefault="00E7201E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โรงเรียนชุมชนโพนทราย</w:t>
            </w:r>
          </w:p>
        </w:tc>
        <w:tc>
          <w:tcPr>
            <w:tcW w:w="1835" w:type="dxa"/>
          </w:tcPr>
          <w:p w14:paraId="1D55AE82" w14:textId="1DE7B1D2" w:rsidR="00E7201E" w:rsidRPr="000D7378" w:rsidRDefault="00E7201E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โพนทราย</w:t>
            </w:r>
          </w:p>
        </w:tc>
        <w:tc>
          <w:tcPr>
            <w:tcW w:w="2116" w:type="dxa"/>
          </w:tcPr>
          <w:p w14:paraId="7B147974" w14:textId="1FFE8F54" w:rsidR="00E7201E" w:rsidRPr="000D7378" w:rsidRDefault="00E7201E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เมืองมุกดาหาร</w:t>
            </w:r>
          </w:p>
        </w:tc>
      </w:tr>
      <w:tr w:rsidR="000D7378" w:rsidRPr="000D7378" w14:paraId="14C8B3C3" w14:textId="77777777" w:rsidTr="0021580A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7FAD15FD" w14:textId="77777777" w:rsidR="00E7201E" w:rsidRPr="000D7378" w:rsidRDefault="00E7201E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</w:pPr>
            <w:r w:rsidRPr="000D7378"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  <w:t>10</w:t>
            </w:r>
          </w:p>
        </w:tc>
        <w:tc>
          <w:tcPr>
            <w:tcW w:w="4364" w:type="dxa"/>
          </w:tcPr>
          <w:p w14:paraId="2E317B27" w14:textId="77777777" w:rsidR="00E7201E" w:rsidRPr="000D7378" w:rsidRDefault="00E7201E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โรงเรียนชุมชนนาโสก</w:t>
            </w:r>
          </w:p>
        </w:tc>
        <w:tc>
          <w:tcPr>
            <w:tcW w:w="1835" w:type="dxa"/>
          </w:tcPr>
          <w:p w14:paraId="3B4E64E7" w14:textId="0A8260D1" w:rsidR="00E7201E" w:rsidRPr="000D7378" w:rsidRDefault="00E7201E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นาโสก</w:t>
            </w:r>
          </w:p>
        </w:tc>
        <w:tc>
          <w:tcPr>
            <w:tcW w:w="2116" w:type="dxa"/>
          </w:tcPr>
          <w:p w14:paraId="4981D4AC" w14:textId="09EC9E98" w:rsidR="00E7201E" w:rsidRPr="000D7378" w:rsidRDefault="00E7201E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เมืองมุกดาหาร</w:t>
            </w:r>
          </w:p>
        </w:tc>
      </w:tr>
      <w:tr w:rsidR="000D7378" w:rsidRPr="000D7378" w14:paraId="67C34A9C" w14:textId="77777777" w:rsidTr="0021580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72A4FB2E" w14:textId="77777777" w:rsidR="00E7201E" w:rsidRPr="000D7378" w:rsidRDefault="00E7201E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</w:pPr>
            <w:r w:rsidRPr="000D7378"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  <w:t>11</w:t>
            </w:r>
          </w:p>
        </w:tc>
        <w:tc>
          <w:tcPr>
            <w:tcW w:w="4364" w:type="dxa"/>
          </w:tcPr>
          <w:p w14:paraId="3E450E85" w14:textId="77777777" w:rsidR="00E7201E" w:rsidRPr="000D7378" w:rsidRDefault="00E7201E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โรงเรียนคำชะอีวิทยาคาร</w:t>
            </w:r>
          </w:p>
        </w:tc>
        <w:tc>
          <w:tcPr>
            <w:tcW w:w="1835" w:type="dxa"/>
          </w:tcPr>
          <w:p w14:paraId="7A4AD310" w14:textId="4B73BAB9" w:rsidR="00E7201E" w:rsidRPr="000D7378" w:rsidRDefault="00E7201E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น้ำเที่ยง</w:t>
            </w:r>
          </w:p>
        </w:tc>
        <w:tc>
          <w:tcPr>
            <w:tcW w:w="2116" w:type="dxa"/>
          </w:tcPr>
          <w:p w14:paraId="23900958" w14:textId="2C5D9759" w:rsidR="00E7201E" w:rsidRPr="000D7378" w:rsidRDefault="00E7201E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คำชะอี</w:t>
            </w:r>
          </w:p>
        </w:tc>
      </w:tr>
      <w:tr w:rsidR="000D7378" w:rsidRPr="000D7378" w14:paraId="245F4BE2" w14:textId="77777777" w:rsidTr="0021580A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4A12341D" w14:textId="77777777" w:rsidR="00E7201E" w:rsidRPr="000D7378" w:rsidRDefault="00E7201E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</w:pPr>
            <w:r w:rsidRPr="000D7378"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  <w:t>12</w:t>
            </w:r>
          </w:p>
        </w:tc>
        <w:tc>
          <w:tcPr>
            <w:tcW w:w="4364" w:type="dxa"/>
          </w:tcPr>
          <w:p w14:paraId="37661686" w14:textId="77777777" w:rsidR="00E7201E" w:rsidRPr="000D7378" w:rsidRDefault="00E7201E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โรงเรียนคำบกวิทยาคาร</w:t>
            </w:r>
          </w:p>
        </w:tc>
        <w:tc>
          <w:tcPr>
            <w:tcW w:w="1835" w:type="dxa"/>
          </w:tcPr>
          <w:p w14:paraId="627AF249" w14:textId="73DF3877" w:rsidR="00E7201E" w:rsidRPr="000D7378" w:rsidRDefault="00E7201E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คำบก</w:t>
            </w:r>
          </w:p>
        </w:tc>
        <w:tc>
          <w:tcPr>
            <w:tcW w:w="2116" w:type="dxa"/>
          </w:tcPr>
          <w:p w14:paraId="21ADD208" w14:textId="18A130D7" w:rsidR="00E7201E" w:rsidRPr="000D7378" w:rsidRDefault="00E7201E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คำชะอี</w:t>
            </w:r>
          </w:p>
        </w:tc>
      </w:tr>
      <w:tr w:rsidR="000D7378" w:rsidRPr="000D7378" w14:paraId="0039A266" w14:textId="77777777" w:rsidTr="0021580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76EEE1CF" w14:textId="77777777" w:rsidR="00E7201E" w:rsidRPr="000D7378" w:rsidRDefault="00E7201E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</w:pPr>
            <w:r w:rsidRPr="000D7378"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  <w:t>13</w:t>
            </w:r>
          </w:p>
        </w:tc>
        <w:tc>
          <w:tcPr>
            <w:tcW w:w="4364" w:type="dxa"/>
          </w:tcPr>
          <w:p w14:paraId="4559B1B1" w14:textId="77777777" w:rsidR="00E7201E" w:rsidRPr="000D7378" w:rsidRDefault="00E7201E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โรงเรียนดอนตาลวิทยา</w:t>
            </w:r>
          </w:p>
        </w:tc>
        <w:tc>
          <w:tcPr>
            <w:tcW w:w="1835" w:type="dxa"/>
          </w:tcPr>
          <w:p w14:paraId="1D02B7EF" w14:textId="5D33712C" w:rsidR="00E7201E" w:rsidRPr="000D7378" w:rsidRDefault="00E7201E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ดอนตาล</w:t>
            </w:r>
          </w:p>
        </w:tc>
        <w:tc>
          <w:tcPr>
            <w:tcW w:w="2116" w:type="dxa"/>
          </w:tcPr>
          <w:p w14:paraId="0C56FD21" w14:textId="7165C1B1" w:rsidR="00E7201E" w:rsidRPr="000D7378" w:rsidRDefault="00E7201E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ดอนตาล</w:t>
            </w:r>
          </w:p>
        </w:tc>
      </w:tr>
      <w:tr w:rsidR="000D7378" w:rsidRPr="000D7378" w14:paraId="52372D4B" w14:textId="77777777" w:rsidTr="0021580A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3E17DA81" w14:textId="77777777" w:rsidR="00E7201E" w:rsidRPr="000D7378" w:rsidRDefault="00E7201E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</w:pPr>
            <w:r w:rsidRPr="000D7378"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  <w:t>14</w:t>
            </w:r>
          </w:p>
        </w:tc>
        <w:tc>
          <w:tcPr>
            <w:tcW w:w="4364" w:type="dxa"/>
          </w:tcPr>
          <w:p w14:paraId="34264A3A" w14:textId="77777777" w:rsidR="00E7201E" w:rsidRPr="000D7378" w:rsidRDefault="00E7201E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โรงเรียนคำสร้อยพิทยาสรรค์</w:t>
            </w:r>
          </w:p>
        </w:tc>
        <w:tc>
          <w:tcPr>
            <w:tcW w:w="1835" w:type="dxa"/>
          </w:tcPr>
          <w:p w14:paraId="3BFA603F" w14:textId="4F8B1ECF" w:rsidR="00E7201E" w:rsidRPr="000D7378" w:rsidRDefault="00E7201E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นิคมคำสร้อย</w:t>
            </w:r>
          </w:p>
        </w:tc>
        <w:tc>
          <w:tcPr>
            <w:tcW w:w="2116" w:type="dxa"/>
          </w:tcPr>
          <w:p w14:paraId="0F4B2E2D" w14:textId="27807025" w:rsidR="00E7201E" w:rsidRPr="000D7378" w:rsidRDefault="00E7201E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นิคมคำสร้อย</w:t>
            </w:r>
          </w:p>
        </w:tc>
      </w:tr>
      <w:tr w:rsidR="000D7378" w:rsidRPr="000D7378" w14:paraId="453DDB84" w14:textId="77777777" w:rsidTr="0021580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29D171E3" w14:textId="77777777" w:rsidR="00E7201E" w:rsidRPr="000D7378" w:rsidRDefault="00E7201E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</w:pPr>
            <w:r w:rsidRPr="000D7378"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  <w:t>27</w:t>
            </w:r>
          </w:p>
        </w:tc>
        <w:tc>
          <w:tcPr>
            <w:tcW w:w="4364" w:type="dxa"/>
          </w:tcPr>
          <w:p w14:paraId="630ACA8F" w14:textId="77777777" w:rsidR="00E7201E" w:rsidRPr="000D7378" w:rsidRDefault="00E7201E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โรงเรียนมุกดาวิทยานุกูล</w:t>
            </w:r>
          </w:p>
        </w:tc>
        <w:tc>
          <w:tcPr>
            <w:tcW w:w="1835" w:type="dxa"/>
          </w:tcPr>
          <w:p w14:paraId="3009B986" w14:textId="33828608" w:rsidR="00E7201E" w:rsidRPr="000D7378" w:rsidRDefault="00E7201E" w:rsidP="00D85767">
            <w:pPr>
              <w:ind w:right="-10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บางทรายใหญ่</w:t>
            </w:r>
          </w:p>
        </w:tc>
        <w:tc>
          <w:tcPr>
            <w:tcW w:w="2116" w:type="dxa"/>
          </w:tcPr>
          <w:p w14:paraId="001F20E7" w14:textId="307D78E0" w:rsidR="00E7201E" w:rsidRPr="000D7378" w:rsidRDefault="00E7201E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เมืองมุกดาหาร</w:t>
            </w:r>
          </w:p>
        </w:tc>
      </w:tr>
      <w:tr w:rsidR="000D7378" w:rsidRPr="000D7378" w14:paraId="7F7EDBA5" w14:textId="77777777" w:rsidTr="0021580A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711B2720" w14:textId="77777777" w:rsidR="00E7201E" w:rsidRPr="000D7378" w:rsidRDefault="00E7201E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</w:pPr>
            <w:r w:rsidRPr="000D7378"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  <w:t>28</w:t>
            </w:r>
          </w:p>
        </w:tc>
        <w:tc>
          <w:tcPr>
            <w:tcW w:w="4364" w:type="dxa"/>
          </w:tcPr>
          <w:p w14:paraId="39B8EC7D" w14:textId="77777777" w:rsidR="00E7201E" w:rsidRPr="000D7378" w:rsidRDefault="00E7201E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โรงเรียนมุกดาลัย</w:t>
            </w:r>
          </w:p>
        </w:tc>
        <w:tc>
          <w:tcPr>
            <w:tcW w:w="1835" w:type="dxa"/>
          </w:tcPr>
          <w:p w14:paraId="0655469D" w14:textId="7F5FD7B0" w:rsidR="00E7201E" w:rsidRPr="000D7378" w:rsidRDefault="00E7201E" w:rsidP="00D85767">
            <w:pPr>
              <w:tabs>
                <w:tab w:val="left" w:pos="2018"/>
              </w:tabs>
              <w:ind w:right="-10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มุกดาหาร</w:t>
            </w:r>
          </w:p>
        </w:tc>
        <w:tc>
          <w:tcPr>
            <w:tcW w:w="2116" w:type="dxa"/>
          </w:tcPr>
          <w:p w14:paraId="1082A84A" w14:textId="49212A89" w:rsidR="00E7201E" w:rsidRPr="000D7378" w:rsidRDefault="00E7201E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เมืองมุกดาหาร</w:t>
            </w:r>
          </w:p>
        </w:tc>
      </w:tr>
      <w:tr w:rsidR="000D7378" w:rsidRPr="000D7378" w14:paraId="76E94CFA" w14:textId="77777777" w:rsidTr="0021580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40BD550F" w14:textId="77777777" w:rsidR="00E7201E" w:rsidRPr="000D7378" w:rsidRDefault="00E7201E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</w:pPr>
            <w:r w:rsidRPr="000D7378"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  <w:t>15</w:t>
            </w:r>
          </w:p>
        </w:tc>
        <w:tc>
          <w:tcPr>
            <w:tcW w:w="4364" w:type="dxa"/>
          </w:tcPr>
          <w:p w14:paraId="3A74EDB3" w14:textId="77777777" w:rsidR="00E7201E" w:rsidRPr="000D7378" w:rsidRDefault="00E7201E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โรงเรียนบำรุงพงศ์อุปถัมภ์</w:t>
            </w:r>
          </w:p>
        </w:tc>
        <w:tc>
          <w:tcPr>
            <w:tcW w:w="1835" w:type="dxa"/>
          </w:tcPr>
          <w:p w14:paraId="32CFD048" w14:textId="7858ABE9" w:rsidR="00E7201E" w:rsidRPr="000D7378" w:rsidRDefault="00E7201E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โชคชัย</w:t>
            </w:r>
          </w:p>
        </w:tc>
        <w:tc>
          <w:tcPr>
            <w:tcW w:w="2116" w:type="dxa"/>
          </w:tcPr>
          <w:p w14:paraId="69763557" w14:textId="15DE0B80" w:rsidR="00E7201E" w:rsidRPr="000D7378" w:rsidRDefault="00E7201E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นิคมคำสร้อย</w:t>
            </w:r>
          </w:p>
        </w:tc>
      </w:tr>
      <w:tr w:rsidR="0021580A" w:rsidRPr="000D7378" w14:paraId="71D74DAC" w14:textId="77777777" w:rsidTr="0021580A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  <w:shd w:val="clear" w:color="auto" w:fill="0070C0"/>
            <w:vAlign w:val="center"/>
          </w:tcPr>
          <w:p w14:paraId="4205A789" w14:textId="77777777" w:rsidR="0021580A" w:rsidRPr="0021580A" w:rsidRDefault="0021580A" w:rsidP="0021580A">
            <w:pPr>
              <w:jc w:val="center"/>
              <w:rPr>
                <w:rFonts w:ascii="TH SarabunIT๙" w:hAnsi="TH SarabunIT๙" w:cs="TH SarabunIT๙"/>
                <w:color w:val="000000" w:themeColor="text1"/>
              </w:rPr>
            </w:pPr>
            <w:r w:rsidRPr="0021580A">
              <w:rPr>
                <w:rFonts w:ascii="TH SarabunIT๙" w:hAnsi="TH SarabunIT๙" w:cs="TH SarabunIT๙" w:hint="cs"/>
                <w:color w:val="000000" w:themeColor="text1"/>
                <w:cs/>
              </w:rPr>
              <w:lastRenderedPageBreak/>
              <w:t>ลำดับ</w:t>
            </w:r>
          </w:p>
          <w:p w14:paraId="67B1F51E" w14:textId="6DF8F993" w:rsidR="0021580A" w:rsidRPr="0021580A" w:rsidRDefault="0021580A" w:rsidP="0021580A">
            <w:pPr>
              <w:jc w:val="center"/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21580A">
              <w:rPr>
                <w:rFonts w:ascii="TH SarabunIT๙" w:hAnsi="TH SarabunIT๙" w:cs="TH SarabunIT๙"/>
                <w:color w:val="000000" w:themeColor="text1"/>
                <w:cs/>
              </w:rPr>
              <w:t>ที่</w:t>
            </w:r>
          </w:p>
        </w:tc>
        <w:tc>
          <w:tcPr>
            <w:tcW w:w="4364" w:type="dxa"/>
            <w:shd w:val="clear" w:color="auto" w:fill="0070C0"/>
            <w:vAlign w:val="center"/>
          </w:tcPr>
          <w:p w14:paraId="038B6F32" w14:textId="77777777" w:rsidR="0021580A" w:rsidRPr="0021580A" w:rsidRDefault="0021580A" w:rsidP="0021580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  <w:r w:rsidRPr="0021580A">
              <w:rPr>
                <w:rFonts w:ascii="TH SarabunIT๙" w:hAnsi="TH SarabunIT๙" w:cs="TH SarabunIT๙" w:hint="cs"/>
                <w:b/>
                <w:bCs/>
                <w:color w:val="000000" w:themeColor="text1"/>
                <w:cs/>
              </w:rPr>
              <w:t>รายชื่อศูนย์เฝ้าระวังทางวัฒนธรรม</w:t>
            </w:r>
          </w:p>
          <w:p w14:paraId="31156EF2" w14:textId="17358F22" w:rsidR="0021580A" w:rsidRPr="0021580A" w:rsidRDefault="0021580A" w:rsidP="0021580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</w:pPr>
            <w:r w:rsidRPr="0021580A">
              <w:rPr>
                <w:rFonts w:ascii="TH SarabunIT๙" w:hAnsi="TH SarabunIT๙" w:cs="TH SarabunIT๙" w:hint="cs"/>
                <w:b/>
                <w:bCs/>
                <w:color w:val="000000" w:themeColor="text1"/>
                <w:cs/>
              </w:rPr>
              <w:t>ในสถานศึกษา</w:t>
            </w:r>
          </w:p>
        </w:tc>
        <w:tc>
          <w:tcPr>
            <w:tcW w:w="1835" w:type="dxa"/>
            <w:shd w:val="clear" w:color="auto" w:fill="0070C0"/>
            <w:vAlign w:val="center"/>
          </w:tcPr>
          <w:p w14:paraId="1E4DF4BC" w14:textId="7CC0C724" w:rsidR="0021580A" w:rsidRPr="0021580A" w:rsidRDefault="0021580A" w:rsidP="0021580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</w:pPr>
            <w:r w:rsidRPr="0021580A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ตำบล</w:t>
            </w:r>
          </w:p>
        </w:tc>
        <w:tc>
          <w:tcPr>
            <w:tcW w:w="2116" w:type="dxa"/>
            <w:shd w:val="clear" w:color="auto" w:fill="0070C0"/>
            <w:vAlign w:val="center"/>
          </w:tcPr>
          <w:p w14:paraId="2FB29A54" w14:textId="0AA4AE56" w:rsidR="0021580A" w:rsidRPr="0021580A" w:rsidRDefault="0021580A" w:rsidP="0021580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</w:pPr>
            <w:r w:rsidRPr="0021580A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อำเภอ</w:t>
            </w:r>
          </w:p>
        </w:tc>
      </w:tr>
      <w:tr w:rsidR="0021580A" w:rsidRPr="000D7378" w14:paraId="53208905" w14:textId="77777777" w:rsidTr="0021580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6F3B151E" w14:textId="77777777" w:rsidR="0021580A" w:rsidRPr="000D7378" w:rsidRDefault="0021580A" w:rsidP="0021580A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</w:pPr>
            <w:r w:rsidRPr="000D7378"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  <w:t>16</w:t>
            </w:r>
          </w:p>
        </w:tc>
        <w:tc>
          <w:tcPr>
            <w:tcW w:w="4364" w:type="dxa"/>
          </w:tcPr>
          <w:p w14:paraId="48A61B4E" w14:textId="77777777" w:rsidR="0021580A" w:rsidRPr="000D7378" w:rsidRDefault="0021580A" w:rsidP="0021580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โรงเรียนร่มเกล้าพิทยาสรรค์</w:t>
            </w:r>
          </w:p>
        </w:tc>
        <w:tc>
          <w:tcPr>
            <w:tcW w:w="1835" w:type="dxa"/>
          </w:tcPr>
          <w:p w14:paraId="27725F79" w14:textId="05650DBF" w:rsidR="0021580A" w:rsidRPr="000D7378" w:rsidRDefault="0021580A" w:rsidP="0021580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ร่มเกล้า</w:t>
            </w:r>
          </w:p>
        </w:tc>
        <w:tc>
          <w:tcPr>
            <w:tcW w:w="2116" w:type="dxa"/>
          </w:tcPr>
          <w:p w14:paraId="69C55A27" w14:textId="582A41C7" w:rsidR="0021580A" w:rsidRPr="000D7378" w:rsidRDefault="0021580A" w:rsidP="0021580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นิคมคำสร้อย</w:t>
            </w:r>
          </w:p>
        </w:tc>
      </w:tr>
      <w:tr w:rsidR="0021580A" w:rsidRPr="000D7378" w14:paraId="4C80DE61" w14:textId="77777777" w:rsidTr="0021580A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22357283" w14:textId="77777777" w:rsidR="0021580A" w:rsidRPr="000D7378" w:rsidRDefault="0021580A" w:rsidP="0021580A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</w:pPr>
            <w:r w:rsidRPr="000D7378"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  <w:t>17</w:t>
            </w:r>
          </w:p>
        </w:tc>
        <w:tc>
          <w:tcPr>
            <w:tcW w:w="4364" w:type="dxa"/>
          </w:tcPr>
          <w:p w14:paraId="7776E26E" w14:textId="77777777" w:rsidR="0021580A" w:rsidRPr="000D7378" w:rsidRDefault="0021580A" w:rsidP="0021580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โรงเรียนดงหลวงวิทยา</w:t>
            </w:r>
          </w:p>
        </w:tc>
        <w:tc>
          <w:tcPr>
            <w:tcW w:w="1835" w:type="dxa"/>
          </w:tcPr>
          <w:p w14:paraId="26D983CF" w14:textId="3333E980" w:rsidR="0021580A" w:rsidRPr="000D7378" w:rsidRDefault="0021580A" w:rsidP="0021580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ดงหลวง</w:t>
            </w:r>
          </w:p>
        </w:tc>
        <w:tc>
          <w:tcPr>
            <w:tcW w:w="2116" w:type="dxa"/>
          </w:tcPr>
          <w:p w14:paraId="01A25AC5" w14:textId="521FDE92" w:rsidR="0021580A" w:rsidRPr="000D7378" w:rsidRDefault="0021580A" w:rsidP="0021580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ดงหลวง</w:t>
            </w:r>
          </w:p>
        </w:tc>
      </w:tr>
      <w:tr w:rsidR="0021580A" w:rsidRPr="000D7378" w14:paraId="16E56607" w14:textId="77777777" w:rsidTr="0021580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06E00C87" w14:textId="77777777" w:rsidR="0021580A" w:rsidRPr="000D7378" w:rsidRDefault="0021580A" w:rsidP="0021580A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</w:pPr>
            <w:r w:rsidRPr="000D7378"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  <w:t>18</w:t>
            </w:r>
          </w:p>
        </w:tc>
        <w:tc>
          <w:tcPr>
            <w:tcW w:w="4364" w:type="dxa"/>
          </w:tcPr>
          <w:p w14:paraId="5C4D5B73" w14:textId="77777777" w:rsidR="0021580A" w:rsidRPr="000D7378" w:rsidRDefault="0021580A" w:rsidP="0021580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โรงเรียนหว้านใหญ่วิทยา</w:t>
            </w:r>
          </w:p>
        </w:tc>
        <w:tc>
          <w:tcPr>
            <w:tcW w:w="1835" w:type="dxa"/>
          </w:tcPr>
          <w:p w14:paraId="1EBA44C3" w14:textId="67C73362" w:rsidR="0021580A" w:rsidRPr="000D7378" w:rsidRDefault="0021580A" w:rsidP="0021580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หว้านใหญ่</w:t>
            </w:r>
          </w:p>
        </w:tc>
        <w:tc>
          <w:tcPr>
            <w:tcW w:w="2116" w:type="dxa"/>
          </w:tcPr>
          <w:p w14:paraId="6AECBB96" w14:textId="0F28E4AD" w:rsidR="0021580A" w:rsidRPr="000D7378" w:rsidRDefault="0021580A" w:rsidP="0021580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หว้านใหญ่</w:t>
            </w:r>
          </w:p>
        </w:tc>
      </w:tr>
      <w:tr w:rsidR="0021580A" w:rsidRPr="000D7378" w14:paraId="20953AE6" w14:textId="77777777" w:rsidTr="0021580A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7987C9D2" w14:textId="77777777" w:rsidR="0021580A" w:rsidRPr="000D7378" w:rsidRDefault="0021580A" w:rsidP="0021580A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</w:pPr>
            <w:r w:rsidRPr="000D7378"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  <w:t>19</w:t>
            </w:r>
          </w:p>
        </w:tc>
        <w:tc>
          <w:tcPr>
            <w:tcW w:w="4364" w:type="dxa"/>
          </w:tcPr>
          <w:p w14:paraId="69566EBA" w14:textId="77777777" w:rsidR="0021580A" w:rsidRPr="000D7378" w:rsidRDefault="0021580A" w:rsidP="0021580A">
            <w:pPr>
              <w:ind w:right="-25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โรงเรียนสมเด็จพระศรีนครินทราบรมราชชนนี</w:t>
            </w:r>
            <w:r w:rsidRPr="000D7378">
              <w:rPr>
                <w:rFonts w:ascii="TH SarabunIT๙" w:hAnsi="TH SarabunIT๙" w:cs="TH SarabunIT๙"/>
                <w:color w:val="000000" w:themeColor="text1"/>
              </w:rPr>
              <w:t xml:space="preserve"> </w:t>
            </w: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 xml:space="preserve">      ๘๔ พรรษา</w:t>
            </w:r>
          </w:p>
        </w:tc>
        <w:tc>
          <w:tcPr>
            <w:tcW w:w="1835" w:type="dxa"/>
          </w:tcPr>
          <w:p w14:paraId="33E2D613" w14:textId="4FAC55EB" w:rsidR="0021580A" w:rsidRPr="000D7378" w:rsidRDefault="0021580A" w:rsidP="0021580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ดงหมู</w:t>
            </w:r>
          </w:p>
        </w:tc>
        <w:tc>
          <w:tcPr>
            <w:tcW w:w="2116" w:type="dxa"/>
          </w:tcPr>
          <w:p w14:paraId="203B5E16" w14:textId="6E9A9EC0" w:rsidR="0021580A" w:rsidRPr="000D7378" w:rsidRDefault="0021580A" w:rsidP="0021580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หว้านใหญ่</w:t>
            </w:r>
          </w:p>
        </w:tc>
      </w:tr>
      <w:tr w:rsidR="0021580A" w:rsidRPr="000D7378" w14:paraId="60C28457" w14:textId="77777777" w:rsidTr="0021580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18015948" w14:textId="77777777" w:rsidR="0021580A" w:rsidRPr="000D7378" w:rsidRDefault="0021580A" w:rsidP="0021580A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</w:pPr>
            <w:r w:rsidRPr="000D7378"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  <w:t>20</w:t>
            </w:r>
          </w:p>
        </w:tc>
        <w:tc>
          <w:tcPr>
            <w:tcW w:w="4364" w:type="dxa"/>
          </w:tcPr>
          <w:p w14:paraId="06CADCD3" w14:textId="77777777" w:rsidR="0021580A" w:rsidRPr="000D7378" w:rsidRDefault="0021580A" w:rsidP="0021580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โรงเรียนบ้านชะโนด</w:t>
            </w:r>
            <w:r w:rsidRPr="000D7378">
              <w:rPr>
                <w:rFonts w:ascii="TH SarabunIT๙" w:hAnsi="TH SarabunIT๙" w:cs="TH SarabunIT๙"/>
                <w:color w:val="000000" w:themeColor="text1"/>
              </w:rPr>
              <w:t xml:space="preserve"> </w:t>
            </w: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๒</w:t>
            </w:r>
          </w:p>
        </w:tc>
        <w:tc>
          <w:tcPr>
            <w:tcW w:w="1835" w:type="dxa"/>
          </w:tcPr>
          <w:p w14:paraId="2F8650F0" w14:textId="71719339" w:rsidR="0021580A" w:rsidRPr="000D7378" w:rsidRDefault="0021580A" w:rsidP="0021580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ชะโนด</w:t>
            </w:r>
          </w:p>
        </w:tc>
        <w:tc>
          <w:tcPr>
            <w:tcW w:w="2116" w:type="dxa"/>
          </w:tcPr>
          <w:p w14:paraId="4EDBC933" w14:textId="6D719ADA" w:rsidR="0021580A" w:rsidRPr="000D7378" w:rsidRDefault="0021580A" w:rsidP="0021580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ดงหลวง</w:t>
            </w:r>
          </w:p>
        </w:tc>
      </w:tr>
      <w:tr w:rsidR="0021580A" w:rsidRPr="000D7378" w14:paraId="1EFE00D0" w14:textId="77777777" w:rsidTr="0021580A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215BDD24" w14:textId="77777777" w:rsidR="0021580A" w:rsidRPr="000D7378" w:rsidRDefault="0021580A" w:rsidP="0021580A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</w:pPr>
            <w:r w:rsidRPr="000D7378"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  <w:t>21</w:t>
            </w:r>
          </w:p>
        </w:tc>
        <w:tc>
          <w:tcPr>
            <w:tcW w:w="4364" w:type="dxa"/>
          </w:tcPr>
          <w:p w14:paraId="5C3F7841" w14:textId="77777777" w:rsidR="0021580A" w:rsidRPr="000D7378" w:rsidRDefault="0021580A" w:rsidP="0021580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โรงเรียนร่มเกล้า</w:t>
            </w:r>
            <w:r w:rsidRPr="000D7378">
              <w:rPr>
                <w:rFonts w:ascii="TH SarabunIT๙" w:hAnsi="TH SarabunIT๙" w:cs="TH SarabunIT๙"/>
                <w:color w:val="000000" w:themeColor="text1"/>
              </w:rPr>
              <w:t xml:space="preserve"> </w:t>
            </w:r>
          </w:p>
        </w:tc>
        <w:tc>
          <w:tcPr>
            <w:tcW w:w="1835" w:type="dxa"/>
          </w:tcPr>
          <w:p w14:paraId="09F54F13" w14:textId="575D00F5" w:rsidR="0021580A" w:rsidRPr="000D7378" w:rsidRDefault="0021580A" w:rsidP="0021580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หนองแคน</w:t>
            </w:r>
          </w:p>
        </w:tc>
        <w:tc>
          <w:tcPr>
            <w:tcW w:w="2116" w:type="dxa"/>
          </w:tcPr>
          <w:p w14:paraId="22E7503D" w14:textId="7E7D39C1" w:rsidR="0021580A" w:rsidRPr="000D7378" w:rsidRDefault="0021580A" w:rsidP="0021580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ดงหลวง</w:t>
            </w:r>
          </w:p>
        </w:tc>
      </w:tr>
      <w:tr w:rsidR="0021580A" w:rsidRPr="000D7378" w14:paraId="5E88EB78" w14:textId="77777777" w:rsidTr="0021580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1171FE70" w14:textId="77777777" w:rsidR="0021580A" w:rsidRPr="000D7378" w:rsidRDefault="0021580A" w:rsidP="0021580A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</w:pPr>
            <w:r w:rsidRPr="000D7378"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  <w:t>22</w:t>
            </w:r>
          </w:p>
        </w:tc>
        <w:tc>
          <w:tcPr>
            <w:tcW w:w="4364" w:type="dxa"/>
          </w:tcPr>
          <w:p w14:paraId="5D3ABE1E" w14:textId="77777777" w:rsidR="0021580A" w:rsidRPr="000D7378" w:rsidRDefault="0021580A" w:rsidP="0021580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โรงเรียนแวงใหญ่พิทยาสรรพ์</w:t>
            </w:r>
          </w:p>
        </w:tc>
        <w:tc>
          <w:tcPr>
            <w:tcW w:w="1835" w:type="dxa"/>
          </w:tcPr>
          <w:p w14:paraId="319C5DEA" w14:textId="74C668FA" w:rsidR="0021580A" w:rsidRPr="000D7378" w:rsidRDefault="0021580A" w:rsidP="0021580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หนองแวง</w:t>
            </w:r>
          </w:p>
        </w:tc>
        <w:tc>
          <w:tcPr>
            <w:tcW w:w="2116" w:type="dxa"/>
          </w:tcPr>
          <w:p w14:paraId="56CBABC1" w14:textId="497C8BDD" w:rsidR="0021580A" w:rsidRPr="000D7378" w:rsidRDefault="0021580A" w:rsidP="00DD77D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นิคมคำสร้อย</w:t>
            </w:r>
          </w:p>
        </w:tc>
      </w:tr>
      <w:tr w:rsidR="0021580A" w:rsidRPr="000D7378" w14:paraId="16D3D7C2" w14:textId="77777777" w:rsidTr="0021580A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45BE4B10" w14:textId="77777777" w:rsidR="0021580A" w:rsidRPr="000D7378" w:rsidRDefault="0021580A" w:rsidP="0021580A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</w:pPr>
            <w:r w:rsidRPr="000D7378"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  <w:t>23</w:t>
            </w:r>
          </w:p>
        </w:tc>
        <w:tc>
          <w:tcPr>
            <w:tcW w:w="4364" w:type="dxa"/>
          </w:tcPr>
          <w:p w14:paraId="305270F1" w14:textId="77777777" w:rsidR="0021580A" w:rsidRPr="000D7378" w:rsidRDefault="0021580A" w:rsidP="0021580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โรงเรียนผาเทิบวิทยา</w:t>
            </w:r>
          </w:p>
        </w:tc>
        <w:tc>
          <w:tcPr>
            <w:tcW w:w="1835" w:type="dxa"/>
          </w:tcPr>
          <w:p w14:paraId="65C39601" w14:textId="302E8A2B" w:rsidR="0021580A" w:rsidRPr="000D7378" w:rsidRDefault="0021580A" w:rsidP="0021580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บ้านแก้ง</w:t>
            </w:r>
          </w:p>
        </w:tc>
        <w:tc>
          <w:tcPr>
            <w:tcW w:w="2116" w:type="dxa"/>
          </w:tcPr>
          <w:p w14:paraId="1B5E9702" w14:textId="31CB9438" w:rsidR="0021580A" w:rsidRPr="000D7378" w:rsidRDefault="0021580A" w:rsidP="0021580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ดอนตาล</w:t>
            </w:r>
          </w:p>
        </w:tc>
      </w:tr>
      <w:tr w:rsidR="000D7378" w:rsidRPr="000D7378" w14:paraId="6A66E5D3" w14:textId="77777777" w:rsidTr="000D737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12747F33" w14:textId="77777777" w:rsidR="00E7201E" w:rsidRPr="000D7378" w:rsidRDefault="00E7201E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</w:pPr>
            <w:r w:rsidRPr="000D7378"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  <w:t>24</w:t>
            </w:r>
          </w:p>
        </w:tc>
        <w:tc>
          <w:tcPr>
            <w:tcW w:w="4364" w:type="dxa"/>
          </w:tcPr>
          <w:p w14:paraId="1A4090E3" w14:textId="77777777" w:rsidR="00E7201E" w:rsidRPr="000D7378" w:rsidRDefault="00E7201E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โรงเรียนคำชะอีพิทยาคม</w:t>
            </w:r>
          </w:p>
        </w:tc>
        <w:tc>
          <w:tcPr>
            <w:tcW w:w="1835" w:type="dxa"/>
          </w:tcPr>
          <w:p w14:paraId="3A030146" w14:textId="1B6EE9AC" w:rsidR="00E7201E" w:rsidRPr="000D7378" w:rsidRDefault="00E7201E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คำชะอี</w:t>
            </w:r>
          </w:p>
        </w:tc>
        <w:tc>
          <w:tcPr>
            <w:tcW w:w="2116" w:type="dxa"/>
          </w:tcPr>
          <w:p w14:paraId="2054A5BC" w14:textId="36A68DE9" w:rsidR="00E7201E" w:rsidRPr="000D7378" w:rsidRDefault="00E7201E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คำชะอี</w:t>
            </w:r>
          </w:p>
        </w:tc>
      </w:tr>
      <w:tr w:rsidR="000D7378" w:rsidRPr="000D7378" w14:paraId="04B2F4E5" w14:textId="77777777" w:rsidTr="000D7378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088BC944" w14:textId="77777777" w:rsidR="00E7201E" w:rsidRPr="000D7378" w:rsidRDefault="00E7201E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</w:pPr>
            <w:r w:rsidRPr="000D7378"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  <w:t>25</w:t>
            </w:r>
          </w:p>
        </w:tc>
        <w:tc>
          <w:tcPr>
            <w:tcW w:w="4364" w:type="dxa"/>
          </w:tcPr>
          <w:p w14:paraId="75B4E19C" w14:textId="77777777" w:rsidR="00E7201E" w:rsidRPr="000D7378" w:rsidRDefault="00E7201E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โรงเรียนผึ่งแดดวิทยาคาร</w:t>
            </w:r>
          </w:p>
        </w:tc>
        <w:tc>
          <w:tcPr>
            <w:tcW w:w="1835" w:type="dxa"/>
          </w:tcPr>
          <w:p w14:paraId="37400872" w14:textId="46E01FC1" w:rsidR="00E7201E" w:rsidRPr="000D7378" w:rsidRDefault="00E7201E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ผึ่งแดด</w:t>
            </w:r>
          </w:p>
        </w:tc>
        <w:tc>
          <w:tcPr>
            <w:tcW w:w="2116" w:type="dxa"/>
          </w:tcPr>
          <w:p w14:paraId="2E90D11C" w14:textId="1A86070A" w:rsidR="00E7201E" w:rsidRPr="000D7378" w:rsidRDefault="00E7201E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เมืองมุกดาหาร</w:t>
            </w:r>
          </w:p>
        </w:tc>
      </w:tr>
      <w:tr w:rsidR="000D7378" w:rsidRPr="000D7378" w14:paraId="1AFC50EE" w14:textId="77777777" w:rsidTr="000D737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6069A0DF" w14:textId="77777777" w:rsidR="00E7201E" w:rsidRPr="000D7378" w:rsidRDefault="00E7201E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</w:pPr>
            <w:r w:rsidRPr="000D7378"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  <w:t>26</w:t>
            </w:r>
          </w:p>
        </w:tc>
        <w:tc>
          <w:tcPr>
            <w:tcW w:w="4364" w:type="dxa"/>
          </w:tcPr>
          <w:p w14:paraId="4F4D873E" w14:textId="77777777" w:rsidR="00E7201E" w:rsidRPr="000D7378" w:rsidRDefault="00E7201E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โรงเรียนนวมินทราชูทิศ</w:t>
            </w:r>
            <w:r w:rsidRPr="000D7378">
              <w:rPr>
                <w:rFonts w:ascii="TH SarabunIT๙" w:hAnsi="TH SarabunIT๙" w:cs="TH SarabunIT๙"/>
                <w:color w:val="000000" w:themeColor="text1"/>
              </w:rPr>
              <w:t xml:space="preserve"> </w:t>
            </w: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อีสาน</w:t>
            </w:r>
          </w:p>
        </w:tc>
        <w:tc>
          <w:tcPr>
            <w:tcW w:w="1835" w:type="dxa"/>
          </w:tcPr>
          <w:p w14:paraId="6C4A3581" w14:textId="11702991" w:rsidR="00E7201E" w:rsidRPr="000D7378" w:rsidRDefault="00E7201E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มุกดาหาร</w:t>
            </w:r>
          </w:p>
        </w:tc>
        <w:tc>
          <w:tcPr>
            <w:tcW w:w="2116" w:type="dxa"/>
          </w:tcPr>
          <w:p w14:paraId="75F389D9" w14:textId="7E0C65D8" w:rsidR="00E7201E" w:rsidRPr="000D7378" w:rsidRDefault="00E7201E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เมืองมุกดาหาร</w:t>
            </w:r>
          </w:p>
        </w:tc>
      </w:tr>
      <w:tr w:rsidR="000D7378" w:rsidRPr="000D7378" w14:paraId="45C9FE19" w14:textId="77777777" w:rsidTr="000D7378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5CB9811E" w14:textId="77777777" w:rsidR="00CC4B30" w:rsidRPr="000D7378" w:rsidRDefault="00CC4B30" w:rsidP="00CC4B30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</w:pPr>
            <w:r w:rsidRPr="000D7378">
              <w:rPr>
                <w:rFonts w:ascii="TH SarabunIT๙" w:hAnsi="TH SarabunIT๙" w:cs="TH SarabunIT๙"/>
                <w:b w:val="0"/>
                <w:bCs w:val="0"/>
                <w:color w:val="000000" w:themeColor="text1"/>
              </w:rPr>
              <w:t>27</w:t>
            </w:r>
          </w:p>
        </w:tc>
        <w:tc>
          <w:tcPr>
            <w:tcW w:w="4364" w:type="dxa"/>
          </w:tcPr>
          <w:p w14:paraId="539B40C0" w14:textId="77777777" w:rsidR="00CC4B30" w:rsidRPr="000D7378" w:rsidRDefault="00CC4B30" w:rsidP="00CC4B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0D7378">
              <w:rPr>
                <w:rFonts w:ascii="TH SarabunIT๙" w:hAnsi="TH SarabunIT๙" w:cs="TH SarabunIT๙" w:hint="cs"/>
                <w:color w:val="000000" w:themeColor="text1"/>
                <w:cs/>
              </w:rPr>
              <w:t>โรงเรียนหนองแวงวิทยาคม</w:t>
            </w:r>
          </w:p>
        </w:tc>
        <w:tc>
          <w:tcPr>
            <w:tcW w:w="1835" w:type="dxa"/>
          </w:tcPr>
          <w:p w14:paraId="060FF253" w14:textId="77209C94" w:rsidR="00CC4B30" w:rsidRPr="000D7378" w:rsidRDefault="002A09BA" w:rsidP="00CC4B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  <w:cs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cs/>
              </w:rPr>
              <w:t>หนองสูงใต้</w:t>
            </w:r>
          </w:p>
        </w:tc>
        <w:tc>
          <w:tcPr>
            <w:tcW w:w="2116" w:type="dxa"/>
          </w:tcPr>
          <w:p w14:paraId="2CD01533" w14:textId="3182107D" w:rsidR="00CC4B30" w:rsidRPr="000D7378" w:rsidRDefault="002A09BA" w:rsidP="00CC4B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  <w:cs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cs/>
              </w:rPr>
              <w:t>หนองสูง</w:t>
            </w:r>
          </w:p>
        </w:tc>
      </w:tr>
      <w:tr w:rsidR="000D7378" w:rsidRPr="000D7378" w14:paraId="75526675" w14:textId="77777777" w:rsidTr="000D737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7125E43D" w14:textId="77777777" w:rsidR="00CC4B30" w:rsidRPr="000D7378" w:rsidRDefault="00CC4B30" w:rsidP="00CC4B30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</w:pPr>
            <w:r w:rsidRPr="000D7378">
              <w:rPr>
                <w:rFonts w:ascii="TH SarabunIT๙" w:hAnsi="TH SarabunIT๙" w:cs="TH SarabunIT๙"/>
                <w:b w:val="0"/>
                <w:bCs w:val="0"/>
                <w:color w:val="000000" w:themeColor="text1"/>
              </w:rPr>
              <w:t>28</w:t>
            </w:r>
          </w:p>
        </w:tc>
        <w:tc>
          <w:tcPr>
            <w:tcW w:w="4364" w:type="dxa"/>
          </w:tcPr>
          <w:p w14:paraId="55B1EC39" w14:textId="77777777" w:rsidR="00CC4B30" w:rsidRPr="000D7378" w:rsidRDefault="00CC4B30" w:rsidP="00CC4B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0D7378">
              <w:rPr>
                <w:rFonts w:ascii="TH SarabunIT๙" w:hAnsi="TH SarabunIT๙" w:cs="TH SarabunIT๙" w:hint="cs"/>
                <w:color w:val="000000" w:themeColor="text1"/>
                <w:cs/>
              </w:rPr>
              <w:t>โรงเรียนวังไฮ</w:t>
            </w:r>
          </w:p>
        </w:tc>
        <w:tc>
          <w:tcPr>
            <w:tcW w:w="1835" w:type="dxa"/>
          </w:tcPr>
          <w:p w14:paraId="25C02E7C" w14:textId="42D25F8B" w:rsidR="00CC4B30" w:rsidRPr="000D7378" w:rsidRDefault="002A09BA" w:rsidP="00CC4B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  <w:cs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cs/>
              </w:rPr>
              <w:t>ภูวง</w:t>
            </w:r>
          </w:p>
        </w:tc>
        <w:tc>
          <w:tcPr>
            <w:tcW w:w="2116" w:type="dxa"/>
          </w:tcPr>
          <w:p w14:paraId="58C4147A" w14:textId="3466A50B" w:rsidR="00CC4B30" w:rsidRPr="000D7378" w:rsidRDefault="002A09BA" w:rsidP="00CC4B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  <w:cs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cs/>
              </w:rPr>
              <w:t>หนองสูง</w:t>
            </w:r>
          </w:p>
        </w:tc>
      </w:tr>
      <w:tr w:rsidR="000D7378" w:rsidRPr="000D7378" w14:paraId="6D00BAE2" w14:textId="77777777" w:rsidTr="000D7378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7531840C" w14:textId="77777777" w:rsidR="00CC4B30" w:rsidRPr="000D7378" w:rsidRDefault="00CC4B30" w:rsidP="00CC4B30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</w:pPr>
            <w:r w:rsidRPr="000D7378">
              <w:rPr>
                <w:rFonts w:ascii="TH SarabunIT๙" w:hAnsi="TH SarabunIT๙" w:cs="TH SarabunIT๙"/>
                <w:b w:val="0"/>
                <w:bCs w:val="0"/>
                <w:color w:val="000000" w:themeColor="text1"/>
              </w:rPr>
              <w:t>28</w:t>
            </w:r>
          </w:p>
        </w:tc>
        <w:tc>
          <w:tcPr>
            <w:tcW w:w="4364" w:type="dxa"/>
          </w:tcPr>
          <w:p w14:paraId="07A3AFC8" w14:textId="399C6ED6" w:rsidR="00CC4B30" w:rsidRPr="002A09BA" w:rsidRDefault="002A09BA" w:rsidP="00CC4B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2A09BA">
              <w:rPr>
                <w:rFonts w:ascii="TH SarabunIT๙" w:hAnsi="TH SarabunIT๙" w:cs="TH SarabunIT๙"/>
                <w:shd w:val="clear" w:color="auto" w:fill="FFFFFF"/>
                <w:cs/>
              </w:rPr>
              <w:t>วิทยาลัยการอาชีพนวมินทราชินีมุกดาหาร</w:t>
            </w:r>
          </w:p>
        </w:tc>
        <w:tc>
          <w:tcPr>
            <w:tcW w:w="1835" w:type="dxa"/>
          </w:tcPr>
          <w:p w14:paraId="2D9B4308" w14:textId="71CE358D" w:rsidR="00CC4B30" w:rsidRPr="000D7378" w:rsidRDefault="00561A16" w:rsidP="00CC4B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  <w:cs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cs/>
              </w:rPr>
              <w:t>มุกดาหาร</w:t>
            </w:r>
          </w:p>
        </w:tc>
        <w:tc>
          <w:tcPr>
            <w:tcW w:w="2116" w:type="dxa"/>
          </w:tcPr>
          <w:p w14:paraId="3867464D" w14:textId="3F32C86B" w:rsidR="00CC4B30" w:rsidRPr="000D7378" w:rsidRDefault="00561A16" w:rsidP="00CC4B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  <w:cs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cs/>
              </w:rPr>
              <w:t>มุกดาหาร</w:t>
            </w:r>
          </w:p>
        </w:tc>
      </w:tr>
      <w:tr w:rsidR="00561A16" w:rsidRPr="00183C16" w14:paraId="4256F932" w14:textId="77777777" w:rsidTr="000D737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500E51CF" w14:textId="77777777" w:rsidR="00561A16" w:rsidRPr="00E7201E" w:rsidRDefault="00561A16" w:rsidP="00561A16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>
              <w:rPr>
                <w:rFonts w:ascii="TH SarabunIT๙" w:hAnsi="TH SarabunIT๙" w:cs="TH SarabunIT๙"/>
                <w:b w:val="0"/>
                <w:bCs w:val="0"/>
              </w:rPr>
              <w:t>29</w:t>
            </w:r>
          </w:p>
        </w:tc>
        <w:tc>
          <w:tcPr>
            <w:tcW w:w="4364" w:type="dxa"/>
          </w:tcPr>
          <w:p w14:paraId="506546A5" w14:textId="77777777" w:rsidR="00561A16" w:rsidRPr="00E7201E" w:rsidRDefault="00561A16" w:rsidP="00561A1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โรงเรียนเซนยอแซฟ</w:t>
            </w:r>
          </w:p>
        </w:tc>
        <w:tc>
          <w:tcPr>
            <w:tcW w:w="1835" w:type="dxa"/>
          </w:tcPr>
          <w:p w14:paraId="5853F69D" w14:textId="27DE03D1" w:rsidR="00561A16" w:rsidRPr="00E7201E" w:rsidRDefault="00561A16" w:rsidP="00561A1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cs/>
              </w:rPr>
              <w:t>มุกดาหาร</w:t>
            </w:r>
          </w:p>
        </w:tc>
        <w:tc>
          <w:tcPr>
            <w:tcW w:w="2116" w:type="dxa"/>
          </w:tcPr>
          <w:p w14:paraId="2828DA99" w14:textId="0B452EB0" w:rsidR="00561A16" w:rsidRPr="00E7201E" w:rsidRDefault="00561A16" w:rsidP="00561A1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cs/>
              </w:rPr>
              <w:t>มุกดาหาร</w:t>
            </w:r>
          </w:p>
        </w:tc>
      </w:tr>
      <w:tr w:rsidR="00561A16" w:rsidRPr="00183C16" w14:paraId="41416545" w14:textId="77777777" w:rsidTr="000D7378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1DA2D64C" w14:textId="77777777" w:rsidR="00561A16" w:rsidRPr="00E7201E" w:rsidRDefault="00561A16" w:rsidP="00561A16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>
              <w:rPr>
                <w:rFonts w:ascii="TH SarabunIT๙" w:hAnsi="TH SarabunIT๙" w:cs="TH SarabunIT๙"/>
                <w:b w:val="0"/>
                <w:bCs w:val="0"/>
              </w:rPr>
              <w:t>30</w:t>
            </w:r>
          </w:p>
        </w:tc>
        <w:tc>
          <w:tcPr>
            <w:tcW w:w="4364" w:type="dxa"/>
          </w:tcPr>
          <w:p w14:paraId="0B03E101" w14:textId="77777777" w:rsidR="00561A16" w:rsidRPr="00E7201E" w:rsidRDefault="00561A16" w:rsidP="00561A1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โรงเรียนวิทยาศาสตร์จุฬาภรณราชวิทยาลัย</w:t>
            </w:r>
          </w:p>
        </w:tc>
        <w:tc>
          <w:tcPr>
            <w:tcW w:w="1835" w:type="dxa"/>
          </w:tcPr>
          <w:p w14:paraId="2EDB8A1A" w14:textId="71F3136B" w:rsidR="00561A16" w:rsidRPr="00E7201E" w:rsidRDefault="00561A16" w:rsidP="00561A1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cs/>
              </w:rPr>
              <w:t>มุกดาหาร</w:t>
            </w:r>
          </w:p>
        </w:tc>
        <w:tc>
          <w:tcPr>
            <w:tcW w:w="2116" w:type="dxa"/>
          </w:tcPr>
          <w:p w14:paraId="374DDDC3" w14:textId="153CF433" w:rsidR="00561A16" w:rsidRPr="00E7201E" w:rsidRDefault="00561A16" w:rsidP="00561A1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cs/>
              </w:rPr>
              <w:t>มุกดาหาร</w:t>
            </w:r>
          </w:p>
        </w:tc>
      </w:tr>
      <w:tr w:rsidR="00561A16" w:rsidRPr="00183C16" w14:paraId="79787001" w14:textId="77777777" w:rsidTr="000D737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04D6E355" w14:textId="77777777" w:rsidR="00561A16" w:rsidRDefault="00561A16" w:rsidP="00561A16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  <w:r>
              <w:rPr>
                <w:rFonts w:ascii="TH SarabunIT๙" w:hAnsi="TH SarabunIT๙" w:cs="TH SarabunIT๙" w:hint="cs"/>
                <w:b w:val="0"/>
                <w:bCs w:val="0"/>
                <w:cs/>
              </w:rPr>
              <w:t>31</w:t>
            </w:r>
          </w:p>
        </w:tc>
        <w:tc>
          <w:tcPr>
            <w:tcW w:w="4364" w:type="dxa"/>
          </w:tcPr>
          <w:p w14:paraId="42DBF07F" w14:textId="77777777" w:rsidR="00561A16" w:rsidRDefault="00561A16" w:rsidP="00561A1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ศูนย์การศึกษานอกระบบและการศึกษา</w:t>
            </w:r>
          </w:p>
          <w:p w14:paraId="0AA60FF5" w14:textId="77777777" w:rsidR="00561A16" w:rsidRDefault="00561A16" w:rsidP="00561A1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ตามอัธยาศัยอำเภอเมืองมุกดาหาร</w:t>
            </w:r>
          </w:p>
        </w:tc>
        <w:tc>
          <w:tcPr>
            <w:tcW w:w="1835" w:type="dxa"/>
          </w:tcPr>
          <w:p w14:paraId="1FBED8FC" w14:textId="6238392F" w:rsidR="00561A16" w:rsidRPr="00E7201E" w:rsidRDefault="00561A16" w:rsidP="00561A1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cs/>
              </w:rPr>
              <w:t>มุกดาหาร</w:t>
            </w:r>
          </w:p>
        </w:tc>
        <w:tc>
          <w:tcPr>
            <w:tcW w:w="2116" w:type="dxa"/>
          </w:tcPr>
          <w:p w14:paraId="7797111D" w14:textId="21F6B869" w:rsidR="00561A16" w:rsidRPr="00E7201E" w:rsidRDefault="00561A16" w:rsidP="00561A1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cs/>
              </w:rPr>
              <w:t>มุกดาหาร</w:t>
            </w:r>
          </w:p>
        </w:tc>
      </w:tr>
      <w:tr w:rsidR="00CC4B30" w:rsidRPr="00183C16" w14:paraId="3DB1EDAF" w14:textId="77777777" w:rsidTr="000D7378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1C6DDAEA" w14:textId="77777777" w:rsidR="00CC4B30" w:rsidRDefault="00CC4B30" w:rsidP="00CC4B30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>
              <w:rPr>
                <w:rFonts w:ascii="TH SarabunIT๙" w:hAnsi="TH SarabunIT๙" w:cs="TH SarabunIT๙" w:hint="cs"/>
                <w:b w:val="0"/>
                <w:bCs w:val="0"/>
                <w:cs/>
              </w:rPr>
              <w:t>32</w:t>
            </w:r>
          </w:p>
        </w:tc>
        <w:tc>
          <w:tcPr>
            <w:tcW w:w="4364" w:type="dxa"/>
          </w:tcPr>
          <w:p w14:paraId="3D7402EC" w14:textId="77777777" w:rsidR="00CC4B30" w:rsidRDefault="00A301BC" w:rsidP="00CC4B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โรงเรียนบ้านนาอุดม</w:t>
            </w:r>
          </w:p>
        </w:tc>
        <w:tc>
          <w:tcPr>
            <w:tcW w:w="1835" w:type="dxa"/>
          </w:tcPr>
          <w:p w14:paraId="26A0EF41" w14:textId="0195EF4F" w:rsidR="00CC4B30" w:rsidRPr="00E7201E" w:rsidRDefault="00561A16" w:rsidP="00CC4B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นาอุดม</w:t>
            </w:r>
          </w:p>
        </w:tc>
        <w:tc>
          <w:tcPr>
            <w:tcW w:w="2116" w:type="dxa"/>
          </w:tcPr>
          <w:p w14:paraId="07074A16" w14:textId="24E4632D" w:rsidR="00CC4B30" w:rsidRPr="00E7201E" w:rsidRDefault="00561A16" w:rsidP="00CC4B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นิคมคำสร้อย</w:t>
            </w:r>
          </w:p>
        </w:tc>
      </w:tr>
      <w:tr w:rsidR="00561A16" w:rsidRPr="00183C16" w14:paraId="6D4A6AD9" w14:textId="77777777" w:rsidTr="000D737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6DF8152F" w14:textId="77777777" w:rsidR="00561A16" w:rsidRDefault="00561A16" w:rsidP="00561A16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>
              <w:rPr>
                <w:rFonts w:ascii="TH SarabunIT๙" w:hAnsi="TH SarabunIT๙" w:cs="TH SarabunIT๙" w:hint="cs"/>
                <w:b w:val="0"/>
                <w:bCs w:val="0"/>
                <w:cs/>
              </w:rPr>
              <w:t>33</w:t>
            </w:r>
          </w:p>
        </w:tc>
        <w:tc>
          <w:tcPr>
            <w:tcW w:w="4364" w:type="dxa"/>
          </w:tcPr>
          <w:p w14:paraId="61519845" w14:textId="77777777" w:rsidR="00561A16" w:rsidRDefault="00561A16" w:rsidP="00561A1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โรงเรียนเมืองมุกวิทยาคม</w:t>
            </w:r>
          </w:p>
        </w:tc>
        <w:tc>
          <w:tcPr>
            <w:tcW w:w="1835" w:type="dxa"/>
          </w:tcPr>
          <w:p w14:paraId="124B73FF" w14:textId="7FD20031" w:rsidR="00561A16" w:rsidRPr="00E7201E" w:rsidRDefault="00561A16" w:rsidP="00561A1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cs/>
              </w:rPr>
              <w:t>มุกดาหาร</w:t>
            </w:r>
          </w:p>
        </w:tc>
        <w:tc>
          <w:tcPr>
            <w:tcW w:w="2116" w:type="dxa"/>
          </w:tcPr>
          <w:p w14:paraId="73ADCACF" w14:textId="365E52E9" w:rsidR="00561A16" w:rsidRPr="00E7201E" w:rsidRDefault="00561A16" w:rsidP="00561A1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cs/>
              </w:rPr>
              <w:t>มุกดาหาร</w:t>
            </w:r>
          </w:p>
        </w:tc>
      </w:tr>
      <w:tr w:rsidR="00A301BC" w:rsidRPr="00183C16" w14:paraId="055F72B0" w14:textId="77777777" w:rsidTr="000D7378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5AF1E637" w14:textId="77777777" w:rsidR="00A301BC" w:rsidRDefault="00A301BC" w:rsidP="00CC4B30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>
              <w:rPr>
                <w:rFonts w:ascii="TH SarabunIT๙" w:hAnsi="TH SarabunIT๙" w:cs="TH SarabunIT๙"/>
                <w:b w:val="0"/>
                <w:bCs w:val="0"/>
              </w:rPr>
              <w:t>34</w:t>
            </w:r>
          </w:p>
        </w:tc>
        <w:tc>
          <w:tcPr>
            <w:tcW w:w="4364" w:type="dxa"/>
          </w:tcPr>
          <w:p w14:paraId="0D19AEAA" w14:textId="77777777" w:rsidR="00A301BC" w:rsidRDefault="00A301BC" w:rsidP="00A301B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ศูนย์การศึกษานอกระบบและการศึกษา</w:t>
            </w:r>
          </w:p>
          <w:p w14:paraId="2D4E6BB4" w14:textId="77777777" w:rsidR="00A301BC" w:rsidRDefault="00A301BC" w:rsidP="00A301B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ตามอัธยาศัยอำเภอหว้านใหญ่</w:t>
            </w:r>
          </w:p>
        </w:tc>
        <w:tc>
          <w:tcPr>
            <w:tcW w:w="1835" w:type="dxa"/>
          </w:tcPr>
          <w:p w14:paraId="348697DB" w14:textId="1E4EA185" w:rsidR="00A301BC" w:rsidRPr="00E7201E" w:rsidRDefault="00561A16" w:rsidP="00CC4B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หว้านใหญ่</w:t>
            </w:r>
          </w:p>
        </w:tc>
        <w:tc>
          <w:tcPr>
            <w:tcW w:w="2116" w:type="dxa"/>
          </w:tcPr>
          <w:p w14:paraId="2A7C80A1" w14:textId="1CF8590A" w:rsidR="00A301BC" w:rsidRPr="00E7201E" w:rsidRDefault="00561A16" w:rsidP="00CC4B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หว้านใหญ่</w:t>
            </w:r>
          </w:p>
        </w:tc>
      </w:tr>
      <w:tr w:rsidR="00A301BC" w:rsidRPr="00183C16" w14:paraId="14EF3C64" w14:textId="77777777" w:rsidTr="000D737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39BF8761" w14:textId="77777777" w:rsidR="00A301BC" w:rsidRDefault="00A301BC" w:rsidP="00CC4B30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  <w:r>
              <w:rPr>
                <w:rFonts w:ascii="TH SarabunIT๙" w:hAnsi="TH SarabunIT๙" w:cs="TH SarabunIT๙" w:hint="cs"/>
                <w:b w:val="0"/>
                <w:bCs w:val="0"/>
                <w:cs/>
              </w:rPr>
              <w:t>35</w:t>
            </w:r>
          </w:p>
        </w:tc>
        <w:tc>
          <w:tcPr>
            <w:tcW w:w="4364" w:type="dxa"/>
          </w:tcPr>
          <w:p w14:paraId="03B96BFC" w14:textId="77777777" w:rsidR="00A301BC" w:rsidRDefault="00A301BC" w:rsidP="00A301B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โรงเรียนบ้านงิ้ว</w:t>
            </w:r>
          </w:p>
        </w:tc>
        <w:tc>
          <w:tcPr>
            <w:tcW w:w="1835" w:type="dxa"/>
          </w:tcPr>
          <w:p w14:paraId="7B704A8E" w14:textId="168DD3E7" w:rsidR="00A301BC" w:rsidRPr="00E7201E" w:rsidRDefault="00561A16" w:rsidP="00CC4B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โนนยาง</w:t>
            </w:r>
          </w:p>
        </w:tc>
        <w:tc>
          <w:tcPr>
            <w:tcW w:w="2116" w:type="dxa"/>
          </w:tcPr>
          <w:p w14:paraId="1DE929A4" w14:textId="11A1ACB5" w:rsidR="00A301BC" w:rsidRPr="00E7201E" w:rsidRDefault="00561A16" w:rsidP="00CC4B3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หนองสูง</w:t>
            </w:r>
          </w:p>
        </w:tc>
      </w:tr>
      <w:tr w:rsidR="0021580A" w:rsidRPr="00183C16" w14:paraId="7CFB2414" w14:textId="77777777" w:rsidTr="000D7378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4A4D2836" w14:textId="38773E4D" w:rsidR="0021580A" w:rsidRDefault="0021580A" w:rsidP="00CC4B30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>
              <w:rPr>
                <w:rFonts w:ascii="TH SarabunIT๙" w:hAnsi="TH SarabunIT๙" w:cs="TH SarabunIT๙" w:hint="cs"/>
                <w:b w:val="0"/>
                <w:bCs w:val="0"/>
                <w:cs/>
              </w:rPr>
              <w:t>36</w:t>
            </w:r>
          </w:p>
        </w:tc>
        <w:tc>
          <w:tcPr>
            <w:tcW w:w="4364" w:type="dxa"/>
          </w:tcPr>
          <w:p w14:paraId="0D0C73FD" w14:textId="531C3169" w:rsidR="0021580A" w:rsidRDefault="0021580A" w:rsidP="00A301B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โรงเรียนคำชะอีวิทยาคาร</w:t>
            </w:r>
          </w:p>
        </w:tc>
        <w:tc>
          <w:tcPr>
            <w:tcW w:w="1835" w:type="dxa"/>
          </w:tcPr>
          <w:p w14:paraId="31CA789E" w14:textId="6C244E2B" w:rsidR="0021580A" w:rsidRPr="00E7201E" w:rsidRDefault="00561A16" w:rsidP="00CC4B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น้ำเที่ยง</w:t>
            </w:r>
          </w:p>
        </w:tc>
        <w:tc>
          <w:tcPr>
            <w:tcW w:w="2116" w:type="dxa"/>
          </w:tcPr>
          <w:p w14:paraId="3F8218B8" w14:textId="14826B4C" w:rsidR="0021580A" w:rsidRPr="00E7201E" w:rsidRDefault="00561A16" w:rsidP="00CC4B3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คำชะอี</w:t>
            </w:r>
          </w:p>
        </w:tc>
      </w:tr>
    </w:tbl>
    <w:p w14:paraId="2F0CB4B0" w14:textId="6456DFA9" w:rsidR="0021580A" w:rsidRDefault="000D7378" w:rsidP="000D7378">
      <w:pPr>
        <w:tabs>
          <w:tab w:val="left" w:pos="1134"/>
        </w:tabs>
        <w:rPr>
          <w:rFonts w:ascii="TH SarabunIT๙" w:hAnsi="TH SarabunIT๙" w:cs="TH SarabunIT๙"/>
          <w:b/>
          <w:bCs/>
        </w:rPr>
      </w:pPr>
      <w:r w:rsidRPr="00E7201E">
        <w:rPr>
          <w:rFonts w:ascii="TH SarabunIT๙" w:hAnsi="TH SarabunIT๙" w:cs="TH SarabunIT๙"/>
          <w:b/>
          <w:bCs/>
          <w:cs/>
        </w:rPr>
        <w:tab/>
      </w:r>
    </w:p>
    <w:p w14:paraId="73CF33FA" w14:textId="6F09F900" w:rsidR="0021580A" w:rsidRDefault="0021580A" w:rsidP="000D7378">
      <w:pPr>
        <w:tabs>
          <w:tab w:val="left" w:pos="1134"/>
        </w:tabs>
        <w:rPr>
          <w:rFonts w:ascii="TH SarabunIT๙" w:hAnsi="TH SarabunIT๙" w:cs="TH SarabunIT๙"/>
          <w:b/>
          <w:bCs/>
        </w:rPr>
      </w:pPr>
    </w:p>
    <w:p w14:paraId="6CA26684" w14:textId="2D43B6FD" w:rsidR="0021580A" w:rsidRDefault="0021580A" w:rsidP="000D7378">
      <w:pPr>
        <w:tabs>
          <w:tab w:val="left" w:pos="1134"/>
        </w:tabs>
        <w:rPr>
          <w:rFonts w:ascii="TH SarabunIT๙" w:hAnsi="TH SarabunIT๙" w:cs="TH SarabunIT๙"/>
          <w:b/>
          <w:bCs/>
        </w:rPr>
      </w:pPr>
    </w:p>
    <w:p w14:paraId="19CFC415" w14:textId="52A207A2" w:rsidR="0021580A" w:rsidRDefault="0021580A" w:rsidP="000D7378">
      <w:pPr>
        <w:tabs>
          <w:tab w:val="left" w:pos="1134"/>
        </w:tabs>
        <w:rPr>
          <w:rFonts w:ascii="TH SarabunIT๙" w:hAnsi="TH SarabunIT๙" w:cs="TH SarabunIT๙"/>
          <w:b/>
          <w:bCs/>
        </w:rPr>
      </w:pPr>
    </w:p>
    <w:p w14:paraId="2D0BBFEC" w14:textId="36CE940E" w:rsidR="0021580A" w:rsidRDefault="0021580A" w:rsidP="000D7378">
      <w:pPr>
        <w:tabs>
          <w:tab w:val="left" w:pos="1134"/>
        </w:tabs>
        <w:rPr>
          <w:rFonts w:ascii="TH SarabunIT๙" w:hAnsi="TH SarabunIT๙" w:cs="TH SarabunIT๙"/>
          <w:b/>
          <w:bCs/>
        </w:rPr>
      </w:pPr>
    </w:p>
    <w:p w14:paraId="2E12B654" w14:textId="77777777" w:rsidR="0021580A" w:rsidRDefault="0021580A" w:rsidP="000D7378">
      <w:pPr>
        <w:tabs>
          <w:tab w:val="left" w:pos="1134"/>
        </w:tabs>
        <w:rPr>
          <w:rFonts w:ascii="TH SarabunIT๙" w:hAnsi="TH SarabunIT๙" w:cs="TH SarabunIT๙"/>
          <w:b/>
          <w:bCs/>
        </w:rPr>
      </w:pPr>
    </w:p>
    <w:p w14:paraId="658CA607" w14:textId="157C8068" w:rsidR="000D7378" w:rsidRPr="00E7201E" w:rsidRDefault="0021580A" w:rsidP="000D7378">
      <w:pPr>
        <w:tabs>
          <w:tab w:val="left" w:pos="1134"/>
        </w:tabs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/>
          <w:b/>
          <w:bCs/>
          <w:cs/>
        </w:rPr>
        <w:lastRenderedPageBreak/>
        <w:tab/>
      </w:r>
      <w:r w:rsidR="000D7378" w:rsidRPr="00E7201E">
        <w:rPr>
          <w:rFonts w:ascii="TH SarabunIT๙" w:hAnsi="TH SarabunIT๙" w:cs="TH SarabunIT๙"/>
          <w:b/>
          <w:bCs/>
          <w:cs/>
        </w:rPr>
        <w:t>ศูนย์เฝ้าระวังทางวัฒนธรรม</w:t>
      </w:r>
      <w:r w:rsidR="000D7378">
        <w:rPr>
          <w:rFonts w:ascii="TH SarabunIT๙" w:hAnsi="TH SarabunIT๙" w:cs="TH SarabunIT๙" w:hint="cs"/>
          <w:b/>
          <w:bCs/>
          <w:cs/>
        </w:rPr>
        <w:t>นอก</w:t>
      </w:r>
      <w:r w:rsidR="000D7378" w:rsidRPr="00E7201E">
        <w:rPr>
          <w:rFonts w:ascii="TH SarabunIT๙" w:hAnsi="TH SarabunIT๙" w:cs="TH SarabunIT๙"/>
          <w:b/>
          <w:bCs/>
          <w:cs/>
        </w:rPr>
        <w:t>สถานศึกษา</w:t>
      </w:r>
    </w:p>
    <w:p w14:paraId="5FCA5413" w14:textId="77777777" w:rsidR="000D7378" w:rsidRPr="000D7378" w:rsidRDefault="000D7378" w:rsidP="000D7378">
      <w:pPr>
        <w:rPr>
          <w:color w:val="000000" w:themeColor="text1"/>
          <w:sz w:val="14"/>
          <w:szCs w:val="14"/>
        </w:rPr>
      </w:pPr>
    </w:p>
    <w:tbl>
      <w:tblPr>
        <w:tblStyle w:val="4-1"/>
        <w:tblpPr w:leftFromText="180" w:rightFromText="180" w:vertAnchor="text" w:tblpX="74" w:tblpY="1"/>
        <w:tblW w:w="9040" w:type="dxa"/>
        <w:tblLook w:val="04A0" w:firstRow="1" w:lastRow="0" w:firstColumn="1" w:lastColumn="0" w:noHBand="0" w:noVBand="1"/>
      </w:tblPr>
      <w:tblGrid>
        <w:gridCol w:w="725"/>
        <w:gridCol w:w="4364"/>
        <w:gridCol w:w="1835"/>
        <w:gridCol w:w="2116"/>
      </w:tblGrid>
      <w:tr w:rsidR="000D7378" w:rsidRPr="000D7378" w14:paraId="059771EC" w14:textId="77777777" w:rsidTr="0021580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  <w:vAlign w:val="center"/>
          </w:tcPr>
          <w:p w14:paraId="70084E91" w14:textId="77777777" w:rsidR="000D7378" w:rsidRPr="000D7378" w:rsidRDefault="000D7378" w:rsidP="00900621">
            <w:pPr>
              <w:jc w:val="center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 w:hint="cs"/>
                <w:color w:val="000000" w:themeColor="text1"/>
                <w:cs/>
              </w:rPr>
              <w:t>ลำดับ</w:t>
            </w:r>
          </w:p>
          <w:p w14:paraId="09BAFF93" w14:textId="77777777" w:rsidR="000D7378" w:rsidRPr="000D7378" w:rsidRDefault="000D7378" w:rsidP="00900621">
            <w:pPr>
              <w:jc w:val="center"/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ที่</w:t>
            </w:r>
          </w:p>
        </w:tc>
        <w:tc>
          <w:tcPr>
            <w:tcW w:w="4364" w:type="dxa"/>
            <w:vAlign w:val="center"/>
          </w:tcPr>
          <w:p w14:paraId="65EB5748" w14:textId="77777777" w:rsidR="000D7378" w:rsidRPr="000D7378" w:rsidRDefault="000D7378" w:rsidP="0090062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 w:val="0"/>
                <w:bCs w:val="0"/>
                <w:color w:val="000000" w:themeColor="text1"/>
              </w:rPr>
            </w:pPr>
            <w:r w:rsidRPr="000D7378">
              <w:rPr>
                <w:rFonts w:ascii="TH SarabunIT๙" w:hAnsi="TH SarabunIT๙" w:cs="TH SarabunIT๙" w:hint="cs"/>
                <w:color w:val="000000" w:themeColor="text1"/>
                <w:cs/>
              </w:rPr>
              <w:t>รายชื่อศูนย์เฝ้าระวังทางวัฒนธรรม</w:t>
            </w:r>
          </w:p>
          <w:p w14:paraId="10805DCB" w14:textId="77777777" w:rsidR="000D7378" w:rsidRPr="000D7378" w:rsidRDefault="000D7378" w:rsidP="0090062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 w:hint="cs"/>
                <w:color w:val="000000" w:themeColor="text1"/>
                <w:cs/>
              </w:rPr>
              <w:t>ในสถานศึกษา</w:t>
            </w:r>
          </w:p>
        </w:tc>
        <w:tc>
          <w:tcPr>
            <w:tcW w:w="1835" w:type="dxa"/>
            <w:vAlign w:val="center"/>
          </w:tcPr>
          <w:p w14:paraId="279AF928" w14:textId="77777777" w:rsidR="000D7378" w:rsidRPr="000D7378" w:rsidRDefault="000D7378" w:rsidP="0090062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ตำบล</w:t>
            </w:r>
          </w:p>
        </w:tc>
        <w:tc>
          <w:tcPr>
            <w:tcW w:w="2116" w:type="dxa"/>
            <w:vAlign w:val="center"/>
          </w:tcPr>
          <w:p w14:paraId="7F554726" w14:textId="77777777" w:rsidR="000D7378" w:rsidRPr="000D7378" w:rsidRDefault="000D7378" w:rsidP="0090062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color w:val="000000" w:themeColor="text1"/>
                <w:cs/>
              </w:rPr>
              <w:t>อำเภอ</w:t>
            </w:r>
          </w:p>
        </w:tc>
      </w:tr>
      <w:tr w:rsidR="000D7378" w:rsidRPr="000D7378" w14:paraId="6F465112" w14:textId="77777777" w:rsidTr="0021580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1DFA1A9E" w14:textId="77777777" w:rsidR="000D7378" w:rsidRPr="000D7378" w:rsidRDefault="000D7378" w:rsidP="000D7378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  <w:t>๑</w:t>
            </w:r>
          </w:p>
        </w:tc>
        <w:tc>
          <w:tcPr>
            <w:tcW w:w="4364" w:type="dxa"/>
          </w:tcPr>
          <w:p w14:paraId="1EDBD580" w14:textId="77777777" w:rsidR="000D7378" w:rsidRPr="00870078" w:rsidRDefault="000D7378" w:rsidP="000D7378">
            <w:pPr>
              <w:pStyle w:val="Default"/>
              <w:tabs>
                <w:tab w:val="left" w:pos="426"/>
              </w:tabs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87007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โรงพยาบาลมุกดาหาร</w:t>
            </w:r>
          </w:p>
        </w:tc>
        <w:tc>
          <w:tcPr>
            <w:tcW w:w="1835" w:type="dxa"/>
          </w:tcPr>
          <w:p w14:paraId="729A4885" w14:textId="5E87902B" w:rsidR="000D7378" w:rsidRPr="000D7378" w:rsidRDefault="00A1679D" w:rsidP="000D737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  <w:cs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cs/>
              </w:rPr>
              <w:t>มุกดาหาร</w:t>
            </w:r>
          </w:p>
        </w:tc>
        <w:tc>
          <w:tcPr>
            <w:tcW w:w="2116" w:type="dxa"/>
          </w:tcPr>
          <w:p w14:paraId="23DCF8ED" w14:textId="35306B58" w:rsidR="000D7378" w:rsidRPr="000D7378" w:rsidRDefault="00A1679D" w:rsidP="000D737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cs/>
              </w:rPr>
              <w:t>มุกดาหาร</w:t>
            </w:r>
          </w:p>
        </w:tc>
      </w:tr>
      <w:tr w:rsidR="000D7378" w:rsidRPr="000D7378" w14:paraId="09ACB865" w14:textId="77777777" w:rsidTr="0021580A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77A1097C" w14:textId="77777777" w:rsidR="000D7378" w:rsidRPr="000D7378" w:rsidRDefault="000D7378" w:rsidP="000D7378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  <w:t>๒</w:t>
            </w:r>
          </w:p>
        </w:tc>
        <w:tc>
          <w:tcPr>
            <w:tcW w:w="4364" w:type="dxa"/>
          </w:tcPr>
          <w:p w14:paraId="77F5D440" w14:textId="77777777" w:rsidR="000D7378" w:rsidRPr="00870078" w:rsidRDefault="000D7378" w:rsidP="000D7378">
            <w:pPr>
              <w:pStyle w:val="Default"/>
              <w:tabs>
                <w:tab w:val="left" w:pos="426"/>
              </w:tabs>
              <w:jc w:val="thaiDistribut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87007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โรงพยาบาลนิคมคำสร้อย</w:t>
            </w:r>
          </w:p>
        </w:tc>
        <w:tc>
          <w:tcPr>
            <w:tcW w:w="1835" w:type="dxa"/>
          </w:tcPr>
          <w:p w14:paraId="2CDCA558" w14:textId="66AEA1CD" w:rsidR="000D7378" w:rsidRPr="000D7378" w:rsidRDefault="00A1679D" w:rsidP="000D737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cs/>
              </w:rPr>
              <w:t>นิคมคำสร้อย</w:t>
            </w:r>
          </w:p>
        </w:tc>
        <w:tc>
          <w:tcPr>
            <w:tcW w:w="2116" w:type="dxa"/>
          </w:tcPr>
          <w:p w14:paraId="27BFF1D1" w14:textId="7635686A" w:rsidR="000D7378" w:rsidRPr="000D7378" w:rsidRDefault="00A1679D" w:rsidP="000D737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cs/>
              </w:rPr>
              <w:t>นิคมคำสร้อย</w:t>
            </w:r>
          </w:p>
        </w:tc>
      </w:tr>
      <w:tr w:rsidR="00A1679D" w:rsidRPr="000D7378" w14:paraId="192E83CD" w14:textId="77777777" w:rsidTr="0021580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422AA986" w14:textId="77777777" w:rsidR="00A1679D" w:rsidRPr="000D7378" w:rsidRDefault="00A1679D" w:rsidP="00A1679D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</w:rPr>
            </w:pPr>
            <w:r w:rsidRPr="000D7378"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  <w:t>๓</w:t>
            </w:r>
          </w:p>
        </w:tc>
        <w:tc>
          <w:tcPr>
            <w:tcW w:w="4364" w:type="dxa"/>
          </w:tcPr>
          <w:p w14:paraId="79B6414F" w14:textId="3DBA902D" w:rsidR="00A1679D" w:rsidRPr="00870078" w:rsidRDefault="00A1679D" w:rsidP="00A1679D">
            <w:pPr>
              <w:pStyle w:val="Default"/>
              <w:tabs>
                <w:tab w:val="left" w:pos="426"/>
              </w:tabs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142540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โรงพยาบาลดงหลวง</w:t>
            </w:r>
          </w:p>
        </w:tc>
        <w:tc>
          <w:tcPr>
            <w:tcW w:w="1835" w:type="dxa"/>
          </w:tcPr>
          <w:p w14:paraId="5FF4666A" w14:textId="3CA709CA" w:rsidR="00A1679D" w:rsidRPr="000D7378" w:rsidRDefault="00A1679D" w:rsidP="00A1679D">
            <w:pPr>
              <w:ind w:right="-10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A13321">
              <w:rPr>
                <w:rFonts w:ascii="TH SarabunIT๙" w:eastAsia="Times New Roman" w:hAnsi="TH SarabunIT๙" w:cs="TH SarabunIT๙"/>
                <w:color w:val="000000" w:themeColor="text1"/>
                <w:cs/>
              </w:rPr>
              <w:t>ดงหลวง</w:t>
            </w:r>
          </w:p>
        </w:tc>
        <w:tc>
          <w:tcPr>
            <w:tcW w:w="2116" w:type="dxa"/>
          </w:tcPr>
          <w:p w14:paraId="3E09CDF2" w14:textId="6F2F6F62" w:rsidR="00A1679D" w:rsidRPr="000D7378" w:rsidRDefault="00A1679D" w:rsidP="00A1679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A13321">
              <w:rPr>
                <w:rFonts w:ascii="TH SarabunIT๙" w:eastAsia="Times New Roman" w:hAnsi="TH SarabunIT๙" w:cs="TH SarabunIT๙"/>
                <w:color w:val="000000" w:themeColor="text1"/>
                <w:cs/>
              </w:rPr>
              <w:t>ดงหลวง</w:t>
            </w:r>
          </w:p>
        </w:tc>
      </w:tr>
      <w:tr w:rsidR="00A1679D" w:rsidRPr="000D7378" w14:paraId="4F51225A" w14:textId="77777777" w:rsidTr="0021580A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2882FC82" w14:textId="77777777" w:rsidR="00A1679D" w:rsidRPr="000D7378" w:rsidRDefault="00A1679D" w:rsidP="00A1679D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</w:pPr>
            <w:r w:rsidRPr="000D7378"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  <w:t>๔</w:t>
            </w:r>
          </w:p>
        </w:tc>
        <w:tc>
          <w:tcPr>
            <w:tcW w:w="4364" w:type="dxa"/>
          </w:tcPr>
          <w:p w14:paraId="441DC112" w14:textId="4B13DE10" w:rsidR="00A1679D" w:rsidRPr="000D7378" w:rsidRDefault="00A1679D" w:rsidP="00A1679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142540">
              <w:rPr>
                <w:rFonts w:ascii="TH SarabunIT๙" w:eastAsia="Times New Roman" w:hAnsi="TH SarabunIT๙" w:cs="TH SarabunIT๙"/>
                <w:color w:val="000000" w:themeColor="text1"/>
                <w:cs/>
              </w:rPr>
              <w:t>สำนักงานสาธารณสุขจังหวัดมุกดาหาร</w:t>
            </w:r>
          </w:p>
        </w:tc>
        <w:tc>
          <w:tcPr>
            <w:tcW w:w="1835" w:type="dxa"/>
          </w:tcPr>
          <w:p w14:paraId="4484B212" w14:textId="1D4D34EE" w:rsidR="00A1679D" w:rsidRPr="000D7378" w:rsidRDefault="00A1679D" w:rsidP="00A1679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cs/>
              </w:rPr>
              <w:t>มุกดาหาร</w:t>
            </w:r>
          </w:p>
        </w:tc>
        <w:tc>
          <w:tcPr>
            <w:tcW w:w="2116" w:type="dxa"/>
          </w:tcPr>
          <w:p w14:paraId="31B030E9" w14:textId="35F45B6A" w:rsidR="00A1679D" w:rsidRPr="000D7378" w:rsidRDefault="00A1679D" w:rsidP="00A1679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cs/>
              </w:rPr>
              <w:t>มุกดาหาร</w:t>
            </w:r>
          </w:p>
        </w:tc>
      </w:tr>
      <w:tr w:rsidR="00A1679D" w:rsidRPr="000D7378" w14:paraId="13F7C656" w14:textId="77777777" w:rsidTr="0021580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769FAA03" w14:textId="77777777" w:rsidR="00A1679D" w:rsidRPr="000D7378" w:rsidRDefault="00A1679D" w:rsidP="00A1679D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</w:pPr>
            <w:r w:rsidRPr="000D7378"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  <w:t>๕</w:t>
            </w:r>
          </w:p>
        </w:tc>
        <w:tc>
          <w:tcPr>
            <w:tcW w:w="4364" w:type="dxa"/>
          </w:tcPr>
          <w:p w14:paraId="664A34B1" w14:textId="25389203" w:rsidR="00A1679D" w:rsidRPr="000D7378" w:rsidRDefault="00A1679D" w:rsidP="00A1679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142540">
              <w:rPr>
                <w:rFonts w:ascii="TH SarabunIT๙" w:eastAsia="Times New Roman" w:hAnsi="TH SarabunIT๙" w:cs="TH SarabunIT๙"/>
                <w:color w:val="000000" w:themeColor="text1"/>
                <w:cs/>
              </w:rPr>
              <w:t>สำนักงานพาณิชย์จังหวัดมุกดาหาร</w:t>
            </w:r>
          </w:p>
        </w:tc>
        <w:tc>
          <w:tcPr>
            <w:tcW w:w="1835" w:type="dxa"/>
          </w:tcPr>
          <w:p w14:paraId="47D45107" w14:textId="7A63B9E3" w:rsidR="00A1679D" w:rsidRPr="000D7378" w:rsidRDefault="00A1679D" w:rsidP="00A1679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cs/>
              </w:rPr>
              <w:t>มุกดาหาร</w:t>
            </w:r>
          </w:p>
        </w:tc>
        <w:tc>
          <w:tcPr>
            <w:tcW w:w="2116" w:type="dxa"/>
          </w:tcPr>
          <w:p w14:paraId="37355482" w14:textId="5EDF2523" w:rsidR="00A1679D" w:rsidRPr="000D7378" w:rsidRDefault="00A1679D" w:rsidP="00A1679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cs/>
              </w:rPr>
              <w:t>มุกดาหาร</w:t>
            </w:r>
          </w:p>
        </w:tc>
      </w:tr>
      <w:tr w:rsidR="00A1679D" w:rsidRPr="000D7378" w14:paraId="03E90F23" w14:textId="77777777" w:rsidTr="0021580A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2380932E" w14:textId="77777777" w:rsidR="00A1679D" w:rsidRPr="000D7378" w:rsidRDefault="00A1679D" w:rsidP="00A1679D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</w:pPr>
            <w:r w:rsidRPr="000D7378"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  <w:t>๖</w:t>
            </w:r>
          </w:p>
        </w:tc>
        <w:tc>
          <w:tcPr>
            <w:tcW w:w="4364" w:type="dxa"/>
          </w:tcPr>
          <w:p w14:paraId="169B1F8F" w14:textId="06464B8B" w:rsidR="00A1679D" w:rsidRPr="000D7378" w:rsidRDefault="00A1679D" w:rsidP="00A1679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142540">
              <w:rPr>
                <w:rFonts w:ascii="TH SarabunIT๙" w:eastAsia="Times New Roman" w:hAnsi="TH SarabunIT๙" w:cs="TH SarabunIT๙"/>
                <w:color w:val="000000" w:themeColor="text1"/>
                <w:cs/>
              </w:rPr>
              <w:t>สำนักงาน กศน.จังหวัดมุกดาหาร</w:t>
            </w:r>
          </w:p>
        </w:tc>
        <w:tc>
          <w:tcPr>
            <w:tcW w:w="1835" w:type="dxa"/>
          </w:tcPr>
          <w:p w14:paraId="58166E3D" w14:textId="31A08A4E" w:rsidR="00A1679D" w:rsidRPr="000D7378" w:rsidRDefault="00A1679D" w:rsidP="00A1679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cs/>
              </w:rPr>
              <w:t>มุกดาหาร</w:t>
            </w:r>
          </w:p>
        </w:tc>
        <w:tc>
          <w:tcPr>
            <w:tcW w:w="2116" w:type="dxa"/>
          </w:tcPr>
          <w:p w14:paraId="6F900A53" w14:textId="76E69CF6" w:rsidR="00A1679D" w:rsidRPr="000D7378" w:rsidRDefault="00A1679D" w:rsidP="00A1679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cs/>
              </w:rPr>
              <w:t>มุกดาหาร</w:t>
            </w:r>
          </w:p>
        </w:tc>
      </w:tr>
      <w:tr w:rsidR="00A1679D" w:rsidRPr="000D7378" w14:paraId="114C6A26" w14:textId="77777777" w:rsidTr="0021580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1EF6644B" w14:textId="77777777" w:rsidR="00A1679D" w:rsidRPr="000D7378" w:rsidRDefault="00A1679D" w:rsidP="00A1679D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</w:pPr>
            <w:r w:rsidRPr="000D7378"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  <w:t>๗</w:t>
            </w:r>
          </w:p>
        </w:tc>
        <w:tc>
          <w:tcPr>
            <w:tcW w:w="4364" w:type="dxa"/>
          </w:tcPr>
          <w:p w14:paraId="6D725C06" w14:textId="51CCCDCA" w:rsidR="00A1679D" w:rsidRPr="000D7378" w:rsidRDefault="00A1679D" w:rsidP="00A1679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142540">
              <w:rPr>
                <w:rFonts w:ascii="TH SarabunIT๙" w:eastAsia="Times New Roman" w:hAnsi="TH SarabunIT๙" w:cs="TH SarabunIT๙"/>
                <w:color w:val="000000" w:themeColor="text1"/>
                <w:cs/>
              </w:rPr>
              <w:t>บ้านพักเด็กและครอบครัวจังหวัดมุกดาหาร</w:t>
            </w:r>
          </w:p>
        </w:tc>
        <w:tc>
          <w:tcPr>
            <w:tcW w:w="1835" w:type="dxa"/>
          </w:tcPr>
          <w:p w14:paraId="574136A8" w14:textId="7E786468" w:rsidR="00A1679D" w:rsidRPr="000D7378" w:rsidRDefault="00A1679D" w:rsidP="00A1679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cs/>
              </w:rPr>
              <w:t>มุกดาหาร</w:t>
            </w:r>
          </w:p>
        </w:tc>
        <w:tc>
          <w:tcPr>
            <w:tcW w:w="2116" w:type="dxa"/>
          </w:tcPr>
          <w:p w14:paraId="7BDABB32" w14:textId="6BB0DE24" w:rsidR="00A1679D" w:rsidRPr="000D7378" w:rsidRDefault="00A1679D" w:rsidP="00A1679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cs/>
              </w:rPr>
              <w:t>มุกดาหาร</w:t>
            </w:r>
          </w:p>
        </w:tc>
      </w:tr>
      <w:tr w:rsidR="0021580A" w:rsidRPr="000D7378" w14:paraId="0C25000E" w14:textId="77777777" w:rsidTr="0021580A">
        <w:trPr>
          <w:trHeight w:val="4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5" w:type="dxa"/>
          </w:tcPr>
          <w:p w14:paraId="3B90E662" w14:textId="77777777" w:rsidR="0021580A" w:rsidRPr="000D7378" w:rsidRDefault="0021580A" w:rsidP="0021580A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</w:pPr>
            <w:r w:rsidRPr="000D7378">
              <w:rPr>
                <w:rFonts w:ascii="TH SarabunIT๙" w:hAnsi="TH SarabunIT๙" w:cs="TH SarabunIT๙"/>
                <w:b w:val="0"/>
                <w:bCs w:val="0"/>
                <w:color w:val="000000" w:themeColor="text1"/>
                <w:cs/>
              </w:rPr>
              <w:t>8</w:t>
            </w:r>
          </w:p>
        </w:tc>
        <w:tc>
          <w:tcPr>
            <w:tcW w:w="4364" w:type="dxa"/>
          </w:tcPr>
          <w:p w14:paraId="40E30861" w14:textId="778A3B18" w:rsidR="0021580A" w:rsidRPr="000D7378" w:rsidRDefault="0021580A" w:rsidP="0021580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870078">
              <w:rPr>
                <w:rFonts w:ascii="TH SarabunIT๙" w:hAnsi="TH SarabunIT๙" w:cs="TH SarabunIT๙" w:hint="cs"/>
                <w:cs/>
              </w:rPr>
              <w:t>วัดโพธิ์ศรีแก้ว</w:t>
            </w:r>
          </w:p>
        </w:tc>
        <w:tc>
          <w:tcPr>
            <w:tcW w:w="1835" w:type="dxa"/>
          </w:tcPr>
          <w:p w14:paraId="60C555B7" w14:textId="7368C31F" w:rsidR="0021580A" w:rsidRPr="000D7378" w:rsidRDefault="00A1679D" w:rsidP="0021580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  <w:cs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cs/>
              </w:rPr>
              <w:t>หนองแคน</w:t>
            </w:r>
          </w:p>
        </w:tc>
        <w:tc>
          <w:tcPr>
            <w:tcW w:w="2116" w:type="dxa"/>
          </w:tcPr>
          <w:p w14:paraId="0D763D94" w14:textId="7B26823C" w:rsidR="0021580A" w:rsidRPr="000D7378" w:rsidRDefault="00A1679D" w:rsidP="0021580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cs/>
              </w:rPr>
              <w:t>ดงหลวง</w:t>
            </w:r>
          </w:p>
        </w:tc>
      </w:tr>
      <w:bookmarkEnd w:id="2"/>
    </w:tbl>
    <w:p w14:paraId="2A907AC6" w14:textId="2B54FD21" w:rsidR="0021580A" w:rsidRDefault="0021580A" w:rsidP="00234987">
      <w:pPr>
        <w:pStyle w:val="Default"/>
        <w:tabs>
          <w:tab w:val="left" w:pos="426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0B221F94" w14:textId="72A477AF" w:rsidR="00F20FC4" w:rsidRDefault="00F20FC4" w:rsidP="00234987">
      <w:pPr>
        <w:pStyle w:val="Default"/>
        <w:tabs>
          <w:tab w:val="left" w:pos="426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1.6.9 เครือข่ายศิลปินพื้นบ้าน</w:t>
      </w:r>
    </w:p>
    <w:tbl>
      <w:tblPr>
        <w:tblStyle w:val="4-1"/>
        <w:tblW w:w="9171" w:type="dxa"/>
        <w:tblLook w:val="04A0" w:firstRow="1" w:lastRow="0" w:firstColumn="1" w:lastColumn="0" w:noHBand="0" w:noVBand="1"/>
      </w:tblPr>
      <w:tblGrid>
        <w:gridCol w:w="845"/>
        <w:gridCol w:w="3545"/>
        <w:gridCol w:w="2976"/>
        <w:gridCol w:w="1805"/>
      </w:tblGrid>
      <w:tr w:rsidR="00D87237" w:rsidRPr="00D85767" w14:paraId="5B74ED10" w14:textId="77777777" w:rsidTr="00D8723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5" w:type="dxa"/>
            <w:vAlign w:val="center"/>
          </w:tcPr>
          <w:p w14:paraId="37222D62" w14:textId="77777777" w:rsidR="00D87237" w:rsidRPr="00D85767" w:rsidRDefault="00D87237" w:rsidP="00D87237">
            <w:pPr>
              <w:pStyle w:val="Default"/>
              <w:tabs>
                <w:tab w:val="left" w:pos="42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85767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3545" w:type="dxa"/>
            <w:vAlign w:val="center"/>
          </w:tcPr>
          <w:p w14:paraId="3533E06B" w14:textId="77777777" w:rsidR="00D87237" w:rsidRPr="00D85767" w:rsidRDefault="00D87237" w:rsidP="00D87237">
            <w:pPr>
              <w:pStyle w:val="Default"/>
              <w:tabs>
                <w:tab w:val="left" w:pos="426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รายชื่อเครือข่ายศิลปินพื้นบ้าน</w:t>
            </w:r>
          </w:p>
        </w:tc>
        <w:tc>
          <w:tcPr>
            <w:tcW w:w="2976" w:type="dxa"/>
            <w:vAlign w:val="center"/>
          </w:tcPr>
          <w:p w14:paraId="22353E37" w14:textId="71D24108" w:rsidR="00D87237" w:rsidRPr="00D85767" w:rsidRDefault="00D87237" w:rsidP="00D87237">
            <w:pPr>
              <w:pStyle w:val="Default"/>
              <w:tabs>
                <w:tab w:val="left" w:pos="426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ประเภท</w:t>
            </w:r>
          </w:p>
        </w:tc>
        <w:tc>
          <w:tcPr>
            <w:tcW w:w="1805" w:type="dxa"/>
            <w:vAlign w:val="center"/>
          </w:tcPr>
          <w:p w14:paraId="7F2F7A54" w14:textId="77777777" w:rsidR="00D87237" w:rsidRPr="00D85767" w:rsidRDefault="00D87237" w:rsidP="00D87237">
            <w:pPr>
              <w:pStyle w:val="Default"/>
              <w:tabs>
                <w:tab w:val="left" w:pos="426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หมายเหตุ</w:t>
            </w:r>
          </w:p>
        </w:tc>
      </w:tr>
      <w:tr w:rsidR="00D87237" w14:paraId="4A050E14" w14:textId="77777777" w:rsidTr="00D872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5" w:type="dxa"/>
          </w:tcPr>
          <w:p w14:paraId="2FB76517" w14:textId="77777777" w:rsidR="00D87237" w:rsidRPr="00D87237" w:rsidRDefault="00D87237" w:rsidP="000D7378">
            <w:pPr>
              <w:pStyle w:val="Default"/>
              <w:tabs>
                <w:tab w:val="left" w:pos="426"/>
              </w:tabs>
              <w:jc w:val="center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  <w:r w:rsidRPr="00D87237"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cs/>
              </w:rPr>
              <w:t>1</w:t>
            </w:r>
          </w:p>
        </w:tc>
        <w:tc>
          <w:tcPr>
            <w:tcW w:w="3545" w:type="dxa"/>
          </w:tcPr>
          <w:p w14:paraId="29ADFAE0" w14:textId="04ED917F" w:rsidR="00D87237" w:rsidRPr="00D87237" w:rsidRDefault="00D87237" w:rsidP="00234987">
            <w:pPr>
              <w:pStyle w:val="Default"/>
              <w:tabs>
                <w:tab w:val="left" w:pos="426"/>
              </w:tabs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D87237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นางผมหอม สกุลไทย </w:t>
            </w:r>
            <w:r w:rsidRPr="00D87237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            </w:t>
            </w:r>
          </w:p>
        </w:tc>
        <w:tc>
          <w:tcPr>
            <w:tcW w:w="2976" w:type="dxa"/>
          </w:tcPr>
          <w:p w14:paraId="127E1CD9" w14:textId="054637AB" w:rsidR="00D87237" w:rsidRPr="00D87237" w:rsidRDefault="00D87237" w:rsidP="00234987">
            <w:pPr>
              <w:pStyle w:val="Default"/>
              <w:tabs>
                <w:tab w:val="left" w:pos="426"/>
              </w:tabs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D87237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ศิลปะการแสดง</w:t>
            </w:r>
          </w:p>
        </w:tc>
        <w:tc>
          <w:tcPr>
            <w:tcW w:w="1805" w:type="dxa"/>
          </w:tcPr>
          <w:p w14:paraId="365A874B" w14:textId="77777777" w:rsidR="00D87237" w:rsidRDefault="00D87237" w:rsidP="00234987">
            <w:pPr>
              <w:pStyle w:val="Default"/>
              <w:tabs>
                <w:tab w:val="left" w:pos="426"/>
              </w:tabs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D87237" w14:paraId="70CED327" w14:textId="77777777" w:rsidTr="00D8723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5" w:type="dxa"/>
          </w:tcPr>
          <w:p w14:paraId="3EF9FA32" w14:textId="77777777" w:rsidR="00D87237" w:rsidRPr="00D87237" w:rsidRDefault="00D87237" w:rsidP="00D87237">
            <w:pPr>
              <w:pStyle w:val="Default"/>
              <w:tabs>
                <w:tab w:val="left" w:pos="426"/>
              </w:tabs>
              <w:jc w:val="center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  <w:r w:rsidRPr="00D87237"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cs/>
              </w:rPr>
              <w:t>2</w:t>
            </w:r>
          </w:p>
        </w:tc>
        <w:tc>
          <w:tcPr>
            <w:tcW w:w="3545" w:type="dxa"/>
          </w:tcPr>
          <w:p w14:paraId="17001D58" w14:textId="1E831F4D" w:rsidR="00D87237" w:rsidRPr="00D87237" w:rsidRDefault="00D87237" w:rsidP="00D87237">
            <w:pPr>
              <w:pStyle w:val="Default"/>
              <w:tabs>
                <w:tab w:val="left" w:pos="426"/>
              </w:tabs>
              <w:jc w:val="thaiDistribut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D87237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นางสาวชนภา (บุญล้อม)</w:t>
            </w:r>
            <w:r w:rsidRPr="00D87237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D87237">
              <w:rPr>
                <w:rFonts w:ascii="TH SarabunIT๙" w:hAnsi="TH SarabunIT๙" w:cs="TH SarabunIT๙"/>
                <w:sz w:val="32"/>
                <w:szCs w:val="32"/>
                <w:cs/>
              </w:rPr>
              <w:t>พิกุลศรี</w:t>
            </w:r>
          </w:p>
        </w:tc>
        <w:tc>
          <w:tcPr>
            <w:tcW w:w="2976" w:type="dxa"/>
          </w:tcPr>
          <w:p w14:paraId="7A726FE3" w14:textId="0B7CB514" w:rsidR="00D87237" w:rsidRPr="00D87237" w:rsidRDefault="00D87237" w:rsidP="00D87237">
            <w:pPr>
              <w:pStyle w:val="Default"/>
              <w:tabs>
                <w:tab w:val="left" w:pos="426"/>
              </w:tabs>
              <w:jc w:val="thaiDistribut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C7E89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ศิลปะการแสดง</w:t>
            </w:r>
          </w:p>
        </w:tc>
        <w:tc>
          <w:tcPr>
            <w:tcW w:w="1805" w:type="dxa"/>
          </w:tcPr>
          <w:p w14:paraId="6770E35A" w14:textId="77777777" w:rsidR="00D87237" w:rsidRDefault="00D87237" w:rsidP="00D87237">
            <w:pPr>
              <w:pStyle w:val="Default"/>
              <w:tabs>
                <w:tab w:val="left" w:pos="426"/>
              </w:tabs>
              <w:jc w:val="thaiDistribut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D87237" w14:paraId="40E68D94" w14:textId="77777777" w:rsidTr="00D872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5" w:type="dxa"/>
          </w:tcPr>
          <w:p w14:paraId="498768BE" w14:textId="77777777" w:rsidR="00D87237" w:rsidRPr="00D87237" w:rsidRDefault="00D87237" w:rsidP="00D87237">
            <w:pPr>
              <w:pStyle w:val="Default"/>
              <w:tabs>
                <w:tab w:val="left" w:pos="426"/>
              </w:tabs>
              <w:jc w:val="center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  <w:r w:rsidRPr="00D87237"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cs/>
              </w:rPr>
              <w:t>3</w:t>
            </w:r>
          </w:p>
        </w:tc>
        <w:tc>
          <w:tcPr>
            <w:tcW w:w="3545" w:type="dxa"/>
          </w:tcPr>
          <w:p w14:paraId="6ACA1850" w14:textId="46D2DB94" w:rsidR="00D87237" w:rsidRPr="00D87237" w:rsidRDefault="00D87237" w:rsidP="00D87237">
            <w:pPr>
              <w:pStyle w:val="Default"/>
              <w:tabs>
                <w:tab w:val="left" w:pos="426"/>
              </w:tabs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D87237">
              <w:rPr>
                <w:rFonts w:ascii="TH SarabunIT๙" w:hAnsi="TH SarabunIT๙" w:cs="TH SarabunIT๙"/>
                <w:sz w:val="32"/>
                <w:szCs w:val="32"/>
                <w:cs/>
              </w:rPr>
              <w:t>นางอรทัย สกุลไทย</w:t>
            </w:r>
          </w:p>
        </w:tc>
        <w:tc>
          <w:tcPr>
            <w:tcW w:w="2976" w:type="dxa"/>
          </w:tcPr>
          <w:p w14:paraId="6613A65A" w14:textId="4A3B6CC6" w:rsidR="00D87237" w:rsidRDefault="00D87237" w:rsidP="00D87237">
            <w:pPr>
              <w:pStyle w:val="Default"/>
              <w:tabs>
                <w:tab w:val="left" w:pos="426"/>
              </w:tabs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C7E89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ศิลปะการแสดง</w:t>
            </w:r>
          </w:p>
        </w:tc>
        <w:tc>
          <w:tcPr>
            <w:tcW w:w="1805" w:type="dxa"/>
          </w:tcPr>
          <w:p w14:paraId="6120C305" w14:textId="77777777" w:rsidR="00D87237" w:rsidRDefault="00D87237" w:rsidP="00D87237">
            <w:pPr>
              <w:pStyle w:val="Default"/>
              <w:tabs>
                <w:tab w:val="left" w:pos="426"/>
              </w:tabs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D87237" w14:paraId="3A6E4446" w14:textId="77777777" w:rsidTr="00D8723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5" w:type="dxa"/>
          </w:tcPr>
          <w:p w14:paraId="67D23CC8" w14:textId="77777777" w:rsidR="00D87237" w:rsidRPr="00D87237" w:rsidRDefault="00D87237" w:rsidP="00D87237">
            <w:pPr>
              <w:pStyle w:val="Default"/>
              <w:tabs>
                <w:tab w:val="left" w:pos="426"/>
              </w:tabs>
              <w:jc w:val="center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  <w:r w:rsidRPr="00D87237"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cs/>
              </w:rPr>
              <w:t>4</w:t>
            </w:r>
          </w:p>
        </w:tc>
        <w:tc>
          <w:tcPr>
            <w:tcW w:w="3545" w:type="dxa"/>
          </w:tcPr>
          <w:p w14:paraId="0772B294" w14:textId="260F0ECA" w:rsidR="00D87237" w:rsidRPr="00D87237" w:rsidRDefault="00D87237" w:rsidP="00D87237">
            <w:pPr>
              <w:pStyle w:val="Default"/>
              <w:tabs>
                <w:tab w:val="left" w:pos="426"/>
              </w:tabs>
              <w:jc w:val="thaiDistribut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D87237">
              <w:rPr>
                <w:rFonts w:ascii="TH SarabunIT๙" w:hAnsi="TH SarabunIT๙" w:cs="TH SarabunIT๙"/>
                <w:sz w:val="32"/>
                <w:szCs w:val="32"/>
                <w:cs/>
              </w:rPr>
              <w:t>นายมาก ใจ</w:t>
            </w:r>
            <w:proofErr w:type="spellStart"/>
            <w:r w:rsidRPr="00D87237">
              <w:rPr>
                <w:rFonts w:ascii="TH SarabunIT๙" w:hAnsi="TH SarabunIT๙" w:cs="TH SarabunIT๙"/>
                <w:sz w:val="32"/>
                <w:szCs w:val="32"/>
                <w:cs/>
              </w:rPr>
              <w:t>ทัต</w:t>
            </w:r>
            <w:proofErr w:type="spellEnd"/>
          </w:p>
        </w:tc>
        <w:tc>
          <w:tcPr>
            <w:tcW w:w="2976" w:type="dxa"/>
          </w:tcPr>
          <w:p w14:paraId="56399D26" w14:textId="64C8D4B7" w:rsidR="00D87237" w:rsidRDefault="00D87237" w:rsidP="00D87237">
            <w:pPr>
              <w:pStyle w:val="Default"/>
              <w:tabs>
                <w:tab w:val="left" w:pos="426"/>
              </w:tabs>
              <w:jc w:val="thaiDistribut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C7E89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ศิลปะการแสดง</w:t>
            </w:r>
          </w:p>
        </w:tc>
        <w:tc>
          <w:tcPr>
            <w:tcW w:w="1805" w:type="dxa"/>
          </w:tcPr>
          <w:p w14:paraId="11CE826D" w14:textId="77777777" w:rsidR="00D87237" w:rsidRDefault="00D87237" w:rsidP="00D87237">
            <w:pPr>
              <w:pStyle w:val="Default"/>
              <w:tabs>
                <w:tab w:val="left" w:pos="426"/>
              </w:tabs>
              <w:jc w:val="thaiDistribut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D87237" w14:paraId="254215F6" w14:textId="77777777" w:rsidTr="00D872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5" w:type="dxa"/>
          </w:tcPr>
          <w:p w14:paraId="333DFF82" w14:textId="77777777" w:rsidR="00D87237" w:rsidRPr="00D87237" w:rsidRDefault="00D87237" w:rsidP="00D87237">
            <w:pPr>
              <w:pStyle w:val="Default"/>
              <w:tabs>
                <w:tab w:val="left" w:pos="426"/>
              </w:tabs>
              <w:jc w:val="center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  <w:r w:rsidRPr="00D87237"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cs/>
              </w:rPr>
              <w:t>5</w:t>
            </w:r>
          </w:p>
        </w:tc>
        <w:tc>
          <w:tcPr>
            <w:tcW w:w="3545" w:type="dxa"/>
          </w:tcPr>
          <w:p w14:paraId="6C7FDC0A" w14:textId="3FBF7480" w:rsidR="00D87237" w:rsidRPr="00D87237" w:rsidRDefault="00D87237" w:rsidP="00D87237">
            <w:pPr>
              <w:pStyle w:val="Default"/>
              <w:tabs>
                <w:tab w:val="left" w:pos="426"/>
              </w:tabs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D87237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นายสมพลี อาจวิชัย</w:t>
            </w:r>
          </w:p>
        </w:tc>
        <w:tc>
          <w:tcPr>
            <w:tcW w:w="2976" w:type="dxa"/>
          </w:tcPr>
          <w:p w14:paraId="00296638" w14:textId="07955783" w:rsidR="00D87237" w:rsidRDefault="00D87237" w:rsidP="00D87237">
            <w:pPr>
              <w:pStyle w:val="Default"/>
              <w:tabs>
                <w:tab w:val="left" w:pos="426"/>
              </w:tabs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C7E89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ศิลปะการแสดง</w:t>
            </w:r>
          </w:p>
        </w:tc>
        <w:tc>
          <w:tcPr>
            <w:tcW w:w="1805" w:type="dxa"/>
          </w:tcPr>
          <w:p w14:paraId="5F003019" w14:textId="77777777" w:rsidR="00D87237" w:rsidRDefault="00D87237" w:rsidP="00D87237">
            <w:pPr>
              <w:pStyle w:val="Default"/>
              <w:tabs>
                <w:tab w:val="left" w:pos="426"/>
              </w:tabs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D87237" w14:paraId="5488925F" w14:textId="77777777" w:rsidTr="00D8723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5" w:type="dxa"/>
          </w:tcPr>
          <w:p w14:paraId="735140E7" w14:textId="77777777" w:rsidR="00D87237" w:rsidRPr="00D87237" w:rsidRDefault="00D87237" w:rsidP="00D87237">
            <w:pPr>
              <w:pStyle w:val="Default"/>
              <w:tabs>
                <w:tab w:val="left" w:pos="426"/>
              </w:tabs>
              <w:jc w:val="center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  <w:r w:rsidRPr="00D87237">
              <w:rPr>
                <w:rFonts w:ascii="TH SarabunIT๙" w:hAnsi="TH SarabunIT๙" w:cs="TH SarabunIT๙" w:hint="cs"/>
                <w:b w:val="0"/>
                <w:bCs w:val="0"/>
                <w:sz w:val="32"/>
                <w:szCs w:val="32"/>
                <w:cs/>
              </w:rPr>
              <w:t>6</w:t>
            </w:r>
          </w:p>
        </w:tc>
        <w:tc>
          <w:tcPr>
            <w:tcW w:w="3545" w:type="dxa"/>
          </w:tcPr>
          <w:p w14:paraId="0F33C326" w14:textId="36CF7F41" w:rsidR="00D87237" w:rsidRPr="00D87237" w:rsidRDefault="00D87237" w:rsidP="00D87237">
            <w:pPr>
              <w:pStyle w:val="Default"/>
              <w:tabs>
                <w:tab w:val="left" w:pos="426"/>
              </w:tabs>
              <w:jc w:val="thaiDistribut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D87237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นายเทวัญ  ขวัญภูไท</w:t>
            </w:r>
          </w:p>
        </w:tc>
        <w:tc>
          <w:tcPr>
            <w:tcW w:w="2976" w:type="dxa"/>
          </w:tcPr>
          <w:p w14:paraId="4FD24B91" w14:textId="074AE6B4" w:rsidR="00D87237" w:rsidRDefault="00D87237" w:rsidP="00D87237">
            <w:pPr>
              <w:pStyle w:val="Default"/>
              <w:tabs>
                <w:tab w:val="left" w:pos="426"/>
              </w:tabs>
              <w:jc w:val="thaiDistribut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C7E89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ศิลปะการแสดง</w:t>
            </w:r>
          </w:p>
        </w:tc>
        <w:tc>
          <w:tcPr>
            <w:tcW w:w="1805" w:type="dxa"/>
          </w:tcPr>
          <w:p w14:paraId="7A3B6B19" w14:textId="77777777" w:rsidR="00D87237" w:rsidRDefault="00D87237" w:rsidP="00D87237">
            <w:pPr>
              <w:pStyle w:val="Default"/>
              <w:tabs>
                <w:tab w:val="left" w:pos="426"/>
              </w:tabs>
              <w:jc w:val="thaiDistribut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</w:tr>
    </w:tbl>
    <w:p w14:paraId="085F39CE" w14:textId="77777777" w:rsidR="00F20FC4" w:rsidRDefault="00F20FC4" w:rsidP="00EA6CC6">
      <w:pPr>
        <w:pStyle w:val="Default"/>
        <w:tabs>
          <w:tab w:val="left" w:pos="426"/>
        </w:tabs>
        <w:spacing w:before="240"/>
        <w:jc w:val="thaiDistribute"/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1.6.10 ข้อมูลมรดกภูมิปัญญา</w:t>
      </w:r>
    </w:p>
    <w:tbl>
      <w:tblPr>
        <w:tblStyle w:val="4-1"/>
        <w:tblW w:w="0" w:type="auto"/>
        <w:tblLook w:val="04A0" w:firstRow="1" w:lastRow="0" w:firstColumn="1" w:lastColumn="0" w:noHBand="0" w:noVBand="1"/>
      </w:tblPr>
      <w:tblGrid>
        <w:gridCol w:w="846"/>
        <w:gridCol w:w="4394"/>
        <w:gridCol w:w="3686"/>
      </w:tblGrid>
      <w:tr w:rsidR="00DC7C64" w:rsidRPr="00D85767" w14:paraId="0ACFA3D8" w14:textId="77777777" w:rsidTr="00DC7C6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6" w:type="dxa"/>
            <w:vAlign w:val="center"/>
          </w:tcPr>
          <w:p w14:paraId="53078BF9" w14:textId="77777777" w:rsidR="00DC7C64" w:rsidRPr="00D85767" w:rsidRDefault="00DC7C64" w:rsidP="002E1D0E">
            <w:pPr>
              <w:pStyle w:val="Default"/>
              <w:tabs>
                <w:tab w:val="left" w:pos="42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85767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4394" w:type="dxa"/>
            <w:vAlign w:val="center"/>
          </w:tcPr>
          <w:p w14:paraId="6391A818" w14:textId="179242EF" w:rsidR="00DC7C64" w:rsidRPr="00EF3265" w:rsidRDefault="00DC7C64" w:rsidP="002E1D0E">
            <w:pPr>
              <w:pStyle w:val="Default"/>
              <w:tabs>
                <w:tab w:val="left" w:pos="426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EF326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ข้อมูลมรดกภูมิปัญญา</w:t>
            </w:r>
          </w:p>
        </w:tc>
        <w:tc>
          <w:tcPr>
            <w:tcW w:w="3686" w:type="dxa"/>
            <w:vAlign w:val="center"/>
          </w:tcPr>
          <w:p w14:paraId="7927E6D6" w14:textId="79B0CF83" w:rsidR="00DC7C64" w:rsidRPr="00D85767" w:rsidRDefault="00DC7C64" w:rsidP="002E1D0E">
            <w:pPr>
              <w:pStyle w:val="Default"/>
              <w:tabs>
                <w:tab w:val="left" w:pos="426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หมายเหตุ</w:t>
            </w:r>
          </w:p>
        </w:tc>
      </w:tr>
      <w:tr w:rsidR="00DC7C64" w14:paraId="256591D2" w14:textId="77777777" w:rsidTr="00DC7C6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6" w:type="dxa"/>
          </w:tcPr>
          <w:p w14:paraId="5ACD51EF" w14:textId="0A1624BC" w:rsidR="00DC7C64" w:rsidRPr="00DC7C64" w:rsidRDefault="00DC7C64" w:rsidP="00F434C8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  <w:r w:rsidRPr="00DC7C64">
              <w:rPr>
                <w:rFonts w:ascii="TH SarabunPSK" w:eastAsia="Times New Roman" w:hAnsi="TH SarabunPSK" w:cs="TH SarabunPSK" w:hint="cs"/>
                <w:b w:val="0"/>
                <w:bCs w:val="0"/>
                <w:cs/>
              </w:rPr>
              <w:t>๑</w:t>
            </w:r>
          </w:p>
        </w:tc>
        <w:tc>
          <w:tcPr>
            <w:tcW w:w="4394" w:type="dxa"/>
            <w:vAlign w:val="center"/>
          </w:tcPr>
          <w:p w14:paraId="11CD2E12" w14:textId="79E51683" w:rsidR="00DC7C64" w:rsidRPr="00DC7C64" w:rsidRDefault="00DC7C64" w:rsidP="00DC7C64">
            <w:pPr>
              <w:tabs>
                <w:tab w:val="left" w:pos="19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eastAsia="Times New Roman" w:hAnsi="TH SarabunPSK" w:cs="TH SarabunPSK"/>
              </w:rPr>
            </w:pPr>
            <w:r w:rsidRPr="003445E2">
              <w:rPr>
                <w:rFonts w:ascii="TH SarabunPSK" w:eastAsia="Times New Roman" w:hAnsi="TH SarabunPSK" w:cs="TH SarabunPSK" w:hint="cs"/>
                <w:cs/>
              </w:rPr>
              <w:t>ลำ</w:t>
            </w:r>
            <w:proofErr w:type="spellStart"/>
            <w:r w:rsidRPr="003445E2">
              <w:rPr>
                <w:rFonts w:ascii="TH SarabunPSK" w:eastAsia="Times New Roman" w:hAnsi="TH SarabunPSK" w:cs="TH SarabunPSK" w:hint="cs"/>
                <w:cs/>
              </w:rPr>
              <w:t>ผญา</w:t>
            </w:r>
            <w:proofErr w:type="spellEnd"/>
            <w:r w:rsidRPr="003445E2">
              <w:rPr>
                <w:rFonts w:ascii="TH SarabunPSK" w:eastAsia="Times New Roman" w:hAnsi="TH SarabunPSK" w:cs="TH SarabunPSK" w:hint="cs"/>
                <w:cs/>
              </w:rPr>
              <w:t xml:space="preserve">  </w:t>
            </w:r>
          </w:p>
        </w:tc>
        <w:tc>
          <w:tcPr>
            <w:tcW w:w="3686" w:type="dxa"/>
            <w:vAlign w:val="center"/>
          </w:tcPr>
          <w:p w14:paraId="3CEB2E8C" w14:textId="433DE98D" w:rsidR="00DC7C64" w:rsidRPr="00F434C8" w:rsidRDefault="00DC7C64" w:rsidP="00DC7C6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3445E2">
              <w:rPr>
                <w:rFonts w:ascii="TH SarabunPSK" w:eastAsia="Times New Roman" w:hAnsi="TH SarabunPSK" w:cs="TH SarabunPSK" w:hint="cs"/>
                <w:cs/>
              </w:rPr>
              <w:t>ขึ้นบัญชีรายการแล้วเมื่อปี พ.ศ. ๒๕๕๒</w:t>
            </w:r>
          </w:p>
        </w:tc>
      </w:tr>
      <w:tr w:rsidR="00DC7C64" w14:paraId="1A5EFE5D" w14:textId="77777777" w:rsidTr="00DC7C6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6" w:type="dxa"/>
          </w:tcPr>
          <w:p w14:paraId="56BC7821" w14:textId="1B285F4F" w:rsidR="00DC7C64" w:rsidRPr="00DC7C64" w:rsidRDefault="00DC7C64" w:rsidP="00F434C8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DC7C64">
              <w:rPr>
                <w:rFonts w:ascii="TH SarabunPSK" w:eastAsia="Times New Roman" w:hAnsi="TH SarabunPSK" w:cs="TH SarabunPSK" w:hint="cs"/>
                <w:b w:val="0"/>
                <w:bCs w:val="0"/>
                <w:cs/>
              </w:rPr>
              <w:t>๒</w:t>
            </w:r>
          </w:p>
        </w:tc>
        <w:tc>
          <w:tcPr>
            <w:tcW w:w="4394" w:type="dxa"/>
            <w:vAlign w:val="center"/>
          </w:tcPr>
          <w:p w14:paraId="1759645B" w14:textId="649DA14A" w:rsidR="00DC7C64" w:rsidRPr="00DC7C64" w:rsidRDefault="00DC7C64" w:rsidP="00DC7C64">
            <w:pPr>
              <w:tabs>
                <w:tab w:val="left" w:pos="1985"/>
              </w:tabs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eastAsia="Times New Roman" w:hAnsi="TH SarabunPSK" w:cs="TH SarabunPSK"/>
                <w:cs/>
              </w:rPr>
            </w:pPr>
            <w:r w:rsidRPr="003445E2">
              <w:rPr>
                <w:rFonts w:ascii="TH SarabunPSK" w:eastAsia="Times New Roman" w:hAnsi="TH SarabunPSK" w:cs="TH SarabunPSK" w:hint="cs"/>
                <w:cs/>
              </w:rPr>
              <w:t xml:space="preserve">การเส็งกลองจิ่ง  </w:t>
            </w:r>
          </w:p>
        </w:tc>
        <w:tc>
          <w:tcPr>
            <w:tcW w:w="3686" w:type="dxa"/>
            <w:vAlign w:val="center"/>
          </w:tcPr>
          <w:p w14:paraId="6FBC0028" w14:textId="77777777" w:rsidR="00DC7C64" w:rsidRPr="00F434C8" w:rsidRDefault="00DC7C64" w:rsidP="00DC7C6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</w:p>
        </w:tc>
      </w:tr>
      <w:tr w:rsidR="00DC7C64" w14:paraId="59A148A9" w14:textId="77777777" w:rsidTr="00DC7C6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6" w:type="dxa"/>
          </w:tcPr>
          <w:p w14:paraId="65F2A2D0" w14:textId="73DBC781" w:rsidR="00DC7C64" w:rsidRPr="00DC7C64" w:rsidRDefault="00DC7C64" w:rsidP="00F434C8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DC7C64">
              <w:rPr>
                <w:rFonts w:ascii="TH SarabunPSK" w:eastAsia="Times New Roman" w:hAnsi="TH SarabunPSK" w:cs="TH SarabunPSK" w:hint="cs"/>
                <w:b w:val="0"/>
                <w:bCs w:val="0"/>
                <w:cs/>
              </w:rPr>
              <w:t>๓</w:t>
            </w:r>
          </w:p>
        </w:tc>
        <w:tc>
          <w:tcPr>
            <w:tcW w:w="4394" w:type="dxa"/>
            <w:vAlign w:val="center"/>
          </w:tcPr>
          <w:p w14:paraId="285CF85B" w14:textId="51819520" w:rsidR="00DC7C64" w:rsidRPr="00F434C8" w:rsidRDefault="00DC7C64" w:rsidP="00DC7C6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3445E2">
              <w:rPr>
                <w:rFonts w:ascii="TH SarabunPSK" w:eastAsia="Times New Roman" w:hAnsi="TH SarabunPSK" w:cs="TH SarabunPSK" w:hint="cs"/>
                <w:cs/>
              </w:rPr>
              <w:t>เหยา</w:t>
            </w:r>
          </w:p>
        </w:tc>
        <w:tc>
          <w:tcPr>
            <w:tcW w:w="3686" w:type="dxa"/>
            <w:vAlign w:val="center"/>
          </w:tcPr>
          <w:p w14:paraId="6EAF6421" w14:textId="0E417DE9" w:rsidR="00DC7C64" w:rsidRPr="00DC7C64" w:rsidRDefault="00DC7C64" w:rsidP="00DC7C64">
            <w:pPr>
              <w:spacing w:before="12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eastAsia="Times New Roman" w:hAnsi="TH SarabunPSK" w:cs="TH SarabunPSK"/>
              </w:rPr>
            </w:pPr>
            <w:r w:rsidRPr="003445E2">
              <w:rPr>
                <w:rFonts w:ascii="TH SarabunPSK" w:eastAsia="Times New Roman" w:hAnsi="TH SarabunPSK" w:cs="TH SarabunPSK" w:hint="cs"/>
                <w:cs/>
              </w:rPr>
              <w:t>ขึ้นบัญชีรายการ ปี พ.ศ.๒๕๕๘</w:t>
            </w:r>
          </w:p>
        </w:tc>
      </w:tr>
      <w:tr w:rsidR="00DC7C64" w14:paraId="312C1DAF" w14:textId="77777777" w:rsidTr="00DC7C6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6" w:type="dxa"/>
          </w:tcPr>
          <w:p w14:paraId="3B786EB7" w14:textId="7342D0CD" w:rsidR="00DC7C64" w:rsidRPr="00DC7C64" w:rsidRDefault="00DC7C64" w:rsidP="00F434C8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  <w:r w:rsidRPr="00DC7C64">
              <w:rPr>
                <w:rFonts w:ascii="TH SarabunPSK" w:eastAsia="Times New Roman" w:hAnsi="TH SarabunPSK" w:cs="TH SarabunPSK" w:hint="cs"/>
                <w:b w:val="0"/>
                <w:bCs w:val="0"/>
                <w:cs/>
              </w:rPr>
              <w:t>๔</w:t>
            </w:r>
          </w:p>
        </w:tc>
        <w:tc>
          <w:tcPr>
            <w:tcW w:w="4394" w:type="dxa"/>
            <w:vAlign w:val="center"/>
          </w:tcPr>
          <w:p w14:paraId="163C43E4" w14:textId="6551430E" w:rsidR="00DC7C64" w:rsidRPr="00F434C8" w:rsidRDefault="00DC7C64" w:rsidP="00DC7C6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3445E2">
              <w:rPr>
                <w:rFonts w:ascii="TH SarabunPSK" w:eastAsia="Times New Roman" w:hAnsi="TH SarabunPSK" w:cs="TH SarabunPSK" w:hint="cs"/>
                <w:cs/>
              </w:rPr>
              <w:t>ภาษาบรู (ดงหลวง)</w:t>
            </w:r>
          </w:p>
        </w:tc>
        <w:tc>
          <w:tcPr>
            <w:tcW w:w="3686" w:type="dxa"/>
            <w:vAlign w:val="center"/>
          </w:tcPr>
          <w:p w14:paraId="609E3A36" w14:textId="77777777" w:rsidR="00DC7C64" w:rsidRPr="00F434C8" w:rsidRDefault="00DC7C64" w:rsidP="00DC7C6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</w:p>
        </w:tc>
      </w:tr>
      <w:tr w:rsidR="00DC7C64" w14:paraId="4BE6EE64" w14:textId="77777777" w:rsidTr="00DC7C6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6" w:type="dxa"/>
          </w:tcPr>
          <w:p w14:paraId="3E983169" w14:textId="79865037" w:rsidR="00DC7C64" w:rsidRPr="00DC7C64" w:rsidRDefault="00DC7C64" w:rsidP="00F434C8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  <w:r w:rsidRPr="00DC7C64">
              <w:rPr>
                <w:rFonts w:ascii="TH SarabunPSK" w:eastAsia="Times New Roman" w:hAnsi="TH SarabunPSK" w:cs="TH SarabunPSK" w:hint="cs"/>
                <w:b w:val="0"/>
                <w:bCs w:val="0"/>
                <w:cs/>
              </w:rPr>
              <w:t>๕</w:t>
            </w:r>
          </w:p>
        </w:tc>
        <w:tc>
          <w:tcPr>
            <w:tcW w:w="4394" w:type="dxa"/>
            <w:vAlign w:val="center"/>
          </w:tcPr>
          <w:p w14:paraId="6FAC52B9" w14:textId="30C04FE8" w:rsidR="00DC7C64" w:rsidRPr="00F434C8" w:rsidRDefault="00DC7C64" w:rsidP="00DC7C6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3445E2">
              <w:rPr>
                <w:rFonts w:ascii="TH SarabunPSK" w:eastAsia="Times New Roman" w:hAnsi="TH SarabunPSK" w:cs="TH SarabunPSK" w:hint="cs"/>
                <w:cs/>
              </w:rPr>
              <w:t>พิธีตีช้างน้ำนอง</w:t>
            </w:r>
          </w:p>
        </w:tc>
        <w:tc>
          <w:tcPr>
            <w:tcW w:w="3686" w:type="dxa"/>
            <w:vAlign w:val="center"/>
          </w:tcPr>
          <w:p w14:paraId="15968E8A" w14:textId="77777777" w:rsidR="00DC7C64" w:rsidRPr="00F434C8" w:rsidRDefault="00DC7C64" w:rsidP="00DC7C6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</w:p>
        </w:tc>
      </w:tr>
      <w:tr w:rsidR="00DC7C64" w14:paraId="412CD987" w14:textId="77777777" w:rsidTr="00DC7C6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6" w:type="dxa"/>
          </w:tcPr>
          <w:p w14:paraId="72A4D4A6" w14:textId="5CC64FEC" w:rsidR="00DC7C64" w:rsidRPr="00DC7C64" w:rsidRDefault="00DC7C64" w:rsidP="00F434C8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  <w:r w:rsidRPr="00DC7C64">
              <w:rPr>
                <w:rFonts w:ascii="TH SarabunPSK" w:eastAsia="Times New Roman" w:hAnsi="TH SarabunPSK" w:cs="TH SarabunPSK" w:hint="cs"/>
                <w:b w:val="0"/>
                <w:bCs w:val="0"/>
                <w:cs/>
              </w:rPr>
              <w:t>๖</w:t>
            </w:r>
          </w:p>
        </w:tc>
        <w:tc>
          <w:tcPr>
            <w:tcW w:w="4394" w:type="dxa"/>
            <w:vAlign w:val="center"/>
          </w:tcPr>
          <w:p w14:paraId="387EDD9D" w14:textId="3EF4E601" w:rsidR="00DC7C64" w:rsidRPr="00F434C8" w:rsidRDefault="00DC7C64" w:rsidP="00DC7C6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3445E2">
              <w:rPr>
                <w:rFonts w:ascii="TH SarabunPSK" w:eastAsia="Times New Roman" w:hAnsi="TH SarabunPSK" w:cs="TH SarabunPSK" w:hint="cs"/>
                <w:cs/>
              </w:rPr>
              <w:t>การแต่งงานแบบไทย (พิธีแต่งงานแบบผู้ไทย)</w:t>
            </w:r>
          </w:p>
        </w:tc>
        <w:tc>
          <w:tcPr>
            <w:tcW w:w="3686" w:type="dxa"/>
            <w:vAlign w:val="center"/>
          </w:tcPr>
          <w:p w14:paraId="45DCC2E0" w14:textId="3D3AF954" w:rsidR="00DC7C64" w:rsidRPr="00F434C8" w:rsidRDefault="00DC7C64" w:rsidP="00DC7C6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3445E2">
              <w:rPr>
                <w:rFonts w:ascii="TH SarabunPSK" w:eastAsia="Times New Roman" w:hAnsi="TH SarabunPSK" w:cs="TH SarabunPSK" w:hint="cs"/>
                <w:cs/>
              </w:rPr>
              <w:t>ขึ้นบัญชีรายการ ปี พ.ศ. ๒๕๕๗</w:t>
            </w:r>
          </w:p>
        </w:tc>
      </w:tr>
    </w:tbl>
    <w:p w14:paraId="595D4F21" w14:textId="1A903F24" w:rsidR="005A17B6" w:rsidRDefault="005A17B6" w:rsidP="00234987">
      <w:pPr>
        <w:pStyle w:val="Default"/>
        <w:tabs>
          <w:tab w:val="left" w:pos="426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2AD300E0" w14:textId="77777777" w:rsidR="00EA6CC6" w:rsidRDefault="00EA6CC6" w:rsidP="00234987">
      <w:pPr>
        <w:pStyle w:val="Default"/>
        <w:tabs>
          <w:tab w:val="left" w:pos="426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6BB185B8" w14:textId="77777777" w:rsidR="00F20FC4" w:rsidRPr="00183C16" w:rsidRDefault="00F20FC4" w:rsidP="005A17B6">
      <w:pPr>
        <w:pStyle w:val="Default"/>
        <w:tabs>
          <w:tab w:val="left" w:pos="426"/>
        </w:tabs>
        <w:jc w:val="thaiDistribute"/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1.6.11 </w:t>
      </w:r>
      <w:r w:rsidRPr="0069362D">
        <w:rPr>
          <w:rFonts w:ascii="TH SarabunIT๙" w:hAnsi="TH SarabunIT๙" w:cs="TH SarabunIT๙"/>
          <w:b/>
          <w:bCs/>
          <w:spacing w:val="-12"/>
          <w:sz w:val="32"/>
          <w:szCs w:val="32"/>
          <w:cs/>
        </w:rPr>
        <w:t>สถานประกอบกิจการ</w:t>
      </w:r>
      <w:r w:rsidRPr="0069362D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ที่ได้รับอนุญาตประกอบกิจการตามพระราชบัญญัติภาพยนตร์และ                 </w:t>
      </w:r>
      <w:proofErr w:type="spellStart"/>
      <w:r w:rsidRPr="0069362D">
        <w:rPr>
          <w:rFonts w:ascii="TH SarabunIT๙" w:hAnsi="TH SarabunIT๙" w:cs="TH SarabunIT๙"/>
          <w:b/>
          <w:bCs/>
          <w:sz w:val="32"/>
          <w:szCs w:val="32"/>
          <w:cs/>
        </w:rPr>
        <w:t>วีดิ</w:t>
      </w:r>
      <w:proofErr w:type="spellEnd"/>
      <w:r w:rsidRPr="0069362D">
        <w:rPr>
          <w:rFonts w:ascii="TH SarabunIT๙" w:hAnsi="TH SarabunIT๙" w:cs="TH SarabunIT๙"/>
          <w:b/>
          <w:bCs/>
          <w:sz w:val="32"/>
          <w:szCs w:val="32"/>
          <w:cs/>
        </w:rPr>
        <w:t>ทัศน์ พ.ศ. ๒๕๕๑ แยกเป็นรายอำเภอ</w:t>
      </w:r>
    </w:p>
    <w:tbl>
      <w:tblPr>
        <w:tblStyle w:val="4-1"/>
        <w:tblW w:w="9067" w:type="dxa"/>
        <w:tblLook w:val="01E0" w:firstRow="1" w:lastRow="1" w:firstColumn="1" w:lastColumn="1" w:noHBand="0" w:noVBand="0"/>
      </w:tblPr>
      <w:tblGrid>
        <w:gridCol w:w="724"/>
        <w:gridCol w:w="1681"/>
        <w:gridCol w:w="1479"/>
        <w:gridCol w:w="1356"/>
        <w:gridCol w:w="1467"/>
        <w:gridCol w:w="1306"/>
        <w:gridCol w:w="1054"/>
      </w:tblGrid>
      <w:tr w:rsidR="005A17B6" w:rsidRPr="005A17B6" w14:paraId="549661AA" w14:textId="77777777" w:rsidTr="005A17B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vAlign w:val="center"/>
          </w:tcPr>
          <w:p w14:paraId="1463D0CB" w14:textId="77777777" w:rsidR="005A17B6" w:rsidRDefault="005A17B6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cs/>
              </w:rPr>
              <w:t>ลำดับ</w:t>
            </w:r>
          </w:p>
          <w:p w14:paraId="544DB36B" w14:textId="77777777" w:rsidR="005A17B6" w:rsidRPr="005A17B6" w:rsidRDefault="005A17B6" w:rsidP="005A17B6">
            <w:pPr>
              <w:jc w:val="center"/>
              <w:rPr>
                <w:rFonts w:ascii="TH SarabunIT๙" w:hAnsi="TH SarabunIT๙" w:cs="TH SarabunIT๙"/>
                <w:color w:val="000000" w:themeColor="text1"/>
              </w:rPr>
            </w:pPr>
            <w:r w:rsidRPr="005A17B6">
              <w:rPr>
                <w:rFonts w:ascii="TH SarabunIT๙" w:hAnsi="TH SarabunIT๙" w:cs="TH SarabunIT๙"/>
                <w:color w:val="000000" w:themeColor="text1"/>
                <w:cs/>
              </w:rPr>
              <w:t>ที่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681" w:type="dxa"/>
            <w:vAlign w:val="center"/>
          </w:tcPr>
          <w:p w14:paraId="43E8E823" w14:textId="77777777" w:rsidR="005A17B6" w:rsidRPr="005A17B6" w:rsidRDefault="005A17B6" w:rsidP="00D85767">
            <w:pPr>
              <w:jc w:val="center"/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A17B6">
              <w:rPr>
                <w:rFonts w:ascii="TH SarabunIT๙" w:hAnsi="TH SarabunIT๙" w:cs="TH SarabunIT๙"/>
                <w:color w:val="000000" w:themeColor="text1"/>
                <w:cs/>
              </w:rPr>
              <w:t>อำเภอ</w:t>
            </w:r>
          </w:p>
        </w:tc>
        <w:tc>
          <w:tcPr>
            <w:tcW w:w="1479" w:type="dxa"/>
            <w:vAlign w:val="center"/>
          </w:tcPr>
          <w:p w14:paraId="591E5F81" w14:textId="77777777" w:rsidR="005A17B6" w:rsidRPr="005A17B6" w:rsidRDefault="005A17B6" w:rsidP="00D8576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  <w:cs/>
              </w:rPr>
            </w:pPr>
            <w:r w:rsidRPr="005A17B6">
              <w:rPr>
                <w:rFonts w:ascii="TH SarabunIT๙" w:hAnsi="TH SarabunIT๙" w:cs="TH SarabunIT๙"/>
                <w:color w:val="000000" w:themeColor="text1"/>
                <w:cs/>
              </w:rPr>
              <w:t>ร้านเกม/เน็ต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356" w:type="dxa"/>
            <w:vAlign w:val="center"/>
          </w:tcPr>
          <w:p w14:paraId="7D42BB11" w14:textId="77777777" w:rsidR="005A17B6" w:rsidRPr="005A17B6" w:rsidRDefault="005A17B6" w:rsidP="00D85767">
            <w:pPr>
              <w:ind w:right="-48"/>
              <w:jc w:val="center"/>
              <w:rPr>
                <w:rFonts w:ascii="TH SarabunIT๙" w:hAnsi="TH SarabunIT๙" w:cs="TH SarabunIT๙"/>
                <w:color w:val="000000" w:themeColor="text1"/>
              </w:rPr>
            </w:pPr>
            <w:r w:rsidRPr="005A17B6">
              <w:rPr>
                <w:rFonts w:ascii="TH SarabunIT๙" w:hAnsi="TH SarabunIT๙" w:cs="TH SarabunIT๙"/>
                <w:color w:val="000000" w:themeColor="text1"/>
                <w:cs/>
              </w:rPr>
              <w:t>คาราโอเกะ</w:t>
            </w:r>
          </w:p>
        </w:tc>
        <w:tc>
          <w:tcPr>
            <w:tcW w:w="1467" w:type="dxa"/>
            <w:vAlign w:val="center"/>
          </w:tcPr>
          <w:p w14:paraId="040F67E7" w14:textId="77777777" w:rsidR="005A17B6" w:rsidRPr="005A17B6" w:rsidRDefault="005A17B6" w:rsidP="00D85767">
            <w:pPr>
              <w:ind w:left="-88" w:right="-172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5A17B6">
              <w:rPr>
                <w:rFonts w:ascii="TH SarabunIT๙" w:hAnsi="TH SarabunIT๙" w:cs="TH SarabunIT๙"/>
                <w:color w:val="000000" w:themeColor="text1"/>
                <w:cs/>
              </w:rPr>
              <w:t>เช่า/จำหน่าย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306" w:type="dxa"/>
            <w:vAlign w:val="center"/>
          </w:tcPr>
          <w:p w14:paraId="5E11AB9C" w14:textId="77777777" w:rsidR="005A17B6" w:rsidRPr="005A17B6" w:rsidRDefault="005A17B6" w:rsidP="00D85767">
            <w:pPr>
              <w:ind w:left="-101" w:right="-136"/>
              <w:jc w:val="center"/>
              <w:rPr>
                <w:rFonts w:ascii="TH SarabunIT๙" w:hAnsi="TH SarabunIT๙" w:cs="TH SarabunIT๙"/>
                <w:color w:val="000000" w:themeColor="text1"/>
              </w:rPr>
            </w:pPr>
            <w:r w:rsidRPr="005A17B6">
              <w:rPr>
                <w:rFonts w:ascii="TH SarabunIT๙" w:hAnsi="TH SarabunIT๙" w:cs="TH SarabunIT๙"/>
                <w:color w:val="000000" w:themeColor="text1"/>
                <w:cs/>
              </w:rPr>
              <w:t>โรงภาพยนตร์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054" w:type="dxa"/>
            <w:vAlign w:val="center"/>
          </w:tcPr>
          <w:p w14:paraId="66F15D55" w14:textId="77777777" w:rsidR="005A17B6" w:rsidRPr="005A17B6" w:rsidRDefault="005A17B6" w:rsidP="00D85767">
            <w:pPr>
              <w:jc w:val="center"/>
              <w:rPr>
                <w:rFonts w:ascii="TH SarabunIT๙" w:hAnsi="TH SarabunIT๙" w:cs="TH SarabunIT๙"/>
                <w:color w:val="000000" w:themeColor="text1"/>
              </w:rPr>
            </w:pPr>
            <w:r w:rsidRPr="005A17B6">
              <w:rPr>
                <w:rFonts w:ascii="TH SarabunIT๙" w:hAnsi="TH SarabunIT๙" w:cs="TH SarabunIT๙"/>
                <w:color w:val="000000" w:themeColor="text1"/>
                <w:cs/>
              </w:rPr>
              <w:t>รวม</w:t>
            </w:r>
          </w:p>
        </w:tc>
      </w:tr>
      <w:tr w:rsidR="005A17B6" w:rsidRPr="00183C16" w14:paraId="73961067" w14:textId="77777777" w:rsidTr="005A17B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</w:tcPr>
          <w:p w14:paraId="282DA428" w14:textId="77777777" w:rsidR="005A17B6" w:rsidRPr="005A17B6" w:rsidRDefault="005A17B6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  <w:r w:rsidRPr="005A17B6">
              <w:rPr>
                <w:rFonts w:ascii="TH SarabunIT๙" w:hAnsi="TH SarabunIT๙" w:cs="TH SarabunIT๙"/>
                <w:b w:val="0"/>
                <w:bCs w:val="0"/>
                <w:cs/>
              </w:rPr>
              <w:t>๑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681" w:type="dxa"/>
          </w:tcPr>
          <w:p w14:paraId="79FF4D7F" w14:textId="77777777" w:rsidR="005A17B6" w:rsidRPr="00183C16" w:rsidRDefault="005A17B6" w:rsidP="00D85767">
            <w:pPr>
              <w:ind w:left="-41" w:right="-124"/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เมืองมุกดาหาร</w:t>
            </w:r>
          </w:p>
        </w:tc>
        <w:tc>
          <w:tcPr>
            <w:tcW w:w="1479" w:type="dxa"/>
          </w:tcPr>
          <w:p w14:paraId="524CFF77" w14:textId="77777777" w:rsidR="005A17B6" w:rsidRPr="00183C16" w:rsidRDefault="005A17B6" w:rsidP="00D857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13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356" w:type="dxa"/>
          </w:tcPr>
          <w:p w14:paraId="6EF15BA8" w14:textId="77777777" w:rsidR="005A17B6" w:rsidRPr="00183C16" w:rsidRDefault="005A17B6" w:rsidP="00D85767">
            <w:pPr>
              <w:jc w:val="center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19</w:t>
            </w:r>
          </w:p>
        </w:tc>
        <w:tc>
          <w:tcPr>
            <w:tcW w:w="1467" w:type="dxa"/>
          </w:tcPr>
          <w:p w14:paraId="3C563DA8" w14:textId="77777777" w:rsidR="005A17B6" w:rsidRPr="00183C16" w:rsidRDefault="005A17B6" w:rsidP="00D857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10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306" w:type="dxa"/>
          </w:tcPr>
          <w:p w14:paraId="53883929" w14:textId="77777777" w:rsidR="005A17B6" w:rsidRPr="00183C16" w:rsidRDefault="005A17B6" w:rsidP="00D85767">
            <w:pPr>
              <w:jc w:val="center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4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054" w:type="dxa"/>
          </w:tcPr>
          <w:p w14:paraId="2C05BFA6" w14:textId="77777777" w:rsidR="005A17B6" w:rsidRPr="005A17B6" w:rsidRDefault="005A17B6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5A17B6">
              <w:rPr>
                <w:rFonts w:ascii="TH SarabunIT๙" w:hAnsi="TH SarabunIT๙" w:cs="TH SarabunIT๙" w:hint="cs"/>
                <w:b w:val="0"/>
                <w:bCs w:val="0"/>
                <w:cs/>
              </w:rPr>
              <w:t>46</w:t>
            </w:r>
          </w:p>
        </w:tc>
      </w:tr>
      <w:tr w:rsidR="005A17B6" w:rsidRPr="00183C16" w14:paraId="3A830744" w14:textId="77777777" w:rsidTr="005A17B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shd w:val="clear" w:color="auto" w:fill="auto"/>
          </w:tcPr>
          <w:p w14:paraId="5F003C19" w14:textId="77777777" w:rsidR="005A17B6" w:rsidRPr="005A17B6" w:rsidRDefault="005A17B6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  <w:r w:rsidRPr="005A17B6">
              <w:rPr>
                <w:rFonts w:ascii="TH SarabunIT๙" w:hAnsi="TH SarabunIT๙" w:cs="TH SarabunIT๙"/>
                <w:b w:val="0"/>
                <w:bCs w:val="0"/>
                <w:cs/>
              </w:rPr>
              <w:t>๒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681" w:type="dxa"/>
            <w:shd w:val="clear" w:color="auto" w:fill="auto"/>
          </w:tcPr>
          <w:p w14:paraId="270E6E84" w14:textId="77777777" w:rsidR="005A17B6" w:rsidRPr="00183C16" w:rsidRDefault="005A17B6" w:rsidP="00D85767">
            <w:pPr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คำชะอี</w:t>
            </w:r>
          </w:p>
        </w:tc>
        <w:tc>
          <w:tcPr>
            <w:tcW w:w="1479" w:type="dxa"/>
            <w:shd w:val="clear" w:color="auto" w:fill="auto"/>
          </w:tcPr>
          <w:p w14:paraId="6FB272DA" w14:textId="77777777" w:rsidR="005A17B6" w:rsidRPr="00183C16" w:rsidRDefault="005A17B6" w:rsidP="00D857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/>
              </w:rPr>
              <w:t>8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356" w:type="dxa"/>
            <w:shd w:val="clear" w:color="auto" w:fill="auto"/>
          </w:tcPr>
          <w:p w14:paraId="2BECF82D" w14:textId="77777777" w:rsidR="005A17B6" w:rsidRPr="00183C16" w:rsidRDefault="005A17B6" w:rsidP="00D85767">
            <w:pPr>
              <w:jc w:val="center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/>
              </w:rPr>
              <w:t>10</w:t>
            </w:r>
          </w:p>
        </w:tc>
        <w:tc>
          <w:tcPr>
            <w:tcW w:w="1467" w:type="dxa"/>
            <w:shd w:val="clear" w:color="auto" w:fill="auto"/>
          </w:tcPr>
          <w:p w14:paraId="3CF9AE3D" w14:textId="77777777" w:rsidR="005A17B6" w:rsidRPr="00183C16" w:rsidRDefault="005A17B6" w:rsidP="00D857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/>
              </w:rPr>
              <w:t>3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306" w:type="dxa"/>
            <w:shd w:val="clear" w:color="auto" w:fill="auto"/>
          </w:tcPr>
          <w:p w14:paraId="519E3679" w14:textId="77777777" w:rsidR="005A17B6" w:rsidRPr="00183C16" w:rsidRDefault="005A17B6" w:rsidP="00D85767">
            <w:pPr>
              <w:jc w:val="center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-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054" w:type="dxa"/>
            <w:shd w:val="clear" w:color="auto" w:fill="auto"/>
          </w:tcPr>
          <w:p w14:paraId="3D9C9168" w14:textId="77777777" w:rsidR="005A17B6" w:rsidRPr="005A17B6" w:rsidRDefault="005A17B6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>
              <w:rPr>
                <w:rFonts w:ascii="TH SarabunIT๙" w:hAnsi="TH SarabunIT๙" w:cs="TH SarabunIT๙" w:hint="cs"/>
                <w:b w:val="0"/>
                <w:bCs w:val="0"/>
                <w:cs/>
              </w:rPr>
              <w:t>21</w:t>
            </w:r>
          </w:p>
        </w:tc>
      </w:tr>
      <w:tr w:rsidR="005A17B6" w:rsidRPr="00183C16" w14:paraId="6F81181D" w14:textId="77777777" w:rsidTr="005A17B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</w:tcPr>
          <w:p w14:paraId="4FBA964A" w14:textId="77777777" w:rsidR="005A17B6" w:rsidRPr="005A17B6" w:rsidRDefault="005A17B6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  <w:r w:rsidRPr="005A17B6">
              <w:rPr>
                <w:rFonts w:ascii="TH SarabunIT๙" w:hAnsi="TH SarabunIT๙" w:cs="TH SarabunIT๙"/>
                <w:b w:val="0"/>
                <w:bCs w:val="0"/>
                <w:cs/>
              </w:rPr>
              <w:t>๓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681" w:type="dxa"/>
          </w:tcPr>
          <w:p w14:paraId="442485E0" w14:textId="77777777" w:rsidR="005A17B6" w:rsidRPr="00183C16" w:rsidRDefault="005A17B6" w:rsidP="00D85767">
            <w:pPr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ดอนตาล</w:t>
            </w:r>
          </w:p>
        </w:tc>
        <w:tc>
          <w:tcPr>
            <w:tcW w:w="1479" w:type="dxa"/>
          </w:tcPr>
          <w:p w14:paraId="4830B8EB" w14:textId="77777777" w:rsidR="005A17B6" w:rsidRPr="00183C16" w:rsidRDefault="005A17B6" w:rsidP="00D857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3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356" w:type="dxa"/>
          </w:tcPr>
          <w:p w14:paraId="1032E159" w14:textId="77777777" w:rsidR="005A17B6" w:rsidRPr="00183C16" w:rsidRDefault="005A17B6" w:rsidP="00D85767">
            <w:pPr>
              <w:jc w:val="center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1</w:t>
            </w:r>
          </w:p>
        </w:tc>
        <w:tc>
          <w:tcPr>
            <w:tcW w:w="1467" w:type="dxa"/>
          </w:tcPr>
          <w:p w14:paraId="0AFBBBDF" w14:textId="77777777" w:rsidR="005A17B6" w:rsidRPr="00183C16" w:rsidRDefault="005A17B6" w:rsidP="00D857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-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306" w:type="dxa"/>
          </w:tcPr>
          <w:p w14:paraId="766317C0" w14:textId="77777777" w:rsidR="005A17B6" w:rsidRPr="00183C16" w:rsidRDefault="005A17B6" w:rsidP="00D85767">
            <w:pPr>
              <w:jc w:val="center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1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054" w:type="dxa"/>
          </w:tcPr>
          <w:p w14:paraId="5293145D" w14:textId="77777777" w:rsidR="005A17B6" w:rsidRPr="005A17B6" w:rsidRDefault="005A17B6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>
              <w:rPr>
                <w:rFonts w:ascii="TH SarabunIT๙" w:hAnsi="TH SarabunIT๙" w:cs="TH SarabunIT๙" w:hint="cs"/>
                <w:b w:val="0"/>
                <w:bCs w:val="0"/>
                <w:cs/>
              </w:rPr>
              <w:t>5</w:t>
            </w:r>
          </w:p>
        </w:tc>
      </w:tr>
      <w:tr w:rsidR="005A17B6" w:rsidRPr="00183C16" w14:paraId="574A820E" w14:textId="77777777" w:rsidTr="005A17B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shd w:val="clear" w:color="auto" w:fill="auto"/>
          </w:tcPr>
          <w:p w14:paraId="4686F2B1" w14:textId="77777777" w:rsidR="005A17B6" w:rsidRPr="005A17B6" w:rsidRDefault="005A17B6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  <w:r w:rsidRPr="005A17B6">
              <w:rPr>
                <w:rFonts w:ascii="TH SarabunIT๙" w:hAnsi="TH SarabunIT๙" w:cs="TH SarabunIT๙"/>
                <w:b w:val="0"/>
                <w:bCs w:val="0"/>
                <w:cs/>
              </w:rPr>
              <w:t>๔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681" w:type="dxa"/>
            <w:shd w:val="clear" w:color="auto" w:fill="auto"/>
          </w:tcPr>
          <w:p w14:paraId="42194857" w14:textId="77777777" w:rsidR="005A17B6" w:rsidRPr="00183C16" w:rsidRDefault="005A17B6" w:rsidP="00D85767">
            <w:pPr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นิคมคำสร้อย</w:t>
            </w:r>
          </w:p>
        </w:tc>
        <w:tc>
          <w:tcPr>
            <w:tcW w:w="1479" w:type="dxa"/>
            <w:shd w:val="clear" w:color="auto" w:fill="auto"/>
          </w:tcPr>
          <w:p w14:paraId="5EF91BDA" w14:textId="77777777" w:rsidR="005A17B6" w:rsidRPr="00183C16" w:rsidRDefault="005A17B6" w:rsidP="00D857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4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356" w:type="dxa"/>
            <w:shd w:val="clear" w:color="auto" w:fill="auto"/>
          </w:tcPr>
          <w:p w14:paraId="15AE69C4" w14:textId="77777777" w:rsidR="005A17B6" w:rsidRPr="00183C16" w:rsidRDefault="005A17B6" w:rsidP="00D85767">
            <w:pPr>
              <w:jc w:val="center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4</w:t>
            </w:r>
          </w:p>
        </w:tc>
        <w:tc>
          <w:tcPr>
            <w:tcW w:w="1467" w:type="dxa"/>
            <w:shd w:val="clear" w:color="auto" w:fill="auto"/>
          </w:tcPr>
          <w:p w14:paraId="5F1C496F" w14:textId="77777777" w:rsidR="005A17B6" w:rsidRPr="00183C16" w:rsidRDefault="005A17B6" w:rsidP="00D857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-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306" w:type="dxa"/>
            <w:shd w:val="clear" w:color="auto" w:fill="auto"/>
          </w:tcPr>
          <w:p w14:paraId="5B3A213B" w14:textId="77777777" w:rsidR="005A17B6" w:rsidRPr="00183C16" w:rsidRDefault="005A17B6" w:rsidP="00D85767">
            <w:pPr>
              <w:jc w:val="center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-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054" w:type="dxa"/>
            <w:shd w:val="clear" w:color="auto" w:fill="auto"/>
          </w:tcPr>
          <w:p w14:paraId="6019C294" w14:textId="77777777" w:rsidR="005A17B6" w:rsidRPr="005A17B6" w:rsidRDefault="005A17B6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5A17B6">
              <w:rPr>
                <w:rFonts w:ascii="TH SarabunIT๙" w:hAnsi="TH SarabunIT๙" w:cs="TH SarabunIT๙" w:hint="cs"/>
                <w:b w:val="0"/>
                <w:bCs w:val="0"/>
                <w:cs/>
              </w:rPr>
              <w:t>8</w:t>
            </w:r>
          </w:p>
        </w:tc>
      </w:tr>
      <w:tr w:rsidR="005A17B6" w:rsidRPr="00183C16" w14:paraId="175171D8" w14:textId="77777777" w:rsidTr="005A17B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</w:tcPr>
          <w:p w14:paraId="606C2834" w14:textId="77777777" w:rsidR="005A17B6" w:rsidRPr="005A17B6" w:rsidRDefault="005A17B6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  <w:r w:rsidRPr="005A17B6">
              <w:rPr>
                <w:rFonts w:ascii="TH SarabunIT๙" w:hAnsi="TH SarabunIT๙" w:cs="TH SarabunIT๙"/>
                <w:b w:val="0"/>
                <w:bCs w:val="0"/>
                <w:cs/>
              </w:rPr>
              <w:t>๕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681" w:type="dxa"/>
          </w:tcPr>
          <w:p w14:paraId="304F39EB" w14:textId="77777777" w:rsidR="005A17B6" w:rsidRPr="00183C16" w:rsidRDefault="005A17B6" w:rsidP="00D85767">
            <w:pPr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ดงหลวง</w:t>
            </w:r>
          </w:p>
        </w:tc>
        <w:tc>
          <w:tcPr>
            <w:tcW w:w="1479" w:type="dxa"/>
          </w:tcPr>
          <w:p w14:paraId="6A6DBCD8" w14:textId="77777777" w:rsidR="005A17B6" w:rsidRPr="00183C16" w:rsidRDefault="005A17B6" w:rsidP="00D857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3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356" w:type="dxa"/>
          </w:tcPr>
          <w:p w14:paraId="0EF28775" w14:textId="77777777" w:rsidR="005A17B6" w:rsidRPr="00183C16" w:rsidRDefault="005A17B6" w:rsidP="00D85767">
            <w:pPr>
              <w:jc w:val="center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6</w:t>
            </w:r>
          </w:p>
        </w:tc>
        <w:tc>
          <w:tcPr>
            <w:tcW w:w="1467" w:type="dxa"/>
          </w:tcPr>
          <w:p w14:paraId="094356F1" w14:textId="77777777" w:rsidR="005A17B6" w:rsidRPr="00183C16" w:rsidRDefault="005A17B6" w:rsidP="00D857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2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306" w:type="dxa"/>
          </w:tcPr>
          <w:p w14:paraId="776B214E" w14:textId="77777777" w:rsidR="005A17B6" w:rsidRPr="00183C16" w:rsidRDefault="005A17B6" w:rsidP="00D85767">
            <w:pPr>
              <w:jc w:val="center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-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054" w:type="dxa"/>
          </w:tcPr>
          <w:p w14:paraId="63E9B1A8" w14:textId="77777777" w:rsidR="005A17B6" w:rsidRPr="005A17B6" w:rsidRDefault="005A17B6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5A17B6">
              <w:rPr>
                <w:rFonts w:ascii="TH SarabunIT๙" w:hAnsi="TH SarabunIT๙" w:cs="TH SarabunIT๙" w:hint="cs"/>
                <w:b w:val="0"/>
                <w:bCs w:val="0"/>
                <w:cs/>
              </w:rPr>
              <w:t>11</w:t>
            </w:r>
          </w:p>
        </w:tc>
      </w:tr>
      <w:tr w:rsidR="005A17B6" w:rsidRPr="00183C16" w14:paraId="71A59AAB" w14:textId="77777777" w:rsidTr="005A17B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shd w:val="clear" w:color="auto" w:fill="auto"/>
          </w:tcPr>
          <w:p w14:paraId="2A892FF4" w14:textId="77777777" w:rsidR="005A17B6" w:rsidRPr="005A17B6" w:rsidRDefault="005A17B6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  <w:r w:rsidRPr="005A17B6">
              <w:rPr>
                <w:rFonts w:ascii="TH SarabunIT๙" w:hAnsi="TH SarabunIT๙" w:cs="TH SarabunIT๙"/>
                <w:b w:val="0"/>
                <w:bCs w:val="0"/>
                <w:cs/>
              </w:rPr>
              <w:t>๖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681" w:type="dxa"/>
            <w:shd w:val="clear" w:color="auto" w:fill="auto"/>
          </w:tcPr>
          <w:p w14:paraId="6C017E3A" w14:textId="77777777" w:rsidR="005A17B6" w:rsidRPr="00183C16" w:rsidRDefault="005A17B6" w:rsidP="00D85767">
            <w:pPr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หว้านใหญ่</w:t>
            </w:r>
          </w:p>
        </w:tc>
        <w:tc>
          <w:tcPr>
            <w:tcW w:w="1479" w:type="dxa"/>
            <w:shd w:val="clear" w:color="auto" w:fill="auto"/>
          </w:tcPr>
          <w:p w14:paraId="10546811" w14:textId="77777777" w:rsidR="005A17B6" w:rsidRPr="00183C16" w:rsidRDefault="005A17B6" w:rsidP="00D857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2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356" w:type="dxa"/>
            <w:shd w:val="clear" w:color="auto" w:fill="auto"/>
          </w:tcPr>
          <w:p w14:paraId="1129045C" w14:textId="77777777" w:rsidR="005A17B6" w:rsidRPr="00183C16" w:rsidRDefault="005A17B6" w:rsidP="00D85767">
            <w:pPr>
              <w:jc w:val="center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1</w:t>
            </w:r>
          </w:p>
        </w:tc>
        <w:tc>
          <w:tcPr>
            <w:tcW w:w="1467" w:type="dxa"/>
            <w:shd w:val="clear" w:color="auto" w:fill="auto"/>
          </w:tcPr>
          <w:p w14:paraId="6D98E907" w14:textId="77777777" w:rsidR="005A17B6" w:rsidRPr="00183C16" w:rsidRDefault="005A17B6" w:rsidP="00D8576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2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306" w:type="dxa"/>
            <w:shd w:val="clear" w:color="auto" w:fill="auto"/>
          </w:tcPr>
          <w:p w14:paraId="1E30A6CF" w14:textId="77777777" w:rsidR="005A17B6" w:rsidRPr="00183C16" w:rsidRDefault="005A17B6" w:rsidP="00D85767">
            <w:pPr>
              <w:jc w:val="center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-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054" w:type="dxa"/>
            <w:shd w:val="clear" w:color="auto" w:fill="auto"/>
          </w:tcPr>
          <w:p w14:paraId="4B7C1104" w14:textId="77777777" w:rsidR="005A17B6" w:rsidRPr="005A17B6" w:rsidRDefault="005A17B6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5A17B6">
              <w:rPr>
                <w:rFonts w:ascii="TH SarabunIT๙" w:hAnsi="TH SarabunIT๙" w:cs="TH SarabunIT๙" w:hint="cs"/>
                <w:b w:val="0"/>
                <w:bCs w:val="0"/>
                <w:cs/>
              </w:rPr>
              <w:t>5</w:t>
            </w:r>
          </w:p>
        </w:tc>
      </w:tr>
      <w:tr w:rsidR="005A17B6" w:rsidRPr="00183C16" w14:paraId="15CA8BD2" w14:textId="77777777" w:rsidTr="005A17B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tcBorders>
              <w:bottom w:val="single" w:sz="4" w:space="0" w:color="8EAADB" w:themeColor="accent1" w:themeTint="99"/>
            </w:tcBorders>
          </w:tcPr>
          <w:p w14:paraId="792B989D" w14:textId="77777777" w:rsidR="005A17B6" w:rsidRPr="005A17B6" w:rsidRDefault="005A17B6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5A17B6">
              <w:rPr>
                <w:rFonts w:ascii="TH SarabunIT๙" w:hAnsi="TH SarabunIT๙" w:cs="TH SarabunIT๙"/>
                <w:b w:val="0"/>
                <w:bCs w:val="0"/>
                <w:cs/>
              </w:rPr>
              <w:t>๗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681" w:type="dxa"/>
            <w:tcBorders>
              <w:bottom w:val="single" w:sz="4" w:space="0" w:color="8EAADB" w:themeColor="accent1" w:themeTint="99"/>
            </w:tcBorders>
          </w:tcPr>
          <w:p w14:paraId="188AC10A" w14:textId="77777777" w:rsidR="005A17B6" w:rsidRPr="00183C16" w:rsidRDefault="005A17B6" w:rsidP="00D85767">
            <w:pPr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หนองสูง</w:t>
            </w:r>
          </w:p>
        </w:tc>
        <w:tc>
          <w:tcPr>
            <w:tcW w:w="1479" w:type="dxa"/>
            <w:tcBorders>
              <w:bottom w:val="single" w:sz="4" w:space="0" w:color="8EAADB" w:themeColor="accent1" w:themeTint="99"/>
            </w:tcBorders>
          </w:tcPr>
          <w:p w14:paraId="1E1C55CE" w14:textId="77777777" w:rsidR="005A17B6" w:rsidRPr="00183C16" w:rsidRDefault="005A17B6" w:rsidP="00D857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4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356" w:type="dxa"/>
            <w:tcBorders>
              <w:bottom w:val="single" w:sz="4" w:space="0" w:color="8EAADB" w:themeColor="accent1" w:themeTint="99"/>
            </w:tcBorders>
          </w:tcPr>
          <w:p w14:paraId="40148A04" w14:textId="77777777" w:rsidR="005A17B6" w:rsidRPr="00183C16" w:rsidRDefault="005A17B6" w:rsidP="00D85767">
            <w:pPr>
              <w:jc w:val="center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3</w:t>
            </w:r>
          </w:p>
        </w:tc>
        <w:tc>
          <w:tcPr>
            <w:tcW w:w="1467" w:type="dxa"/>
            <w:tcBorders>
              <w:bottom w:val="single" w:sz="4" w:space="0" w:color="8EAADB" w:themeColor="accent1" w:themeTint="99"/>
            </w:tcBorders>
          </w:tcPr>
          <w:p w14:paraId="6EFF8E8C" w14:textId="77777777" w:rsidR="005A17B6" w:rsidRPr="00183C16" w:rsidRDefault="005A17B6" w:rsidP="00D857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1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306" w:type="dxa"/>
            <w:tcBorders>
              <w:bottom w:val="single" w:sz="4" w:space="0" w:color="8EAADB" w:themeColor="accent1" w:themeTint="99"/>
            </w:tcBorders>
          </w:tcPr>
          <w:p w14:paraId="5D0C7B8E" w14:textId="77777777" w:rsidR="005A17B6" w:rsidRPr="00183C16" w:rsidRDefault="005A17B6" w:rsidP="00D85767">
            <w:pPr>
              <w:jc w:val="center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-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054" w:type="dxa"/>
            <w:tcBorders>
              <w:bottom w:val="single" w:sz="4" w:space="0" w:color="8EAADB" w:themeColor="accent1" w:themeTint="99"/>
            </w:tcBorders>
          </w:tcPr>
          <w:p w14:paraId="42ECE99A" w14:textId="77777777" w:rsidR="005A17B6" w:rsidRPr="005A17B6" w:rsidRDefault="005A17B6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5A17B6">
              <w:rPr>
                <w:rFonts w:ascii="TH SarabunIT๙" w:hAnsi="TH SarabunIT๙" w:cs="TH SarabunIT๙" w:hint="cs"/>
                <w:b w:val="0"/>
                <w:bCs w:val="0"/>
                <w:cs/>
              </w:rPr>
              <w:t>8</w:t>
            </w:r>
          </w:p>
        </w:tc>
      </w:tr>
      <w:tr w:rsidR="005A17B6" w:rsidRPr="00183C16" w14:paraId="77A86D0B" w14:textId="77777777" w:rsidTr="005A17B6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gridSpan w:val="2"/>
            <w:tcBorders>
              <w:top w:val="single" w:sz="4" w:space="0" w:color="8EAADB" w:themeColor="accent1" w:themeTint="99"/>
              <w:bottom w:val="double" w:sz="4" w:space="0" w:color="4472C4" w:themeColor="accent1"/>
            </w:tcBorders>
            <w:shd w:val="clear" w:color="auto" w:fill="auto"/>
          </w:tcPr>
          <w:p w14:paraId="1662A6B9" w14:textId="77777777" w:rsidR="005A17B6" w:rsidRPr="00183C16" w:rsidRDefault="005A17B6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183C16">
              <w:rPr>
                <w:rFonts w:ascii="TH SarabunIT๙" w:hAnsi="TH SarabunIT๙" w:cs="TH SarabunIT๙"/>
                <w:b w:val="0"/>
                <w:bCs w:val="0"/>
                <w:cs/>
              </w:rPr>
              <w:t>รวม</w:t>
            </w:r>
            <w:r>
              <w:rPr>
                <w:rFonts w:ascii="TH SarabunIT๙" w:hAnsi="TH SarabunIT๙" w:cs="TH SarabunIT๙" w:hint="cs"/>
                <w:b w:val="0"/>
                <w:bCs w:val="0"/>
                <w:cs/>
              </w:rPr>
              <w:t>ทั้งสิ้น</w:t>
            </w:r>
            <w:r w:rsidRPr="00183C16">
              <w:rPr>
                <w:rFonts w:ascii="TH SarabunIT๙" w:hAnsi="TH SarabunIT๙" w:cs="TH SarabunIT๙"/>
                <w:b w:val="0"/>
                <w:bCs w:val="0"/>
                <w:cs/>
              </w:rPr>
              <w:t>*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479" w:type="dxa"/>
            <w:tcBorders>
              <w:top w:val="single" w:sz="4" w:space="0" w:color="8EAADB" w:themeColor="accent1" w:themeTint="99"/>
              <w:bottom w:val="double" w:sz="4" w:space="0" w:color="4472C4" w:themeColor="accent1"/>
            </w:tcBorders>
            <w:shd w:val="clear" w:color="auto" w:fill="auto"/>
          </w:tcPr>
          <w:p w14:paraId="61A2B9DB" w14:textId="77777777" w:rsidR="005A17B6" w:rsidRPr="00183C16" w:rsidRDefault="005A17B6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>
              <w:rPr>
                <w:rFonts w:ascii="TH SarabunIT๙" w:hAnsi="TH SarabunIT๙" w:cs="TH SarabunIT๙" w:hint="cs"/>
                <w:b w:val="0"/>
                <w:bCs w:val="0"/>
                <w:cs/>
              </w:rPr>
              <w:t>37</w:t>
            </w:r>
          </w:p>
        </w:tc>
        <w:tc>
          <w:tcPr>
            <w:tcW w:w="1356" w:type="dxa"/>
            <w:tcBorders>
              <w:top w:val="single" w:sz="4" w:space="0" w:color="8EAADB" w:themeColor="accent1" w:themeTint="99"/>
              <w:bottom w:val="double" w:sz="4" w:space="0" w:color="4472C4" w:themeColor="accent1"/>
            </w:tcBorders>
            <w:shd w:val="clear" w:color="auto" w:fill="auto"/>
          </w:tcPr>
          <w:p w14:paraId="3AC0FEAB" w14:textId="77777777" w:rsidR="005A17B6" w:rsidRPr="00183C16" w:rsidRDefault="005A17B6" w:rsidP="00D85767">
            <w:pPr>
              <w:jc w:val="center"/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>
              <w:rPr>
                <w:rFonts w:ascii="TH SarabunIT๙" w:hAnsi="TH SarabunIT๙" w:cs="TH SarabunIT๙" w:hint="cs"/>
                <w:b w:val="0"/>
                <w:bCs w:val="0"/>
                <w:cs/>
              </w:rPr>
              <w:t>44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467" w:type="dxa"/>
            <w:tcBorders>
              <w:top w:val="single" w:sz="4" w:space="0" w:color="8EAADB" w:themeColor="accent1" w:themeTint="99"/>
              <w:bottom w:val="double" w:sz="4" w:space="0" w:color="4472C4" w:themeColor="accent1"/>
            </w:tcBorders>
            <w:shd w:val="clear" w:color="auto" w:fill="auto"/>
          </w:tcPr>
          <w:p w14:paraId="18F6C67B" w14:textId="77777777" w:rsidR="005A17B6" w:rsidRPr="00183C16" w:rsidRDefault="005A17B6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>
              <w:rPr>
                <w:rFonts w:ascii="TH SarabunIT๙" w:hAnsi="TH SarabunIT๙" w:cs="TH SarabunIT๙" w:hint="cs"/>
                <w:b w:val="0"/>
                <w:bCs w:val="0"/>
                <w:cs/>
              </w:rPr>
              <w:t>18</w:t>
            </w:r>
          </w:p>
        </w:tc>
        <w:tc>
          <w:tcPr>
            <w:tcW w:w="1306" w:type="dxa"/>
            <w:tcBorders>
              <w:top w:val="single" w:sz="4" w:space="0" w:color="8EAADB" w:themeColor="accent1" w:themeTint="99"/>
              <w:bottom w:val="double" w:sz="4" w:space="0" w:color="4472C4" w:themeColor="accent1"/>
            </w:tcBorders>
            <w:shd w:val="clear" w:color="auto" w:fill="auto"/>
          </w:tcPr>
          <w:p w14:paraId="4E2926CA" w14:textId="77777777" w:rsidR="005A17B6" w:rsidRPr="00183C16" w:rsidRDefault="005A17B6" w:rsidP="00D85767">
            <w:pPr>
              <w:jc w:val="center"/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>
              <w:rPr>
                <w:rFonts w:ascii="TH SarabunIT๙" w:hAnsi="TH SarabunIT๙" w:cs="TH SarabunIT๙" w:hint="cs"/>
                <w:b w:val="0"/>
                <w:bCs w:val="0"/>
                <w:cs/>
              </w:rPr>
              <w:t>5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054" w:type="dxa"/>
            <w:tcBorders>
              <w:top w:val="single" w:sz="4" w:space="0" w:color="8EAADB" w:themeColor="accent1" w:themeTint="99"/>
              <w:bottom w:val="double" w:sz="4" w:space="0" w:color="4472C4" w:themeColor="accent1"/>
            </w:tcBorders>
            <w:shd w:val="clear" w:color="auto" w:fill="auto"/>
          </w:tcPr>
          <w:p w14:paraId="1BC1DF83" w14:textId="77777777" w:rsidR="005A17B6" w:rsidRPr="00183C16" w:rsidRDefault="005A17B6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>
              <w:rPr>
                <w:rFonts w:ascii="TH SarabunIT๙" w:hAnsi="TH SarabunIT๙" w:cs="TH SarabunIT๙" w:hint="cs"/>
                <w:b w:val="0"/>
                <w:bCs w:val="0"/>
                <w:cs/>
              </w:rPr>
              <w:t>104</w:t>
            </w:r>
          </w:p>
        </w:tc>
      </w:tr>
    </w:tbl>
    <w:p w14:paraId="136C31A4" w14:textId="77777777" w:rsidR="00F20FC4" w:rsidRPr="00183C16" w:rsidRDefault="00F20FC4" w:rsidP="00F20FC4">
      <w:pPr>
        <w:ind w:firstLine="425"/>
        <w:jc w:val="right"/>
        <w:rPr>
          <w:rFonts w:ascii="TH SarabunIT๙" w:hAnsi="TH SarabunIT๙" w:cs="TH SarabunIT๙"/>
          <w:cs/>
        </w:rPr>
      </w:pPr>
      <w:r w:rsidRPr="00183C16">
        <w:rPr>
          <w:rFonts w:ascii="TH SarabunIT๙" w:hAnsi="TH SarabunIT๙" w:cs="TH SarabunIT๙"/>
          <w:cs/>
        </w:rPr>
        <w:t>*ข้อมูล ณ วันที่</w:t>
      </w:r>
      <w:r w:rsidRPr="00183C16">
        <w:rPr>
          <w:rFonts w:ascii="TH SarabunIT๙" w:hAnsi="TH SarabunIT๙" w:cs="TH SarabunIT๙"/>
        </w:rPr>
        <w:t xml:space="preserve"> </w:t>
      </w:r>
      <w:r w:rsidR="005A17B6">
        <w:rPr>
          <w:rFonts w:ascii="TH SarabunIT๙" w:hAnsi="TH SarabunIT๙" w:cs="TH SarabunIT๙" w:hint="cs"/>
          <w:cs/>
        </w:rPr>
        <w:t>27 พฤศจิกายน</w:t>
      </w:r>
      <w:r w:rsidRPr="00183C16">
        <w:rPr>
          <w:rFonts w:ascii="TH SarabunIT๙" w:hAnsi="TH SarabunIT๙" w:cs="TH SarabunIT๙"/>
          <w:cs/>
        </w:rPr>
        <w:t xml:space="preserve"> 2562</w:t>
      </w:r>
    </w:p>
    <w:p w14:paraId="38B910C2" w14:textId="77777777" w:rsidR="00F20FC4" w:rsidRDefault="00F20FC4" w:rsidP="00234987">
      <w:pPr>
        <w:pStyle w:val="Default"/>
        <w:tabs>
          <w:tab w:val="left" w:pos="426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2EC4B473" w14:textId="77777777" w:rsidR="00F20FC4" w:rsidRPr="005A17B6" w:rsidRDefault="00F20FC4" w:rsidP="00234987">
      <w:pPr>
        <w:pStyle w:val="Default"/>
        <w:tabs>
          <w:tab w:val="left" w:pos="426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5A17B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5A17B6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1.6.12 </w:t>
      </w:r>
      <w:bookmarkStart w:id="3" w:name="_Hlk26321291"/>
      <w:r w:rsidRPr="005A17B6">
        <w:rPr>
          <w:rFonts w:ascii="TH SarabunIT๙" w:hAnsi="TH SarabunIT๙" w:cs="TH SarabunIT๙" w:hint="cs"/>
          <w:b/>
          <w:bCs/>
          <w:sz w:val="32"/>
          <w:szCs w:val="32"/>
          <w:cs/>
        </w:rPr>
        <w:t>รุกขมรดกของแผ่นดิน</w:t>
      </w:r>
      <w:bookmarkEnd w:id="3"/>
    </w:p>
    <w:tbl>
      <w:tblPr>
        <w:tblStyle w:val="4-1"/>
        <w:tblW w:w="9067" w:type="dxa"/>
        <w:tblLook w:val="04A0" w:firstRow="1" w:lastRow="0" w:firstColumn="1" w:lastColumn="0" w:noHBand="0" w:noVBand="1"/>
      </w:tblPr>
      <w:tblGrid>
        <w:gridCol w:w="846"/>
        <w:gridCol w:w="2268"/>
        <w:gridCol w:w="5953"/>
      </w:tblGrid>
      <w:tr w:rsidR="00DC7C64" w:rsidRPr="00D85767" w14:paraId="28746DEE" w14:textId="77777777" w:rsidTr="0009675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6" w:type="dxa"/>
            <w:vAlign w:val="center"/>
          </w:tcPr>
          <w:p w14:paraId="104A5DFD" w14:textId="77777777" w:rsidR="00DC7C64" w:rsidRPr="00D85767" w:rsidRDefault="00DC7C64" w:rsidP="002E1D0E">
            <w:pPr>
              <w:pStyle w:val="Default"/>
              <w:tabs>
                <w:tab w:val="left" w:pos="42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D85767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2268" w:type="dxa"/>
            <w:vAlign w:val="center"/>
          </w:tcPr>
          <w:p w14:paraId="10047D78" w14:textId="78EE5061" w:rsidR="00DC7C64" w:rsidRPr="00DC7C64" w:rsidRDefault="00DC7C64" w:rsidP="002E1D0E">
            <w:pPr>
              <w:pStyle w:val="Default"/>
              <w:tabs>
                <w:tab w:val="left" w:pos="426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DC7C64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รุกขมรดกของแผ่นดิน</w:t>
            </w:r>
          </w:p>
        </w:tc>
        <w:tc>
          <w:tcPr>
            <w:tcW w:w="5953" w:type="dxa"/>
            <w:vAlign w:val="center"/>
          </w:tcPr>
          <w:p w14:paraId="174E0DCF" w14:textId="156E5ABF" w:rsidR="00DC7C64" w:rsidRPr="00D85767" w:rsidRDefault="00096759" w:rsidP="002E1D0E">
            <w:pPr>
              <w:pStyle w:val="Default"/>
              <w:tabs>
                <w:tab w:val="left" w:pos="426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สถานที่</w:t>
            </w:r>
          </w:p>
        </w:tc>
      </w:tr>
      <w:tr w:rsidR="00DC7C64" w14:paraId="79D7A77C" w14:textId="77777777" w:rsidTr="0009675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6" w:type="dxa"/>
            <w:vAlign w:val="center"/>
          </w:tcPr>
          <w:p w14:paraId="15AA11FD" w14:textId="74D5E3B6" w:rsidR="00DC7C64" w:rsidRPr="00DC7C64" w:rsidRDefault="00DC7C64" w:rsidP="00096759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  <w:r w:rsidRPr="00DC7C64">
              <w:rPr>
                <w:rFonts w:ascii="TH SarabunPSK" w:eastAsia="Times New Roman" w:hAnsi="TH SarabunPSK" w:cs="TH SarabunPSK" w:hint="cs"/>
                <w:b w:val="0"/>
                <w:bCs w:val="0"/>
                <w:cs/>
              </w:rPr>
              <w:t>๑</w:t>
            </w:r>
          </w:p>
        </w:tc>
        <w:tc>
          <w:tcPr>
            <w:tcW w:w="2268" w:type="dxa"/>
            <w:vAlign w:val="center"/>
          </w:tcPr>
          <w:p w14:paraId="3880D82C" w14:textId="0722BFD9" w:rsidR="00096759" w:rsidRPr="00DC7C64" w:rsidRDefault="00096759" w:rsidP="002E1D0E">
            <w:pPr>
              <w:tabs>
                <w:tab w:val="left" w:pos="19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eastAsia="Times New Roman" w:hAnsi="TH SarabunPSK" w:cs="TH SarabunPSK"/>
                <w:cs/>
              </w:rPr>
            </w:pPr>
            <w:r w:rsidRPr="00FA0918">
              <w:rPr>
                <w:rFonts w:ascii="TH SarabunPSK" w:hAnsi="TH SarabunPSK" w:cs="TH SarabunPSK"/>
                <w:cs/>
              </w:rPr>
              <w:t>ต้น</w:t>
            </w:r>
            <w:r>
              <w:rPr>
                <w:rFonts w:ascii="TH SarabunPSK" w:hAnsi="TH SarabunPSK" w:cs="TH SarabunPSK" w:hint="cs"/>
                <w:cs/>
              </w:rPr>
              <w:t>สำโรง</w:t>
            </w:r>
          </w:p>
        </w:tc>
        <w:tc>
          <w:tcPr>
            <w:tcW w:w="5953" w:type="dxa"/>
            <w:vAlign w:val="center"/>
          </w:tcPr>
          <w:p w14:paraId="7C38A326" w14:textId="247AAF71" w:rsidR="00096759" w:rsidRDefault="00096759" w:rsidP="002E1D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 xml:space="preserve">วัดบางทรายใหญ่  </w:t>
            </w:r>
            <w:r w:rsidRPr="00EA2DDD">
              <w:rPr>
                <w:rFonts w:ascii="TH SarabunPSK" w:hAnsi="TH SarabunPSK" w:cs="TH SarabunPSK"/>
                <w:cs/>
              </w:rPr>
              <w:t xml:space="preserve">ถนนทางหลวงชนบทหมายเลข 3003 </w:t>
            </w:r>
          </w:p>
          <w:p w14:paraId="41F1F1D7" w14:textId="2C71CAB8" w:rsidR="00DC7C64" w:rsidRPr="00096759" w:rsidRDefault="00096759" w:rsidP="002E1D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PSK" w:hAnsi="TH SarabunPSK" w:cs="TH SarabunPSK"/>
              </w:rPr>
            </w:pPr>
            <w:r w:rsidRPr="00EA2DDD">
              <w:rPr>
                <w:rFonts w:ascii="TH SarabunPSK" w:hAnsi="TH SarabunPSK" w:cs="TH SarabunPSK"/>
                <w:cs/>
              </w:rPr>
              <w:t>ตำบลบางทรายใหญ่</w:t>
            </w:r>
            <w:r>
              <w:rPr>
                <w:rFonts w:ascii="TH SarabunPSK" w:hAnsi="TH SarabunPSK" w:cs="TH SarabunPSK" w:hint="cs"/>
                <w:cs/>
              </w:rPr>
              <w:t xml:space="preserve"> </w:t>
            </w:r>
            <w:r w:rsidRPr="00EA2DDD">
              <w:rPr>
                <w:rFonts w:ascii="TH SarabunPSK" w:hAnsi="TH SarabunPSK" w:cs="TH SarabunPSK"/>
                <w:cs/>
              </w:rPr>
              <w:t xml:space="preserve"> อำเภอเมืองมุกดาหาร </w:t>
            </w:r>
            <w:r>
              <w:rPr>
                <w:rFonts w:ascii="TH SarabunPSK" w:hAnsi="TH SarabunPSK" w:cs="TH SarabunPSK" w:hint="cs"/>
                <w:cs/>
              </w:rPr>
              <w:t xml:space="preserve"> </w:t>
            </w:r>
            <w:r w:rsidRPr="00EA2DDD">
              <w:rPr>
                <w:rFonts w:ascii="TH SarabunPSK" w:hAnsi="TH SarabunPSK" w:cs="TH SarabunPSK"/>
                <w:cs/>
              </w:rPr>
              <w:t>จังหวัดมุกดาหาร</w:t>
            </w:r>
          </w:p>
        </w:tc>
      </w:tr>
    </w:tbl>
    <w:p w14:paraId="1B9A4BE5" w14:textId="77777777" w:rsidR="000D7378" w:rsidRPr="005A17B6" w:rsidRDefault="000D7378" w:rsidP="00234987">
      <w:pPr>
        <w:pStyle w:val="Default"/>
        <w:tabs>
          <w:tab w:val="left" w:pos="426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095E4E16" w14:textId="77777777" w:rsidR="00304B55" w:rsidRPr="005A17B6" w:rsidRDefault="00F20FC4" w:rsidP="00F20FC4">
      <w:pPr>
        <w:pStyle w:val="Default"/>
        <w:tabs>
          <w:tab w:val="left" w:pos="426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5A17B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5A17B6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1.6.13 </w:t>
      </w:r>
      <w:r w:rsidR="00304B55" w:rsidRPr="005A17B6">
        <w:rPr>
          <w:rFonts w:ascii="TH SarabunIT๙" w:hAnsi="TH SarabunIT๙" w:cs="TH SarabunIT๙"/>
          <w:b/>
          <w:bCs/>
          <w:sz w:val="32"/>
          <w:szCs w:val="32"/>
          <w:cs/>
        </w:rPr>
        <w:t>สภาวัฒนธรรมจังหวัดและเครือข่าย</w:t>
      </w:r>
    </w:p>
    <w:tbl>
      <w:tblPr>
        <w:tblStyle w:val="4-1"/>
        <w:tblW w:w="8928" w:type="dxa"/>
        <w:tblLayout w:type="fixed"/>
        <w:tblLook w:val="04A0" w:firstRow="1" w:lastRow="0" w:firstColumn="1" w:lastColumn="0" w:noHBand="0" w:noVBand="1"/>
      </w:tblPr>
      <w:tblGrid>
        <w:gridCol w:w="709"/>
        <w:gridCol w:w="1701"/>
        <w:gridCol w:w="2547"/>
        <w:gridCol w:w="2567"/>
        <w:gridCol w:w="1404"/>
      </w:tblGrid>
      <w:tr w:rsidR="00304B55" w:rsidRPr="00183C16" w14:paraId="2B8EE5D9" w14:textId="77777777" w:rsidTr="00F2211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vAlign w:val="center"/>
          </w:tcPr>
          <w:p w14:paraId="01E656D2" w14:textId="77777777" w:rsidR="00304B55" w:rsidRPr="00304B55" w:rsidRDefault="00304B55" w:rsidP="00304B55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</w:rPr>
            </w:pPr>
            <w:r w:rsidRPr="00304B55">
              <w:rPr>
                <w:rFonts w:ascii="TH SarabunIT๙" w:hAnsi="TH SarabunIT๙" w:cs="TH SarabunIT๙"/>
                <w:color w:val="000000" w:themeColor="text1"/>
                <w:cs/>
              </w:rPr>
              <w:t>ที่</w:t>
            </w:r>
          </w:p>
        </w:tc>
        <w:tc>
          <w:tcPr>
            <w:tcW w:w="1701" w:type="dxa"/>
            <w:vAlign w:val="center"/>
          </w:tcPr>
          <w:p w14:paraId="7C9D6BEF" w14:textId="77777777" w:rsidR="00304B55" w:rsidRPr="00304B55" w:rsidRDefault="00304B55" w:rsidP="00304B5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 w:val="0"/>
                <w:bCs w:val="0"/>
                <w:color w:val="000000" w:themeColor="text1"/>
              </w:rPr>
            </w:pPr>
            <w:r w:rsidRPr="00304B55">
              <w:rPr>
                <w:rFonts w:ascii="TH SarabunIT๙" w:hAnsi="TH SarabunIT๙" w:cs="TH SarabunIT๙"/>
                <w:color w:val="000000" w:themeColor="text1"/>
                <w:cs/>
              </w:rPr>
              <w:t>จังหวัด/อำเภอ</w:t>
            </w:r>
          </w:p>
        </w:tc>
        <w:tc>
          <w:tcPr>
            <w:tcW w:w="2547" w:type="dxa"/>
            <w:vAlign w:val="center"/>
          </w:tcPr>
          <w:p w14:paraId="3E42B221" w14:textId="77777777" w:rsidR="00304B55" w:rsidRPr="00304B55" w:rsidRDefault="00304B55" w:rsidP="00304B5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 w:val="0"/>
                <w:bCs w:val="0"/>
                <w:color w:val="000000" w:themeColor="text1"/>
              </w:rPr>
            </w:pPr>
            <w:r w:rsidRPr="00304B55">
              <w:rPr>
                <w:rFonts w:ascii="TH SarabunIT๙" w:hAnsi="TH SarabunIT๙" w:cs="TH SarabunIT๙"/>
                <w:color w:val="000000" w:themeColor="text1"/>
                <w:cs/>
              </w:rPr>
              <w:t>ชื่อประธานสภาวัฒนธรรม</w:t>
            </w:r>
          </w:p>
        </w:tc>
        <w:tc>
          <w:tcPr>
            <w:tcW w:w="2565" w:type="dxa"/>
            <w:vAlign w:val="center"/>
          </w:tcPr>
          <w:p w14:paraId="1FB86199" w14:textId="77777777" w:rsidR="00304B55" w:rsidRPr="00304B55" w:rsidRDefault="00304B55" w:rsidP="00304B5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 w:val="0"/>
                <w:bCs w:val="0"/>
                <w:color w:val="000000" w:themeColor="text1"/>
              </w:rPr>
            </w:pPr>
            <w:r w:rsidRPr="00304B55">
              <w:rPr>
                <w:rFonts w:ascii="TH SarabunIT๙" w:hAnsi="TH SarabunIT๙" w:cs="TH SarabunIT๙"/>
                <w:color w:val="000000" w:themeColor="text1"/>
                <w:cs/>
              </w:rPr>
              <w:t>เลขานุการสภาวัฒนธรรมอำเภอ</w:t>
            </w:r>
          </w:p>
        </w:tc>
        <w:tc>
          <w:tcPr>
            <w:tcW w:w="1404" w:type="dxa"/>
            <w:vAlign w:val="center"/>
          </w:tcPr>
          <w:p w14:paraId="7F84FA9A" w14:textId="77777777" w:rsidR="00304B55" w:rsidRPr="00304B55" w:rsidRDefault="00304B55" w:rsidP="00304B5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 w:val="0"/>
                <w:bCs w:val="0"/>
                <w:color w:val="000000" w:themeColor="text1"/>
              </w:rPr>
            </w:pPr>
            <w:r w:rsidRPr="00304B55">
              <w:rPr>
                <w:rFonts w:ascii="TH SarabunIT๙" w:hAnsi="TH SarabunIT๙" w:cs="TH SarabunIT๙"/>
                <w:color w:val="000000" w:themeColor="text1"/>
                <w:cs/>
              </w:rPr>
              <w:t>จำนวนสภาวัฒนธรรมตำบล</w:t>
            </w:r>
          </w:p>
        </w:tc>
      </w:tr>
      <w:tr w:rsidR="00304B55" w:rsidRPr="00183C16" w14:paraId="3D97A452" w14:textId="77777777" w:rsidTr="00304B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</w:tcPr>
          <w:p w14:paraId="24149212" w14:textId="77777777" w:rsidR="00304B55" w:rsidRPr="005A17B6" w:rsidRDefault="00304B55" w:rsidP="00304B55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5A17B6">
              <w:rPr>
                <w:rFonts w:ascii="TH SarabunIT๙" w:hAnsi="TH SarabunIT๙" w:cs="TH SarabunIT๙"/>
                <w:b w:val="0"/>
                <w:bCs w:val="0"/>
                <w:cs/>
              </w:rPr>
              <w:t>๑</w:t>
            </w:r>
          </w:p>
        </w:tc>
        <w:tc>
          <w:tcPr>
            <w:tcW w:w="1701" w:type="dxa"/>
          </w:tcPr>
          <w:p w14:paraId="44348705" w14:textId="77777777" w:rsidR="00304B55" w:rsidRPr="005A17B6" w:rsidRDefault="00304B55" w:rsidP="00304B5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5A17B6">
              <w:rPr>
                <w:rFonts w:ascii="TH SarabunIT๙" w:hAnsi="TH SarabunIT๙" w:cs="TH SarabunIT๙"/>
                <w:cs/>
              </w:rPr>
              <w:t>จังหวัดมุกดาหาร</w:t>
            </w:r>
          </w:p>
        </w:tc>
        <w:tc>
          <w:tcPr>
            <w:tcW w:w="2547" w:type="dxa"/>
          </w:tcPr>
          <w:p w14:paraId="2E2C936C" w14:textId="77777777" w:rsidR="00304B55" w:rsidRPr="00183C16" w:rsidRDefault="00304B55" w:rsidP="00304B5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นายสุรจิต</w:t>
            </w:r>
            <w:proofErr w:type="spellStart"/>
            <w:r w:rsidRPr="00183C16">
              <w:rPr>
                <w:rFonts w:ascii="TH SarabunIT๙" w:hAnsi="TH SarabunIT๙" w:cs="TH SarabunIT๙"/>
                <w:cs/>
              </w:rPr>
              <w:t>ต์</w:t>
            </w:r>
            <w:proofErr w:type="spellEnd"/>
            <w:r w:rsidRPr="00183C16">
              <w:rPr>
                <w:rFonts w:ascii="TH SarabunIT๙" w:hAnsi="TH SarabunIT๙" w:cs="TH SarabunIT๙"/>
                <w:cs/>
              </w:rPr>
              <w:t xml:space="preserve"> จันทรสาขา</w:t>
            </w:r>
          </w:p>
        </w:tc>
        <w:tc>
          <w:tcPr>
            <w:tcW w:w="2565" w:type="dxa"/>
          </w:tcPr>
          <w:p w14:paraId="7F207072" w14:textId="77777777" w:rsidR="00304B55" w:rsidRPr="00183C16" w:rsidRDefault="00304B55" w:rsidP="00304B5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นายสุพล คนขยัน</w:t>
            </w:r>
          </w:p>
        </w:tc>
        <w:tc>
          <w:tcPr>
            <w:tcW w:w="1404" w:type="dxa"/>
          </w:tcPr>
          <w:p w14:paraId="1A86B9EE" w14:textId="77777777" w:rsidR="00304B55" w:rsidRPr="00183C16" w:rsidRDefault="00304B55" w:rsidP="00304B5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>-</w:t>
            </w:r>
          </w:p>
        </w:tc>
      </w:tr>
      <w:tr w:rsidR="00304B55" w:rsidRPr="00183C16" w14:paraId="7BCDD5B7" w14:textId="77777777" w:rsidTr="00304B5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</w:tcPr>
          <w:p w14:paraId="7D87B4DA" w14:textId="77777777" w:rsidR="00304B55" w:rsidRPr="005A17B6" w:rsidRDefault="00304B55" w:rsidP="00304B55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5A17B6">
              <w:rPr>
                <w:rFonts w:ascii="TH SarabunIT๙" w:hAnsi="TH SarabunIT๙" w:cs="TH SarabunIT๙"/>
                <w:b w:val="0"/>
                <w:bCs w:val="0"/>
                <w:cs/>
              </w:rPr>
              <w:t>๒</w:t>
            </w:r>
          </w:p>
        </w:tc>
        <w:tc>
          <w:tcPr>
            <w:tcW w:w="1701" w:type="dxa"/>
          </w:tcPr>
          <w:p w14:paraId="5A3211F2" w14:textId="77777777" w:rsidR="00304B55" w:rsidRPr="005A17B6" w:rsidRDefault="00304B55" w:rsidP="00304B5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5A17B6">
              <w:rPr>
                <w:rFonts w:ascii="TH SarabunIT๙" w:hAnsi="TH SarabunIT๙" w:cs="TH SarabunIT๙"/>
                <w:cs/>
              </w:rPr>
              <w:t>เมือง</w:t>
            </w:r>
          </w:p>
        </w:tc>
        <w:tc>
          <w:tcPr>
            <w:tcW w:w="2547" w:type="dxa"/>
          </w:tcPr>
          <w:p w14:paraId="4DE74967" w14:textId="77777777" w:rsidR="00304B55" w:rsidRPr="00183C16" w:rsidRDefault="00304B55" w:rsidP="00304B5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นางพัชา  ทองเรือง</w:t>
            </w:r>
          </w:p>
        </w:tc>
        <w:tc>
          <w:tcPr>
            <w:tcW w:w="2565" w:type="dxa"/>
          </w:tcPr>
          <w:p w14:paraId="3CF7E21D" w14:textId="77777777" w:rsidR="00304B55" w:rsidRPr="00183C16" w:rsidRDefault="00304B55" w:rsidP="00304B5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นายสิทธิชัย  ผากา</w:t>
            </w:r>
          </w:p>
        </w:tc>
        <w:tc>
          <w:tcPr>
            <w:tcW w:w="1404" w:type="dxa"/>
          </w:tcPr>
          <w:p w14:paraId="0CAA4961" w14:textId="77777777" w:rsidR="00304B55" w:rsidRPr="00183C16" w:rsidRDefault="00304B55" w:rsidP="00304B5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๑๓</w:t>
            </w:r>
          </w:p>
        </w:tc>
      </w:tr>
      <w:tr w:rsidR="00304B55" w:rsidRPr="00183C16" w14:paraId="4DA7E3BA" w14:textId="77777777" w:rsidTr="00304B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</w:tcPr>
          <w:p w14:paraId="228CD8A0" w14:textId="77777777" w:rsidR="00304B55" w:rsidRPr="005A17B6" w:rsidRDefault="00304B55" w:rsidP="00304B55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5A17B6">
              <w:rPr>
                <w:rFonts w:ascii="TH SarabunIT๙" w:hAnsi="TH SarabunIT๙" w:cs="TH SarabunIT๙"/>
                <w:b w:val="0"/>
                <w:bCs w:val="0"/>
                <w:cs/>
              </w:rPr>
              <w:t>๓</w:t>
            </w:r>
          </w:p>
        </w:tc>
        <w:tc>
          <w:tcPr>
            <w:tcW w:w="1701" w:type="dxa"/>
          </w:tcPr>
          <w:p w14:paraId="105F3171" w14:textId="77777777" w:rsidR="00304B55" w:rsidRPr="005A17B6" w:rsidRDefault="00304B55" w:rsidP="00304B5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5A17B6">
              <w:rPr>
                <w:rFonts w:ascii="TH SarabunIT๙" w:hAnsi="TH SarabunIT๙" w:cs="TH SarabunIT๙"/>
                <w:cs/>
              </w:rPr>
              <w:t>คำชะอี</w:t>
            </w:r>
          </w:p>
        </w:tc>
        <w:tc>
          <w:tcPr>
            <w:tcW w:w="2547" w:type="dxa"/>
          </w:tcPr>
          <w:p w14:paraId="2EF8822F" w14:textId="77777777" w:rsidR="00304B55" w:rsidRPr="00183C16" w:rsidRDefault="00304B55" w:rsidP="00304B5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นายประเดิม  รัชอินทร์</w:t>
            </w:r>
          </w:p>
        </w:tc>
        <w:tc>
          <w:tcPr>
            <w:tcW w:w="2565" w:type="dxa"/>
          </w:tcPr>
          <w:p w14:paraId="0EA71F84" w14:textId="77777777" w:rsidR="00304B55" w:rsidRPr="00183C16" w:rsidRDefault="00304B55" w:rsidP="00304B5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นางสมประสงค์  อ่อนแสง</w:t>
            </w:r>
          </w:p>
        </w:tc>
        <w:tc>
          <w:tcPr>
            <w:tcW w:w="1404" w:type="dxa"/>
          </w:tcPr>
          <w:p w14:paraId="3C70C7A5" w14:textId="77777777" w:rsidR="00304B55" w:rsidRPr="00183C16" w:rsidRDefault="00304B55" w:rsidP="00304B5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๙</w:t>
            </w:r>
          </w:p>
        </w:tc>
      </w:tr>
      <w:tr w:rsidR="00304B55" w:rsidRPr="00183C16" w14:paraId="7F7BD3F8" w14:textId="77777777" w:rsidTr="00304B5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</w:tcPr>
          <w:p w14:paraId="3CD827CB" w14:textId="77777777" w:rsidR="00304B55" w:rsidRPr="005A17B6" w:rsidRDefault="00304B55" w:rsidP="00304B55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5A17B6">
              <w:rPr>
                <w:rFonts w:ascii="TH SarabunIT๙" w:hAnsi="TH SarabunIT๙" w:cs="TH SarabunIT๙"/>
                <w:b w:val="0"/>
                <w:bCs w:val="0"/>
                <w:cs/>
              </w:rPr>
              <w:t>๔</w:t>
            </w:r>
          </w:p>
        </w:tc>
        <w:tc>
          <w:tcPr>
            <w:tcW w:w="1701" w:type="dxa"/>
          </w:tcPr>
          <w:p w14:paraId="4B7B6CB0" w14:textId="77777777" w:rsidR="00304B55" w:rsidRPr="005A17B6" w:rsidRDefault="00304B55" w:rsidP="00304B5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5A17B6">
              <w:rPr>
                <w:rFonts w:ascii="TH SarabunIT๙" w:hAnsi="TH SarabunIT๙" w:cs="TH SarabunIT๙"/>
                <w:cs/>
              </w:rPr>
              <w:t>ดอนตาล</w:t>
            </w:r>
          </w:p>
        </w:tc>
        <w:tc>
          <w:tcPr>
            <w:tcW w:w="2547" w:type="dxa"/>
          </w:tcPr>
          <w:p w14:paraId="590582E3" w14:textId="77777777" w:rsidR="00304B55" w:rsidRPr="00183C16" w:rsidRDefault="00304B55" w:rsidP="00304B5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นายกีรติ  ปาวงศ์</w:t>
            </w:r>
          </w:p>
        </w:tc>
        <w:tc>
          <w:tcPr>
            <w:tcW w:w="2565" w:type="dxa"/>
          </w:tcPr>
          <w:p w14:paraId="437B2E55" w14:textId="77777777" w:rsidR="00304B55" w:rsidRPr="00183C16" w:rsidRDefault="00304B55" w:rsidP="00304B5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นายสมใจนึก  ศรีลาศักดิ์</w:t>
            </w:r>
          </w:p>
        </w:tc>
        <w:tc>
          <w:tcPr>
            <w:tcW w:w="1404" w:type="dxa"/>
          </w:tcPr>
          <w:p w14:paraId="67AD53FC" w14:textId="77777777" w:rsidR="00304B55" w:rsidRPr="00183C16" w:rsidRDefault="00304B55" w:rsidP="00304B5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๔</w:t>
            </w:r>
          </w:p>
        </w:tc>
      </w:tr>
      <w:tr w:rsidR="00304B55" w:rsidRPr="00183C16" w14:paraId="280674C8" w14:textId="77777777" w:rsidTr="00304B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</w:tcPr>
          <w:p w14:paraId="4C7FC0BD" w14:textId="77777777" w:rsidR="00304B55" w:rsidRPr="005A17B6" w:rsidRDefault="00304B55" w:rsidP="00304B55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  <w:r w:rsidRPr="005A17B6">
              <w:rPr>
                <w:rFonts w:ascii="TH SarabunIT๙" w:hAnsi="TH SarabunIT๙" w:cs="TH SarabunIT๙"/>
                <w:b w:val="0"/>
                <w:bCs w:val="0"/>
                <w:cs/>
              </w:rPr>
              <w:t>๕</w:t>
            </w:r>
          </w:p>
        </w:tc>
        <w:tc>
          <w:tcPr>
            <w:tcW w:w="1701" w:type="dxa"/>
          </w:tcPr>
          <w:p w14:paraId="5C11DF03" w14:textId="77777777" w:rsidR="00304B55" w:rsidRPr="005A17B6" w:rsidRDefault="00304B55" w:rsidP="00304B5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5A17B6">
              <w:rPr>
                <w:rFonts w:ascii="TH SarabunIT๙" w:hAnsi="TH SarabunIT๙" w:cs="TH SarabunIT๙"/>
                <w:cs/>
              </w:rPr>
              <w:t>นิคมคำสร้อย</w:t>
            </w:r>
          </w:p>
        </w:tc>
        <w:tc>
          <w:tcPr>
            <w:tcW w:w="2547" w:type="dxa"/>
          </w:tcPr>
          <w:p w14:paraId="34A55374" w14:textId="77777777" w:rsidR="00304B55" w:rsidRPr="00183C16" w:rsidRDefault="00304B55" w:rsidP="00304B5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 xml:space="preserve">นายไพบูลย์  </w:t>
            </w:r>
            <w:proofErr w:type="spellStart"/>
            <w:r w:rsidRPr="00183C16">
              <w:rPr>
                <w:rFonts w:ascii="TH SarabunIT๙" w:hAnsi="TH SarabunIT๙" w:cs="TH SarabunIT๙"/>
                <w:cs/>
              </w:rPr>
              <w:t>กฤ</w:t>
            </w:r>
            <w:proofErr w:type="spellEnd"/>
            <w:r w:rsidRPr="00183C16">
              <w:rPr>
                <w:rFonts w:ascii="TH SarabunIT๙" w:hAnsi="TH SarabunIT๙" w:cs="TH SarabunIT๙"/>
                <w:cs/>
              </w:rPr>
              <w:t>ตาคม</w:t>
            </w:r>
          </w:p>
        </w:tc>
        <w:tc>
          <w:tcPr>
            <w:tcW w:w="2565" w:type="dxa"/>
          </w:tcPr>
          <w:p w14:paraId="457F490E" w14:textId="77777777" w:rsidR="00304B55" w:rsidRPr="00183C16" w:rsidRDefault="00304B55" w:rsidP="00304B5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นางดวงเนตร  เจริญจิตร์</w:t>
            </w:r>
          </w:p>
        </w:tc>
        <w:tc>
          <w:tcPr>
            <w:tcW w:w="1404" w:type="dxa"/>
          </w:tcPr>
          <w:p w14:paraId="3F22759A" w14:textId="77777777" w:rsidR="00304B55" w:rsidRPr="00183C16" w:rsidRDefault="00304B55" w:rsidP="00304B5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๗</w:t>
            </w:r>
          </w:p>
        </w:tc>
      </w:tr>
      <w:tr w:rsidR="00304B55" w:rsidRPr="00183C16" w14:paraId="7F60363A" w14:textId="77777777" w:rsidTr="00304B5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</w:tcPr>
          <w:p w14:paraId="1ABADC59" w14:textId="77777777" w:rsidR="00304B55" w:rsidRPr="005A17B6" w:rsidRDefault="00304B55" w:rsidP="00304B55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5A17B6">
              <w:rPr>
                <w:rFonts w:ascii="TH SarabunIT๙" w:hAnsi="TH SarabunIT๙" w:cs="TH SarabunIT๙"/>
                <w:b w:val="0"/>
                <w:bCs w:val="0"/>
                <w:cs/>
              </w:rPr>
              <w:t>๖</w:t>
            </w:r>
          </w:p>
        </w:tc>
        <w:tc>
          <w:tcPr>
            <w:tcW w:w="1701" w:type="dxa"/>
          </w:tcPr>
          <w:p w14:paraId="0DA404F2" w14:textId="77777777" w:rsidR="00304B55" w:rsidRPr="005A17B6" w:rsidRDefault="00304B55" w:rsidP="00304B5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5A17B6">
              <w:rPr>
                <w:rFonts w:ascii="TH SarabunIT๙" w:hAnsi="TH SarabunIT๙" w:cs="TH SarabunIT๙"/>
                <w:cs/>
              </w:rPr>
              <w:t>ดงหลวง</w:t>
            </w:r>
          </w:p>
        </w:tc>
        <w:tc>
          <w:tcPr>
            <w:tcW w:w="2547" w:type="dxa"/>
          </w:tcPr>
          <w:p w14:paraId="685E7DBF" w14:textId="77777777" w:rsidR="00304B55" w:rsidRPr="00183C16" w:rsidRDefault="00304B55" w:rsidP="00304B5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นายป้าย  โซ่เมืองแซะ</w:t>
            </w:r>
          </w:p>
        </w:tc>
        <w:tc>
          <w:tcPr>
            <w:tcW w:w="2565" w:type="dxa"/>
          </w:tcPr>
          <w:p w14:paraId="0C0AED52" w14:textId="77777777" w:rsidR="00304B55" w:rsidRPr="00183C16" w:rsidRDefault="00304B55" w:rsidP="00304B5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นางสาว</w:t>
            </w:r>
            <w:proofErr w:type="spellStart"/>
            <w:r w:rsidRPr="00183C16">
              <w:rPr>
                <w:rFonts w:ascii="TH SarabunIT๙" w:hAnsi="TH SarabunIT๙" w:cs="TH SarabunIT๙"/>
                <w:cs/>
              </w:rPr>
              <w:t>ปภัสชญา</w:t>
            </w:r>
            <w:proofErr w:type="spellEnd"/>
            <w:r w:rsidRPr="00183C16">
              <w:rPr>
                <w:rFonts w:ascii="TH SarabunIT๙" w:hAnsi="TH SarabunIT๙" w:cs="TH SarabunIT๙"/>
                <w:cs/>
              </w:rPr>
              <w:t xml:space="preserve"> สุคำภา</w:t>
            </w:r>
          </w:p>
        </w:tc>
        <w:tc>
          <w:tcPr>
            <w:tcW w:w="1404" w:type="dxa"/>
          </w:tcPr>
          <w:p w14:paraId="1A3F099B" w14:textId="77777777" w:rsidR="00304B55" w:rsidRPr="00183C16" w:rsidRDefault="00304B55" w:rsidP="00304B5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๖</w:t>
            </w:r>
          </w:p>
        </w:tc>
      </w:tr>
      <w:tr w:rsidR="00304B55" w:rsidRPr="00183C16" w14:paraId="4E2FA8C3" w14:textId="77777777" w:rsidTr="00304B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</w:tcPr>
          <w:p w14:paraId="290D54BE" w14:textId="77777777" w:rsidR="00304B55" w:rsidRPr="005A17B6" w:rsidRDefault="00304B55" w:rsidP="00304B55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5A17B6">
              <w:rPr>
                <w:rFonts w:ascii="TH SarabunIT๙" w:hAnsi="TH SarabunIT๙" w:cs="TH SarabunIT๙"/>
                <w:b w:val="0"/>
                <w:bCs w:val="0"/>
                <w:cs/>
              </w:rPr>
              <w:t>๗</w:t>
            </w:r>
          </w:p>
        </w:tc>
        <w:tc>
          <w:tcPr>
            <w:tcW w:w="1701" w:type="dxa"/>
          </w:tcPr>
          <w:p w14:paraId="7F78D8A8" w14:textId="77777777" w:rsidR="00304B55" w:rsidRPr="005A17B6" w:rsidRDefault="00304B55" w:rsidP="00304B5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5A17B6">
              <w:rPr>
                <w:rFonts w:ascii="TH SarabunIT๙" w:hAnsi="TH SarabunIT๙" w:cs="TH SarabunIT๙"/>
                <w:cs/>
              </w:rPr>
              <w:t>หว้านใหญ่</w:t>
            </w:r>
          </w:p>
        </w:tc>
        <w:tc>
          <w:tcPr>
            <w:tcW w:w="2547" w:type="dxa"/>
          </w:tcPr>
          <w:p w14:paraId="5A1CAADA" w14:textId="77777777" w:rsidR="00304B55" w:rsidRPr="00183C16" w:rsidRDefault="00304B55" w:rsidP="00304B5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นายทิน</w:t>
            </w:r>
            <w:proofErr w:type="spellStart"/>
            <w:r w:rsidRPr="00183C16">
              <w:rPr>
                <w:rFonts w:ascii="TH SarabunIT๙" w:hAnsi="TH SarabunIT๙" w:cs="TH SarabunIT๙"/>
                <w:cs/>
              </w:rPr>
              <w:t>ภัท</w:t>
            </w:r>
            <w:proofErr w:type="spellEnd"/>
            <w:r w:rsidRPr="00183C16">
              <w:rPr>
                <w:rFonts w:ascii="TH SarabunIT๙" w:hAnsi="TH SarabunIT๙" w:cs="TH SarabunIT๙"/>
                <w:cs/>
              </w:rPr>
              <w:t xml:space="preserve">  เมืองโคตร</w:t>
            </w:r>
          </w:p>
        </w:tc>
        <w:tc>
          <w:tcPr>
            <w:tcW w:w="2565" w:type="dxa"/>
          </w:tcPr>
          <w:p w14:paraId="18D356EC" w14:textId="77777777" w:rsidR="00304B55" w:rsidRPr="00183C16" w:rsidRDefault="00304B55" w:rsidP="00304B5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นายไกรลาศ  เมืองโคตร</w:t>
            </w:r>
          </w:p>
        </w:tc>
        <w:tc>
          <w:tcPr>
            <w:tcW w:w="1404" w:type="dxa"/>
          </w:tcPr>
          <w:p w14:paraId="7EBA5A85" w14:textId="77777777" w:rsidR="00304B55" w:rsidRPr="00183C16" w:rsidRDefault="00304B55" w:rsidP="00304B5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๕</w:t>
            </w:r>
          </w:p>
        </w:tc>
      </w:tr>
      <w:tr w:rsidR="00304B55" w:rsidRPr="00183C16" w14:paraId="0D5558E0" w14:textId="77777777" w:rsidTr="00304B5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</w:tcPr>
          <w:p w14:paraId="156A11D7" w14:textId="77777777" w:rsidR="00304B55" w:rsidRPr="005A17B6" w:rsidRDefault="00304B55" w:rsidP="00304B55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5A17B6">
              <w:rPr>
                <w:rFonts w:ascii="TH SarabunIT๙" w:hAnsi="TH SarabunIT๙" w:cs="TH SarabunIT๙"/>
                <w:b w:val="0"/>
                <w:bCs w:val="0"/>
                <w:cs/>
              </w:rPr>
              <w:t>๘</w:t>
            </w:r>
          </w:p>
        </w:tc>
        <w:tc>
          <w:tcPr>
            <w:tcW w:w="1701" w:type="dxa"/>
          </w:tcPr>
          <w:p w14:paraId="213B2625" w14:textId="77777777" w:rsidR="00304B55" w:rsidRPr="005A17B6" w:rsidRDefault="00304B55" w:rsidP="00304B5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5A17B6">
              <w:rPr>
                <w:rFonts w:ascii="TH SarabunIT๙" w:hAnsi="TH SarabunIT๙" w:cs="TH SarabunIT๙"/>
                <w:cs/>
              </w:rPr>
              <w:t>หนองสูง</w:t>
            </w:r>
          </w:p>
        </w:tc>
        <w:tc>
          <w:tcPr>
            <w:tcW w:w="2547" w:type="dxa"/>
          </w:tcPr>
          <w:p w14:paraId="75332664" w14:textId="77777777" w:rsidR="00304B55" w:rsidRPr="00183C16" w:rsidRDefault="00304B55" w:rsidP="00304B5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นายสามารถ แสนสุข</w:t>
            </w:r>
          </w:p>
        </w:tc>
        <w:tc>
          <w:tcPr>
            <w:tcW w:w="2565" w:type="dxa"/>
          </w:tcPr>
          <w:p w14:paraId="4654B912" w14:textId="77777777" w:rsidR="00304B55" w:rsidRPr="00183C16" w:rsidRDefault="00304B55" w:rsidP="00304B5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นางสมัดดา  กลางประพันธ์</w:t>
            </w:r>
          </w:p>
        </w:tc>
        <w:tc>
          <w:tcPr>
            <w:tcW w:w="1404" w:type="dxa"/>
          </w:tcPr>
          <w:p w14:paraId="3B4CD35D" w14:textId="77777777" w:rsidR="00304B55" w:rsidRPr="00183C16" w:rsidRDefault="00304B55" w:rsidP="00304B5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๖</w:t>
            </w:r>
          </w:p>
        </w:tc>
      </w:tr>
      <w:tr w:rsidR="00304B55" w:rsidRPr="00183C16" w14:paraId="17361E73" w14:textId="77777777" w:rsidTr="00304B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24" w:type="dxa"/>
            <w:gridSpan w:val="4"/>
          </w:tcPr>
          <w:p w14:paraId="1E3F44CC" w14:textId="77777777" w:rsidR="00304B55" w:rsidRPr="00183C16" w:rsidRDefault="00304B55" w:rsidP="00304B55">
            <w:pPr>
              <w:jc w:val="right"/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รวมทั้งสิ้น</w:t>
            </w:r>
          </w:p>
        </w:tc>
        <w:tc>
          <w:tcPr>
            <w:tcW w:w="1404" w:type="dxa"/>
          </w:tcPr>
          <w:p w14:paraId="7C3EFB28" w14:textId="77777777" w:rsidR="00304B55" w:rsidRPr="00183C16" w:rsidRDefault="00304B55" w:rsidP="00304B5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๕๐</w:t>
            </w:r>
          </w:p>
        </w:tc>
      </w:tr>
    </w:tbl>
    <w:p w14:paraId="123AF16E" w14:textId="7BD55F13" w:rsidR="00F20FC4" w:rsidRDefault="00F20FC4" w:rsidP="00304B55">
      <w:pPr>
        <w:pStyle w:val="ab"/>
        <w:spacing w:after="0"/>
        <w:ind w:firstLine="426"/>
        <w:rPr>
          <w:rFonts w:ascii="TH SarabunIT๙" w:hAnsi="TH SarabunIT๙" w:cs="TH SarabunIT๙"/>
          <w:b/>
          <w:bCs/>
          <w:sz w:val="32"/>
          <w:szCs w:val="32"/>
        </w:rPr>
      </w:pPr>
    </w:p>
    <w:p w14:paraId="43AD439A" w14:textId="690753C5" w:rsidR="00EA6CC6" w:rsidRDefault="00EA6CC6" w:rsidP="00304B55">
      <w:pPr>
        <w:pStyle w:val="ab"/>
        <w:spacing w:after="0"/>
        <w:ind w:firstLine="426"/>
        <w:rPr>
          <w:rFonts w:ascii="TH SarabunIT๙" w:hAnsi="TH SarabunIT๙" w:cs="TH SarabunIT๙"/>
          <w:b/>
          <w:bCs/>
          <w:sz w:val="32"/>
          <w:szCs w:val="32"/>
        </w:rPr>
      </w:pPr>
    </w:p>
    <w:p w14:paraId="59258AD3" w14:textId="104BADD3" w:rsidR="00EA6CC6" w:rsidRDefault="00EA6CC6" w:rsidP="00304B55">
      <w:pPr>
        <w:pStyle w:val="ab"/>
        <w:spacing w:after="0"/>
        <w:ind w:firstLine="426"/>
        <w:rPr>
          <w:rFonts w:ascii="TH SarabunIT๙" w:hAnsi="TH SarabunIT๙" w:cs="TH SarabunIT๙"/>
          <w:b/>
          <w:bCs/>
          <w:sz w:val="32"/>
          <w:szCs w:val="32"/>
        </w:rPr>
      </w:pPr>
    </w:p>
    <w:p w14:paraId="42584414" w14:textId="4F389798" w:rsidR="00EA6CC6" w:rsidRDefault="00EA6CC6" w:rsidP="00304B55">
      <w:pPr>
        <w:pStyle w:val="ab"/>
        <w:spacing w:after="0"/>
        <w:ind w:firstLine="426"/>
        <w:rPr>
          <w:rFonts w:ascii="TH SarabunIT๙" w:hAnsi="TH SarabunIT๙" w:cs="TH SarabunIT๙"/>
          <w:b/>
          <w:bCs/>
          <w:sz w:val="32"/>
          <w:szCs w:val="32"/>
        </w:rPr>
      </w:pPr>
    </w:p>
    <w:p w14:paraId="491C8460" w14:textId="77777777" w:rsidR="00EA6CC6" w:rsidRDefault="00EA6CC6" w:rsidP="00304B55">
      <w:pPr>
        <w:pStyle w:val="ab"/>
        <w:spacing w:after="0"/>
        <w:ind w:firstLine="426"/>
        <w:rPr>
          <w:rFonts w:ascii="TH SarabunIT๙" w:hAnsi="TH SarabunIT๙" w:cs="TH SarabunIT๙"/>
          <w:b/>
          <w:bCs/>
          <w:sz w:val="32"/>
          <w:szCs w:val="32"/>
        </w:rPr>
      </w:pPr>
    </w:p>
    <w:p w14:paraId="7A4CBFA8" w14:textId="3ADA5FAB" w:rsidR="00304B55" w:rsidRPr="00183C16" w:rsidRDefault="005A17B6" w:rsidP="00304B55">
      <w:pPr>
        <w:ind w:firstLine="425"/>
        <w:rPr>
          <w:rFonts w:ascii="TH SarabunIT๙" w:hAnsi="TH SarabunIT๙" w:cs="TH SarabunIT๙"/>
          <w:b/>
          <w:bCs/>
          <w:cs/>
        </w:rPr>
      </w:pPr>
      <w:r>
        <w:rPr>
          <w:rFonts w:ascii="TH SarabunIT๙" w:hAnsi="TH SarabunIT๙" w:cs="TH SarabunIT๙"/>
          <w:b/>
          <w:bCs/>
        </w:rPr>
        <w:lastRenderedPageBreak/>
        <w:t>1.6.14</w:t>
      </w:r>
      <w:r w:rsidR="00304B55" w:rsidRPr="00183C16">
        <w:rPr>
          <w:rFonts w:ascii="TH SarabunIT๙" w:hAnsi="TH SarabunIT๙" w:cs="TH SarabunIT๙"/>
          <w:b/>
          <w:bCs/>
          <w:cs/>
        </w:rPr>
        <w:t xml:space="preserve"> แหล่งโบราณสถาน</w:t>
      </w:r>
    </w:p>
    <w:p w14:paraId="6D6180CC" w14:textId="77777777" w:rsidR="00304B55" w:rsidRDefault="00304B55" w:rsidP="00304B55">
      <w:pPr>
        <w:ind w:firstLine="1134"/>
        <w:rPr>
          <w:rFonts w:ascii="TH SarabunIT๙" w:hAnsi="TH SarabunIT๙" w:cs="TH SarabunIT๙"/>
        </w:rPr>
      </w:pPr>
      <w:r w:rsidRPr="00183C16">
        <w:rPr>
          <w:rFonts w:ascii="TH SarabunIT๙" w:hAnsi="TH SarabunIT๙" w:cs="TH SarabunIT๙"/>
          <w:cs/>
        </w:rPr>
        <w:t>จังหวัดมุกดาหารมีแหล่งโบราณสถานที่กรมศิลปากรประกาศขึ้นทะเบียนแล้ว ดังนี้</w:t>
      </w:r>
    </w:p>
    <w:tbl>
      <w:tblPr>
        <w:tblStyle w:val="4-1"/>
        <w:tblW w:w="9067" w:type="dxa"/>
        <w:tblLook w:val="04A0" w:firstRow="1" w:lastRow="0" w:firstColumn="1" w:lastColumn="0" w:noHBand="0" w:noVBand="1"/>
      </w:tblPr>
      <w:tblGrid>
        <w:gridCol w:w="817"/>
        <w:gridCol w:w="2013"/>
        <w:gridCol w:w="2552"/>
        <w:gridCol w:w="1688"/>
        <w:gridCol w:w="1997"/>
      </w:tblGrid>
      <w:tr w:rsidR="00304B55" w:rsidRPr="00183C16" w14:paraId="1E589CE3" w14:textId="77777777" w:rsidTr="000D737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dxa"/>
            <w:vAlign w:val="center"/>
          </w:tcPr>
          <w:p w14:paraId="5096FA2F" w14:textId="77777777" w:rsidR="00CB3DA9" w:rsidRDefault="00CB3DA9" w:rsidP="00304B55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cs/>
              </w:rPr>
              <w:t>ลำดับ</w:t>
            </w:r>
          </w:p>
          <w:p w14:paraId="4B08C274" w14:textId="77777777" w:rsidR="00304B55" w:rsidRPr="005A17B6" w:rsidRDefault="00304B55" w:rsidP="00304B55">
            <w:pPr>
              <w:jc w:val="center"/>
              <w:rPr>
                <w:rFonts w:ascii="TH SarabunIT๙" w:hAnsi="TH SarabunIT๙" w:cs="TH SarabunIT๙"/>
                <w:color w:val="000000" w:themeColor="text1"/>
              </w:rPr>
            </w:pPr>
            <w:r w:rsidRPr="005A17B6">
              <w:rPr>
                <w:rFonts w:ascii="TH SarabunIT๙" w:hAnsi="TH SarabunIT๙" w:cs="TH SarabunIT๙"/>
                <w:color w:val="000000" w:themeColor="text1"/>
                <w:cs/>
              </w:rPr>
              <w:t>ที่</w:t>
            </w:r>
          </w:p>
        </w:tc>
        <w:tc>
          <w:tcPr>
            <w:tcW w:w="2013" w:type="dxa"/>
            <w:vAlign w:val="center"/>
          </w:tcPr>
          <w:p w14:paraId="2A18ACC4" w14:textId="77777777" w:rsidR="00304B55" w:rsidRPr="005A17B6" w:rsidRDefault="00CB3DA9" w:rsidP="00304B5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  <w:cs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cs/>
              </w:rPr>
              <w:t>ราย</w:t>
            </w:r>
            <w:r w:rsidR="00304B55" w:rsidRPr="005A17B6">
              <w:rPr>
                <w:rFonts w:ascii="TH SarabunIT๙" w:hAnsi="TH SarabunIT๙" w:cs="TH SarabunIT๙"/>
                <w:color w:val="000000" w:themeColor="text1"/>
                <w:cs/>
              </w:rPr>
              <w:t>ชื่อโบราณสถาน</w:t>
            </w:r>
          </w:p>
        </w:tc>
        <w:tc>
          <w:tcPr>
            <w:tcW w:w="2552" w:type="dxa"/>
            <w:vAlign w:val="center"/>
          </w:tcPr>
          <w:p w14:paraId="0FA89FC4" w14:textId="77777777" w:rsidR="00304B55" w:rsidRPr="005A17B6" w:rsidRDefault="00304B55" w:rsidP="00304B5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5A17B6">
              <w:rPr>
                <w:rFonts w:ascii="TH SarabunIT๙" w:hAnsi="TH SarabunIT๙" w:cs="TH SarabunIT๙"/>
                <w:color w:val="000000" w:themeColor="text1"/>
                <w:cs/>
              </w:rPr>
              <w:t>ที่ตั้ง</w:t>
            </w:r>
          </w:p>
        </w:tc>
        <w:tc>
          <w:tcPr>
            <w:tcW w:w="1688" w:type="dxa"/>
            <w:vAlign w:val="center"/>
          </w:tcPr>
          <w:p w14:paraId="5305DD65" w14:textId="77777777" w:rsidR="00304B55" w:rsidRPr="005A17B6" w:rsidRDefault="00304B55" w:rsidP="00304B5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5A17B6">
              <w:rPr>
                <w:rFonts w:ascii="TH SarabunIT๙" w:hAnsi="TH SarabunIT๙" w:cs="TH SarabunIT๙"/>
                <w:color w:val="000000" w:themeColor="text1"/>
                <w:cs/>
              </w:rPr>
              <w:t xml:space="preserve">วันที่ประกาศ     </w:t>
            </w:r>
          </w:p>
          <w:p w14:paraId="230B5890" w14:textId="77777777" w:rsidR="00304B55" w:rsidRPr="005A17B6" w:rsidRDefault="00304B55" w:rsidP="00304B5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5A17B6">
              <w:rPr>
                <w:rFonts w:ascii="TH SarabunIT๙" w:hAnsi="TH SarabunIT๙" w:cs="TH SarabunIT๙"/>
                <w:color w:val="000000" w:themeColor="text1"/>
                <w:cs/>
              </w:rPr>
              <w:t>ขึ้นทะเบียน</w:t>
            </w:r>
          </w:p>
        </w:tc>
        <w:tc>
          <w:tcPr>
            <w:tcW w:w="1997" w:type="dxa"/>
            <w:vAlign w:val="center"/>
          </w:tcPr>
          <w:p w14:paraId="0551633C" w14:textId="77777777" w:rsidR="00304B55" w:rsidRPr="005A17B6" w:rsidRDefault="00304B55" w:rsidP="00304B5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5A17B6">
              <w:rPr>
                <w:rFonts w:ascii="TH SarabunIT๙" w:hAnsi="TH SarabunIT๙" w:cs="TH SarabunIT๙"/>
                <w:color w:val="000000" w:themeColor="text1"/>
                <w:cs/>
              </w:rPr>
              <w:t>สิ่งสำคัญ</w:t>
            </w:r>
          </w:p>
        </w:tc>
      </w:tr>
      <w:tr w:rsidR="00304B55" w:rsidRPr="00183C16" w14:paraId="54F5372D" w14:textId="77777777" w:rsidTr="005A17B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dxa"/>
          </w:tcPr>
          <w:p w14:paraId="48876AC2" w14:textId="77777777" w:rsidR="00304B55" w:rsidRPr="005A17B6" w:rsidRDefault="00304B55" w:rsidP="00304B55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  <w:r w:rsidRPr="005A17B6">
              <w:rPr>
                <w:rFonts w:ascii="TH SarabunIT๙" w:hAnsi="TH SarabunIT๙" w:cs="TH SarabunIT๙"/>
                <w:b w:val="0"/>
                <w:bCs w:val="0"/>
                <w:cs/>
              </w:rPr>
              <w:t>๑</w:t>
            </w:r>
          </w:p>
        </w:tc>
        <w:tc>
          <w:tcPr>
            <w:tcW w:w="2013" w:type="dxa"/>
          </w:tcPr>
          <w:p w14:paraId="0E177A75" w14:textId="77777777" w:rsidR="00304B55" w:rsidRPr="00183C16" w:rsidRDefault="00304B55" w:rsidP="00304B5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eastAsia="Times New Roman" w:hAnsi="TH SarabunIT๙" w:cs="TH SarabunIT๙"/>
                <w:cs/>
              </w:rPr>
              <w:t>วัดมโนภิรมย์</w:t>
            </w:r>
          </w:p>
        </w:tc>
        <w:tc>
          <w:tcPr>
            <w:tcW w:w="2552" w:type="dxa"/>
          </w:tcPr>
          <w:p w14:paraId="35C19626" w14:textId="77777777" w:rsidR="005A17B6" w:rsidRDefault="00304B55" w:rsidP="005A17B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บ้านชะโนด</w:t>
            </w:r>
            <w:r w:rsidRPr="00183C16">
              <w:rPr>
                <w:rFonts w:ascii="TH SarabunIT๙" w:hAnsi="TH SarabunIT๙" w:cs="TH SarabunIT๙"/>
              </w:rPr>
              <w:t xml:space="preserve"> </w:t>
            </w:r>
            <w:r w:rsidRPr="00183C16">
              <w:rPr>
                <w:rFonts w:ascii="TH SarabunIT๙" w:hAnsi="TH SarabunIT๙" w:cs="TH SarabunIT๙"/>
                <w:cs/>
              </w:rPr>
              <w:t>ต.ชะโนด</w:t>
            </w:r>
            <w:r w:rsidRPr="00183C16">
              <w:rPr>
                <w:rFonts w:ascii="TH SarabunIT๙" w:hAnsi="TH SarabunIT๙" w:cs="TH SarabunIT๙"/>
              </w:rPr>
              <w:t xml:space="preserve"> </w:t>
            </w:r>
          </w:p>
          <w:p w14:paraId="5EA9F9C2" w14:textId="77777777" w:rsidR="00304B55" w:rsidRPr="00183C16" w:rsidRDefault="00304B55" w:rsidP="005A17B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อ.หว้านใหญ่</w:t>
            </w:r>
          </w:p>
        </w:tc>
        <w:tc>
          <w:tcPr>
            <w:tcW w:w="1688" w:type="dxa"/>
          </w:tcPr>
          <w:p w14:paraId="39DF6C08" w14:textId="77777777" w:rsidR="00304B55" w:rsidRPr="00183C16" w:rsidRDefault="00304B55" w:rsidP="00304B5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eastAsia="Times New Roman" w:hAnsi="TH SarabunIT๙" w:cs="TH SarabunIT๙"/>
                <w:cs/>
              </w:rPr>
              <w:t>๑๔ ก.ย.</w:t>
            </w:r>
            <w:r w:rsidRPr="00183C16">
              <w:rPr>
                <w:rFonts w:ascii="TH SarabunIT๙" w:eastAsia="Times New Roman" w:hAnsi="TH SarabunIT๙" w:cs="TH SarabunIT๙"/>
              </w:rPr>
              <w:t xml:space="preserve"> </w:t>
            </w:r>
            <w:r w:rsidRPr="00183C16">
              <w:rPr>
                <w:rFonts w:ascii="TH SarabunIT๙" w:eastAsia="Times New Roman" w:hAnsi="TH SarabunIT๙" w:cs="TH SarabunIT๙"/>
                <w:cs/>
              </w:rPr>
              <w:t>๒๕๒๕</w:t>
            </w:r>
          </w:p>
        </w:tc>
        <w:tc>
          <w:tcPr>
            <w:tcW w:w="1997" w:type="dxa"/>
          </w:tcPr>
          <w:p w14:paraId="4B403F9B" w14:textId="77777777" w:rsidR="00304B55" w:rsidRPr="00183C16" w:rsidRDefault="00304B55" w:rsidP="00304B5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183C16">
              <w:rPr>
                <w:rFonts w:ascii="TH SarabunIT๙" w:eastAsia="Times New Roman" w:hAnsi="TH SarabunIT๙" w:cs="TH SarabunIT๙"/>
                <w:cs/>
              </w:rPr>
              <w:t>๑.วิหาร</w:t>
            </w:r>
          </w:p>
          <w:p w14:paraId="7AD4E8D5" w14:textId="77777777" w:rsidR="00304B55" w:rsidRPr="00183C16" w:rsidRDefault="00304B55" w:rsidP="00304B5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183C16">
              <w:rPr>
                <w:rFonts w:ascii="TH SarabunIT๙" w:eastAsia="Times New Roman" w:hAnsi="TH SarabunIT๙" w:cs="TH SarabunIT๙"/>
                <w:cs/>
              </w:rPr>
              <w:t>๒.ศาลาการเปรียญ</w:t>
            </w:r>
          </w:p>
        </w:tc>
      </w:tr>
      <w:tr w:rsidR="00304B55" w:rsidRPr="00183C16" w14:paraId="160DB05A" w14:textId="77777777" w:rsidTr="005A17B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dxa"/>
          </w:tcPr>
          <w:p w14:paraId="5E52A6AB" w14:textId="77777777" w:rsidR="00304B55" w:rsidRPr="005A17B6" w:rsidRDefault="00304B55" w:rsidP="00304B55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  <w:r w:rsidRPr="005A17B6">
              <w:rPr>
                <w:rFonts w:ascii="TH SarabunIT๙" w:hAnsi="TH SarabunIT๙" w:cs="TH SarabunIT๙"/>
                <w:b w:val="0"/>
                <w:bCs w:val="0"/>
                <w:cs/>
              </w:rPr>
              <w:t>๒</w:t>
            </w:r>
          </w:p>
        </w:tc>
        <w:tc>
          <w:tcPr>
            <w:tcW w:w="2013" w:type="dxa"/>
          </w:tcPr>
          <w:p w14:paraId="23D0C87D" w14:textId="77777777" w:rsidR="00304B55" w:rsidRPr="00183C16" w:rsidRDefault="00304B55" w:rsidP="00304B5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183C16">
              <w:rPr>
                <w:rFonts w:ascii="TH SarabunIT๙" w:eastAsia="Times New Roman" w:hAnsi="TH SarabunIT๙" w:cs="TH SarabunIT๙"/>
                <w:cs/>
              </w:rPr>
              <w:t>วัดพระศรีมหาโพธิ์</w:t>
            </w:r>
          </w:p>
        </w:tc>
        <w:tc>
          <w:tcPr>
            <w:tcW w:w="2552" w:type="dxa"/>
          </w:tcPr>
          <w:p w14:paraId="1BA81923" w14:textId="77777777" w:rsidR="00304B55" w:rsidRPr="00183C16" w:rsidRDefault="00304B55" w:rsidP="00304B5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บ้านหว้านใหญ่</w:t>
            </w:r>
          </w:p>
          <w:p w14:paraId="1AD91042" w14:textId="77777777" w:rsidR="00304B55" w:rsidRPr="00183C16" w:rsidRDefault="00304B55" w:rsidP="00304B5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ต.หว้านใหญ่</w:t>
            </w:r>
            <w:r w:rsidRPr="00183C16">
              <w:rPr>
                <w:rFonts w:ascii="TH SarabunIT๙" w:hAnsi="TH SarabunIT๙" w:cs="TH SarabunIT๙"/>
              </w:rPr>
              <w:t xml:space="preserve"> </w:t>
            </w:r>
            <w:r w:rsidRPr="00183C16">
              <w:rPr>
                <w:rFonts w:ascii="TH SarabunIT๙" w:hAnsi="TH SarabunIT๙" w:cs="TH SarabunIT๙"/>
                <w:cs/>
              </w:rPr>
              <w:t>อ.หว้านใหญ่</w:t>
            </w:r>
          </w:p>
        </w:tc>
        <w:tc>
          <w:tcPr>
            <w:tcW w:w="1688" w:type="dxa"/>
          </w:tcPr>
          <w:p w14:paraId="145184D4" w14:textId="77777777" w:rsidR="00304B55" w:rsidRPr="00183C16" w:rsidRDefault="00304B55" w:rsidP="00304B5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eastAsia="Times New Roman" w:hAnsi="TH SarabunIT๙" w:cs="TH SarabunIT๙"/>
                <w:cs/>
              </w:rPr>
              <w:t>๑๔ ม.ค. ๒๕๔๑</w:t>
            </w:r>
          </w:p>
        </w:tc>
        <w:tc>
          <w:tcPr>
            <w:tcW w:w="1997" w:type="dxa"/>
          </w:tcPr>
          <w:p w14:paraId="16616C1F" w14:textId="77777777" w:rsidR="00304B55" w:rsidRPr="00183C16" w:rsidRDefault="00304B55" w:rsidP="00304B5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183C16">
              <w:rPr>
                <w:rFonts w:ascii="TH SarabunIT๙" w:eastAsia="Times New Roman" w:hAnsi="TH SarabunIT๙" w:cs="TH SarabunIT๙"/>
                <w:cs/>
              </w:rPr>
              <w:t xml:space="preserve">๑. </w:t>
            </w:r>
            <w:proofErr w:type="spellStart"/>
            <w:r w:rsidRPr="00183C16">
              <w:rPr>
                <w:rFonts w:ascii="TH SarabunIT๙" w:eastAsia="Times New Roman" w:hAnsi="TH SarabunIT๙" w:cs="TH SarabunIT๙"/>
                <w:cs/>
              </w:rPr>
              <w:t>สิม</w:t>
            </w:r>
            <w:proofErr w:type="spellEnd"/>
            <w:r w:rsidRPr="00183C16">
              <w:rPr>
                <w:rFonts w:ascii="TH SarabunIT๙" w:eastAsia="Times New Roman" w:hAnsi="TH SarabunIT๙" w:cs="TH SarabunIT๙"/>
                <w:cs/>
              </w:rPr>
              <w:t xml:space="preserve"> (โบสถ์)</w:t>
            </w:r>
          </w:p>
          <w:p w14:paraId="327D9018" w14:textId="77777777" w:rsidR="00304B55" w:rsidRPr="00183C16" w:rsidRDefault="00304B55" w:rsidP="00304B5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183C16">
              <w:rPr>
                <w:rFonts w:ascii="TH SarabunIT๙" w:eastAsia="Times New Roman" w:hAnsi="TH SarabunIT๙" w:cs="TH SarabunIT๙"/>
                <w:cs/>
              </w:rPr>
              <w:t>๒. อาคารทรงยุโรป</w:t>
            </w:r>
          </w:p>
        </w:tc>
      </w:tr>
      <w:tr w:rsidR="00304B55" w:rsidRPr="00183C16" w14:paraId="00205800" w14:textId="77777777" w:rsidTr="005A17B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dxa"/>
          </w:tcPr>
          <w:p w14:paraId="2633390D" w14:textId="77777777" w:rsidR="00304B55" w:rsidRPr="005A17B6" w:rsidRDefault="00304B55" w:rsidP="00304B55">
            <w:pPr>
              <w:jc w:val="center"/>
              <w:rPr>
                <w:rFonts w:ascii="TH SarabunIT๙" w:hAnsi="TH SarabunIT๙" w:cs="TH SarabunIT๙"/>
                <w:b w:val="0"/>
                <w:bCs w:val="0"/>
                <w:cs/>
              </w:rPr>
            </w:pPr>
            <w:r w:rsidRPr="005A17B6">
              <w:rPr>
                <w:rFonts w:ascii="TH SarabunIT๙" w:hAnsi="TH SarabunIT๙" w:cs="TH SarabunIT๙"/>
                <w:b w:val="0"/>
                <w:bCs w:val="0"/>
                <w:cs/>
              </w:rPr>
              <w:t>๓</w:t>
            </w:r>
          </w:p>
        </w:tc>
        <w:tc>
          <w:tcPr>
            <w:tcW w:w="2013" w:type="dxa"/>
          </w:tcPr>
          <w:p w14:paraId="16205EB9" w14:textId="77777777" w:rsidR="00304B55" w:rsidRPr="00183C16" w:rsidRDefault="00304B55" w:rsidP="00304B5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proofErr w:type="spellStart"/>
            <w:r w:rsidRPr="00183C16">
              <w:rPr>
                <w:rFonts w:ascii="TH SarabunIT๙" w:eastAsia="Times New Roman" w:hAnsi="TH SarabunIT๙" w:cs="TH SarabunIT๙"/>
                <w:cs/>
              </w:rPr>
              <w:t>วั</w:t>
            </w:r>
            <w:proofErr w:type="spellEnd"/>
            <w:r w:rsidRPr="00183C16">
              <w:rPr>
                <w:rFonts w:ascii="TH SarabunIT๙" w:eastAsia="Times New Roman" w:hAnsi="TH SarabunIT๙" w:cs="TH SarabunIT๙"/>
                <w:cs/>
              </w:rPr>
              <w:t>ดล</w:t>
            </w:r>
            <w:proofErr w:type="spellStart"/>
            <w:r w:rsidRPr="00183C16">
              <w:rPr>
                <w:rFonts w:ascii="TH SarabunIT๙" w:eastAsia="Times New Roman" w:hAnsi="TH SarabunIT๙" w:cs="TH SarabunIT๙"/>
                <w:cs/>
              </w:rPr>
              <w:t>ัฎฐิก</w:t>
            </w:r>
            <w:proofErr w:type="spellEnd"/>
            <w:r w:rsidRPr="00183C16">
              <w:rPr>
                <w:rFonts w:ascii="TH SarabunIT๙" w:eastAsia="Times New Roman" w:hAnsi="TH SarabunIT๙" w:cs="TH SarabunIT๙"/>
                <w:cs/>
              </w:rPr>
              <w:t>วัน</w:t>
            </w:r>
          </w:p>
        </w:tc>
        <w:tc>
          <w:tcPr>
            <w:tcW w:w="2552" w:type="dxa"/>
          </w:tcPr>
          <w:p w14:paraId="72DE9F1E" w14:textId="77777777" w:rsidR="00304B55" w:rsidRPr="00183C16" w:rsidRDefault="00304B55" w:rsidP="00304B5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บ้านชะโนด</w:t>
            </w:r>
            <w:r w:rsidRPr="00183C16">
              <w:rPr>
                <w:rFonts w:ascii="TH SarabunIT๙" w:hAnsi="TH SarabunIT๙" w:cs="TH SarabunIT๙"/>
              </w:rPr>
              <w:t xml:space="preserve"> </w:t>
            </w:r>
          </w:p>
          <w:p w14:paraId="618B3FC7" w14:textId="77777777" w:rsidR="00304B55" w:rsidRPr="00183C16" w:rsidRDefault="00304B55" w:rsidP="00304B5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ต.ชะโนด</w:t>
            </w:r>
            <w:r w:rsidRPr="00183C16">
              <w:rPr>
                <w:rFonts w:ascii="TH SarabunIT๙" w:hAnsi="TH SarabunIT๙" w:cs="TH SarabunIT๙"/>
              </w:rPr>
              <w:t xml:space="preserve">   </w:t>
            </w:r>
            <w:r w:rsidRPr="00183C16">
              <w:rPr>
                <w:rFonts w:ascii="TH SarabunIT๙" w:hAnsi="TH SarabunIT๙" w:cs="TH SarabunIT๙"/>
                <w:cs/>
              </w:rPr>
              <w:t>อ.หว้านใหญ่</w:t>
            </w:r>
          </w:p>
        </w:tc>
        <w:tc>
          <w:tcPr>
            <w:tcW w:w="1688" w:type="dxa"/>
          </w:tcPr>
          <w:p w14:paraId="361A9521" w14:textId="77777777" w:rsidR="00304B55" w:rsidRPr="00183C16" w:rsidRDefault="00304B55" w:rsidP="00304B5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eastAsia="Times New Roman" w:hAnsi="TH SarabunIT๙" w:cs="TH SarabunIT๙"/>
                <w:cs/>
              </w:rPr>
              <w:t>๑๔ ม.ค. ๒๕๔๑</w:t>
            </w:r>
          </w:p>
        </w:tc>
        <w:tc>
          <w:tcPr>
            <w:tcW w:w="1997" w:type="dxa"/>
          </w:tcPr>
          <w:p w14:paraId="34D7D2AE" w14:textId="77777777" w:rsidR="00304B55" w:rsidRPr="00183C16" w:rsidRDefault="00304B55" w:rsidP="00304B5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183C16">
              <w:rPr>
                <w:rFonts w:ascii="TH SarabunIT๙" w:eastAsia="Times New Roman" w:hAnsi="TH SarabunIT๙" w:cs="TH SarabunIT๙"/>
                <w:cs/>
              </w:rPr>
              <w:t xml:space="preserve">๑. </w:t>
            </w:r>
            <w:proofErr w:type="spellStart"/>
            <w:r w:rsidRPr="00183C16">
              <w:rPr>
                <w:rFonts w:ascii="TH SarabunIT๙" w:eastAsia="Times New Roman" w:hAnsi="TH SarabunIT๙" w:cs="TH SarabunIT๙"/>
                <w:cs/>
              </w:rPr>
              <w:t>สิม</w:t>
            </w:r>
            <w:proofErr w:type="spellEnd"/>
            <w:r w:rsidRPr="00183C16">
              <w:rPr>
                <w:rFonts w:ascii="TH SarabunIT๙" w:eastAsia="Times New Roman" w:hAnsi="TH SarabunIT๙" w:cs="TH SarabunIT๙"/>
              </w:rPr>
              <w:t xml:space="preserve">  (</w:t>
            </w:r>
            <w:r w:rsidRPr="00183C16">
              <w:rPr>
                <w:rFonts w:ascii="TH SarabunIT๙" w:eastAsia="Times New Roman" w:hAnsi="TH SarabunIT๙" w:cs="TH SarabunIT๙"/>
                <w:cs/>
              </w:rPr>
              <w:t>โบสถ์)</w:t>
            </w:r>
          </w:p>
          <w:p w14:paraId="56BA1FD2" w14:textId="77777777" w:rsidR="00304B55" w:rsidRPr="00183C16" w:rsidRDefault="00304B55" w:rsidP="00304B5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183C16">
              <w:rPr>
                <w:rFonts w:ascii="TH SarabunIT๙" w:eastAsia="Times New Roman" w:hAnsi="TH SarabunIT๙" w:cs="TH SarabunIT๙"/>
                <w:cs/>
              </w:rPr>
              <w:t>๒. เจดีย์</w:t>
            </w:r>
          </w:p>
          <w:p w14:paraId="3D63A77C" w14:textId="77777777" w:rsidR="00304B55" w:rsidRPr="00183C16" w:rsidRDefault="00304B55" w:rsidP="00304B5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183C16">
              <w:rPr>
                <w:rFonts w:ascii="TH SarabunIT๙" w:eastAsia="Times New Roman" w:hAnsi="TH SarabunIT๙" w:cs="TH SarabunIT๙"/>
                <w:cs/>
              </w:rPr>
              <w:t>๓. ศาลา</w:t>
            </w:r>
          </w:p>
          <w:p w14:paraId="331D24FA" w14:textId="77777777" w:rsidR="00304B55" w:rsidRPr="00183C16" w:rsidRDefault="00304B55" w:rsidP="00304B5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183C16">
              <w:rPr>
                <w:rFonts w:ascii="TH SarabunIT๙" w:eastAsia="Times New Roman" w:hAnsi="TH SarabunIT๙" w:cs="TH SarabunIT๙"/>
                <w:cs/>
              </w:rPr>
              <w:t>๔. มณฑป</w:t>
            </w:r>
          </w:p>
        </w:tc>
      </w:tr>
      <w:tr w:rsidR="00304B55" w:rsidRPr="00183C16" w14:paraId="2FBD4551" w14:textId="77777777" w:rsidTr="005A17B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dxa"/>
          </w:tcPr>
          <w:p w14:paraId="73DCAEEB" w14:textId="77777777" w:rsidR="00304B55" w:rsidRPr="005A17B6" w:rsidRDefault="00304B55" w:rsidP="00304B55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  <w:r w:rsidRPr="005A17B6">
              <w:rPr>
                <w:rFonts w:ascii="TH SarabunIT๙" w:hAnsi="TH SarabunIT๙" w:cs="TH SarabunIT๙"/>
                <w:b w:val="0"/>
                <w:bCs w:val="0"/>
                <w:cs/>
              </w:rPr>
              <w:t>๔</w:t>
            </w:r>
          </w:p>
        </w:tc>
        <w:tc>
          <w:tcPr>
            <w:tcW w:w="2013" w:type="dxa"/>
          </w:tcPr>
          <w:p w14:paraId="742F730B" w14:textId="12F33D4D" w:rsidR="00304B55" w:rsidRPr="00183C16" w:rsidRDefault="00304B55" w:rsidP="00304B5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eastAsia="Times New Roman" w:hAnsi="TH SarabunIT๙" w:cs="TH SarabunIT๙"/>
                <w:cs/>
              </w:rPr>
              <w:t>วัดศรีมณฑา</w:t>
            </w:r>
          </w:p>
        </w:tc>
        <w:tc>
          <w:tcPr>
            <w:tcW w:w="2552" w:type="dxa"/>
          </w:tcPr>
          <w:p w14:paraId="5B5D5705" w14:textId="77777777" w:rsidR="00304B55" w:rsidRPr="00183C16" w:rsidRDefault="00304B55" w:rsidP="00304B5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บ้านคำ</w:t>
            </w:r>
            <w:proofErr w:type="spellStart"/>
            <w:r w:rsidRPr="00183C16">
              <w:rPr>
                <w:rFonts w:ascii="TH SarabunIT๙" w:hAnsi="TH SarabunIT๙" w:cs="TH SarabunIT๙"/>
                <w:cs/>
              </w:rPr>
              <w:t>ฮี</w:t>
            </w:r>
            <w:proofErr w:type="spellEnd"/>
            <w:r w:rsidRPr="00183C16">
              <w:rPr>
                <w:rFonts w:ascii="TH SarabunIT๙" w:hAnsi="TH SarabunIT๙" w:cs="TH SarabunIT๙"/>
              </w:rPr>
              <w:t xml:space="preserve">   </w:t>
            </w:r>
            <w:r w:rsidRPr="00183C16">
              <w:rPr>
                <w:rFonts w:ascii="TH SarabunIT๙" w:hAnsi="TH SarabunIT๙" w:cs="TH SarabunIT๙"/>
                <w:cs/>
              </w:rPr>
              <w:t>ต.โพนทราย</w:t>
            </w:r>
            <w:r w:rsidRPr="00183C16">
              <w:rPr>
                <w:rFonts w:ascii="TH SarabunIT๙" w:hAnsi="TH SarabunIT๙" w:cs="TH SarabunIT๙"/>
              </w:rPr>
              <w:t xml:space="preserve"> </w:t>
            </w:r>
          </w:p>
          <w:p w14:paraId="26E0358E" w14:textId="77777777" w:rsidR="00304B55" w:rsidRPr="00183C16" w:rsidRDefault="00304B55" w:rsidP="00304B5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อ.เมืองมุกดาหาร</w:t>
            </w:r>
          </w:p>
        </w:tc>
        <w:tc>
          <w:tcPr>
            <w:tcW w:w="1688" w:type="dxa"/>
          </w:tcPr>
          <w:p w14:paraId="02736128" w14:textId="77777777" w:rsidR="00304B55" w:rsidRPr="00183C16" w:rsidRDefault="00304B55" w:rsidP="00304B5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eastAsia="Times New Roman" w:hAnsi="TH SarabunIT๙" w:cs="TH SarabunIT๙"/>
                <w:cs/>
              </w:rPr>
              <w:t>๑๐ พ.ค. ๒๕๔๗</w:t>
            </w:r>
          </w:p>
        </w:tc>
        <w:tc>
          <w:tcPr>
            <w:tcW w:w="1997" w:type="dxa"/>
          </w:tcPr>
          <w:p w14:paraId="1F62E378" w14:textId="77777777" w:rsidR="00304B55" w:rsidRPr="00183C16" w:rsidRDefault="00304B55" w:rsidP="00304B5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  <w:cs/>
              </w:rPr>
            </w:pPr>
            <w:r w:rsidRPr="00183C16">
              <w:rPr>
                <w:rFonts w:ascii="TH SarabunIT๙" w:eastAsia="Times New Roman" w:hAnsi="TH SarabunIT๙" w:cs="TH SarabunIT๙"/>
                <w:cs/>
              </w:rPr>
              <w:t>๑. ศาลาการเปรียญ</w:t>
            </w:r>
          </w:p>
        </w:tc>
      </w:tr>
      <w:tr w:rsidR="00304B55" w:rsidRPr="00183C16" w14:paraId="6CA4B6F9" w14:textId="77777777" w:rsidTr="005A17B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dxa"/>
          </w:tcPr>
          <w:p w14:paraId="0B19134A" w14:textId="77777777" w:rsidR="00304B55" w:rsidRPr="005A17B6" w:rsidRDefault="00304B55" w:rsidP="00304B55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  <w:r w:rsidRPr="005A17B6">
              <w:rPr>
                <w:rFonts w:ascii="TH SarabunIT๙" w:hAnsi="TH SarabunIT๙" w:cs="TH SarabunIT๙"/>
                <w:b w:val="0"/>
                <w:bCs w:val="0"/>
                <w:cs/>
              </w:rPr>
              <w:t>๕</w:t>
            </w:r>
          </w:p>
        </w:tc>
        <w:tc>
          <w:tcPr>
            <w:tcW w:w="2013" w:type="dxa"/>
          </w:tcPr>
          <w:p w14:paraId="5C05AFB5" w14:textId="77777777" w:rsidR="00304B55" w:rsidRPr="00183C16" w:rsidRDefault="00304B55" w:rsidP="00304B5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eastAsia="Times New Roman" w:hAnsi="TH SarabunIT๙" w:cs="TH SarabunIT๙"/>
                <w:cs/>
              </w:rPr>
              <w:t>วัด</w:t>
            </w:r>
            <w:proofErr w:type="spellStart"/>
            <w:r w:rsidRPr="00183C16">
              <w:rPr>
                <w:rFonts w:ascii="TH SarabunIT๙" w:eastAsia="Times New Roman" w:hAnsi="TH SarabunIT๙" w:cs="TH SarabunIT๙"/>
                <w:cs/>
              </w:rPr>
              <w:t>นรว</w:t>
            </w:r>
            <w:proofErr w:type="spellEnd"/>
            <w:r w:rsidRPr="00183C16">
              <w:rPr>
                <w:rFonts w:ascii="TH SarabunIT๙" w:eastAsia="Times New Roman" w:hAnsi="TH SarabunIT๙" w:cs="TH SarabunIT๙"/>
                <w:cs/>
              </w:rPr>
              <w:t>ราราม</w:t>
            </w:r>
          </w:p>
        </w:tc>
        <w:tc>
          <w:tcPr>
            <w:tcW w:w="2552" w:type="dxa"/>
          </w:tcPr>
          <w:p w14:paraId="6132AAF0" w14:textId="77777777" w:rsidR="00304B55" w:rsidRPr="00183C16" w:rsidRDefault="00304B55" w:rsidP="00304B5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บ้านหนองโอ</w:t>
            </w:r>
          </w:p>
          <w:p w14:paraId="6FD4A083" w14:textId="77777777" w:rsidR="00304B55" w:rsidRPr="00183C16" w:rsidRDefault="00304B55" w:rsidP="00304B5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ต.โนนยาง</w:t>
            </w:r>
            <w:r w:rsidRPr="00183C16">
              <w:rPr>
                <w:rFonts w:ascii="TH SarabunIT๙" w:hAnsi="TH SarabunIT๙" w:cs="TH SarabunIT๙"/>
              </w:rPr>
              <w:t xml:space="preserve">  </w:t>
            </w:r>
            <w:r w:rsidRPr="00183C16">
              <w:rPr>
                <w:rFonts w:ascii="TH SarabunIT๙" w:hAnsi="TH SarabunIT๙" w:cs="TH SarabunIT๙"/>
                <w:cs/>
              </w:rPr>
              <w:t>อ.หนองสูง</w:t>
            </w:r>
          </w:p>
        </w:tc>
        <w:tc>
          <w:tcPr>
            <w:tcW w:w="1688" w:type="dxa"/>
          </w:tcPr>
          <w:p w14:paraId="4B1EADF0" w14:textId="77777777" w:rsidR="00304B55" w:rsidRPr="00183C16" w:rsidRDefault="00304B55" w:rsidP="00304B5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eastAsia="Times New Roman" w:hAnsi="TH SarabunIT๙" w:cs="TH SarabunIT๙"/>
                <w:cs/>
              </w:rPr>
              <w:t>๗ พ.ย. ๒๕๔๘</w:t>
            </w:r>
          </w:p>
        </w:tc>
        <w:tc>
          <w:tcPr>
            <w:tcW w:w="1997" w:type="dxa"/>
          </w:tcPr>
          <w:p w14:paraId="73039CD6" w14:textId="77777777" w:rsidR="00304B55" w:rsidRPr="00183C16" w:rsidRDefault="00304B55" w:rsidP="00304B5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eastAsia="Times New Roman" w:hAnsi="TH SarabunIT๙" w:cs="TH SarabunIT๙"/>
              </w:rPr>
            </w:pPr>
            <w:r w:rsidRPr="00183C16">
              <w:rPr>
                <w:rFonts w:ascii="TH SarabunIT๙" w:eastAsia="Times New Roman" w:hAnsi="TH SarabunIT๙" w:cs="TH SarabunIT๙"/>
                <w:cs/>
              </w:rPr>
              <w:t xml:space="preserve">๑. </w:t>
            </w:r>
            <w:proofErr w:type="spellStart"/>
            <w:r w:rsidRPr="00183C16">
              <w:rPr>
                <w:rFonts w:ascii="TH SarabunIT๙" w:eastAsia="Times New Roman" w:hAnsi="TH SarabunIT๙" w:cs="TH SarabunIT๙"/>
                <w:cs/>
              </w:rPr>
              <w:t>สิม</w:t>
            </w:r>
            <w:proofErr w:type="spellEnd"/>
            <w:r w:rsidRPr="00183C16">
              <w:rPr>
                <w:rFonts w:ascii="TH SarabunIT๙" w:eastAsia="Times New Roman" w:hAnsi="TH SarabunIT๙" w:cs="TH SarabunIT๙"/>
              </w:rPr>
              <w:t xml:space="preserve">  (</w:t>
            </w:r>
            <w:r w:rsidRPr="00183C16">
              <w:rPr>
                <w:rFonts w:ascii="TH SarabunIT๙" w:eastAsia="Times New Roman" w:hAnsi="TH SarabunIT๙" w:cs="TH SarabunIT๙"/>
                <w:cs/>
              </w:rPr>
              <w:t>โบสถ์)</w:t>
            </w:r>
          </w:p>
        </w:tc>
      </w:tr>
    </w:tbl>
    <w:p w14:paraId="060C6AC4" w14:textId="77777777" w:rsidR="00304B55" w:rsidRDefault="00304B55" w:rsidP="00304B55">
      <w:pPr>
        <w:pStyle w:val="af4"/>
        <w:tabs>
          <w:tab w:val="left" w:pos="426"/>
        </w:tabs>
        <w:jc w:val="thaiDistribute"/>
        <w:rPr>
          <w:rFonts w:ascii="TH SarabunIT๙" w:hAnsi="TH SarabunIT๙" w:cs="TH SarabunIT๙"/>
          <w:b/>
          <w:bCs/>
        </w:rPr>
      </w:pPr>
      <w:r w:rsidRPr="00183C16">
        <w:rPr>
          <w:rFonts w:ascii="TH SarabunIT๙" w:hAnsi="TH SarabunIT๙" w:cs="TH SarabunIT๙"/>
          <w:b/>
          <w:bCs/>
          <w:cs/>
        </w:rPr>
        <w:tab/>
      </w:r>
    </w:p>
    <w:p w14:paraId="2568A1DE" w14:textId="77777777" w:rsidR="00F20FC4" w:rsidRPr="00183C16" w:rsidRDefault="00CB3DA9" w:rsidP="00CB3DA9">
      <w:pPr>
        <w:pStyle w:val="af4"/>
        <w:tabs>
          <w:tab w:val="left" w:pos="426"/>
        </w:tabs>
        <w:jc w:val="thaiDistribute"/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/>
          <w:b/>
          <w:bCs/>
          <w:cs/>
        </w:rPr>
        <w:tab/>
      </w:r>
      <w:r>
        <w:rPr>
          <w:rFonts w:ascii="TH SarabunIT๙" w:hAnsi="TH SarabunIT๙" w:cs="TH SarabunIT๙" w:hint="cs"/>
          <w:b/>
          <w:bCs/>
          <w:cs/>
        </w:rPr>
        <w:t xml:space="preserve">1.6.15 </w:t>
      </w:r>
      <w:r w:rsidR="00F20FC4" w:rsidRPr="00183C16">
        <w:rPr>
          <w:rFonts w:ascii="TH SarabunIT๙" w:hAnsi="TH SarabunIT๙" w:cs="TH SarabunIT๙"/>
          <w:b/>
          <w:bCs/>
          <w:cs/>
        </w:rPr>
        <w:t>หมู่บ้านวัฒนธรรมชนเผ่า</w:t>
      </w:r>
    </w:p>
    <w:tbl>
      <w:tblPr>
        <w:tblStyle w:val="4-1"/>
        <w:tblW w:w="9068" w:type="dxa"/>
        <w:tblLook w:val="04A0" w:firstRow="1" w:lastRow="0" w:firstColumn="1" w:lastColumn="0" w:noHBand="0" w:noVBand="1"/>
      </w:tblPr>
      <w:tblGrid>
        <w:gridCol w:w="724"/>
        <w:gridCol w:w="2106"/>
        <w:gridCol w:w="2552"/>
        <w:gridCol w:w="1701"/>
        <w:gridCol w:w="1985"/>
      </w:tblGrid>
      <w:tr w:rsidR="00CB3DA9" w:rsidRPr="00CB3DA9" w14:paraId="012CF426" w14:textId="77777777" w:rsidTr="00CB3DA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  <w:vAlign w:val="center"/>
          </w:tcPr>
          <w:p w14:paraId="3A16921F" w14:textId="77777777" w:rsidR="00CB3DA9" w:rsidRDefault="00CB3DA9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  <w:color w:val="000000" w:themeColor="text1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cs/>
              </w:rPr>
              <w:t>ลำดับ</w:t>
            </w:r>
          </w:p>
          <w:p w14:paraId="0EF08C40" w14:textId="77777777" w:rsidR="00F20FC4" w:rsidRPr="00CB3DA9" w:rsidRDefault="00F20FC4" w:rsidP="00D85767">
            <w:pPr>
              <w:jc w:val="center"/>
              <w:rPr>
                <w:rFonts w:ascii="TH SarabunIT๙" w:hAnsi="TH SarabunIT๙" w:cs="TH SarabunIT๙"/>
                <w:color w:val="000000" w:themeColor="text1"/>
              </w:rPr>
            </w:pPr>
            <w:r w:rsidRPr="00CB3DA9">
              <w:rPr>
                <w:rFonts w:ascii="TH SarabunIT๙" w:hAnsi="TH SarabunIT๙" w:cs="TH SarabunIT๙"/>
                <w:color w:val="000000" w:themeColor="text1"/>
                <w:cs/>
              </w:rPr>
              <w:t>ที่</w:t>
            </w:r>
          </w:p>
        </w:tc>
        <w:tc>
          <w:tcPr>
            <w:tcW w:w="2106" w:type="dxa"/>
            <w:vAlign w:val="center"/>
          </w:tcPr>
          <w:p w14:paraId="3D4136B0" w14:textId="77777777" w:rsidR="00F20FC4" w:rsidRPr="00CB3DA9" w:rsidRDefault="00F20FC4" w:rsidP="00D8576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CB3DA9">
              <w:rPr>
                <w:rFonts w:ascii="TH SarabunIT๙" w:hAnsi="TH SarabunIT๙" w:cs="TH SarabunIT๙"/>
                <w:color w:val="000000" w:themeColor="text1"/>
                <w:cs/>
              </w:rPr>
              <w:t>วัฒนธรรมชนเผ่า</w:t>
            </w:r>
          </w:p>
        </w:tc>
        <w:tc>
          <w:tcPr>
            <w:tcW w:w="2552" w:type="dxa"/>
            <w:vAlign w:val="center"/>
          </w:tcPr>
          <w:p w14:paraId="09DBC3B3" w14:textId="77777777" w:rsidR="00F20FC4" w:rsidRPr="00CB3DA9" w:rsidRDefault="00F20FC4" w:rsidP="00D8576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CB3DA9">
              <w:rPr>
                <w:rFonts w:ascii="TH SarabunIT๙" w:hAnsi="TH SarabunIT๙" w:cs="TH SarabunIT๙"/>
                <w:color w:val="000000" w:themeColor="text1"/>
                <w:cs/>
              </w:rPr>
              <w:t>บ้าน</w:t>
            </w:r>
          </w:p>
        </w:tc>
        <w:tc>
          <w:tcPr>
            <w:tcW w:w="1701" w:type="dxa"/>
            <w:vAlign w:val="center"/>
          </w:tcPr>
          <w:p w14:paraId="4EEF61A0" w14:textId="77777777" w:rsidR="00F20FC4" w:rsidRPr="00CB3DA9" w:rsidRDefault="00F20FC4" w:rsidP="00D8576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CB3DA9">
              <w:rPr>
                <w:rFonts w:ascii="TH SarabunIT๙" w:hAnsi="TH SarabunIT๙" w:cs="TH SarabunIT๙"/>
                <w:color w:val="000000" w:themeColor="text1"/>
                <w:cs/>
              </w:rPr>
              <w:t>ตำบล</w:t>
            </w:r>
          </w:p>
        </w:tc>
        <w:tc>
          <w:tcPr>
            <w:tcW w:w="1985" w:type="dxa"/>
            <w:vAlign w:val="center"/>
          </w:tcPr>
          <w:p w14:paraId="5081086C" w14:textId="77777777" w:rsidR="00F20FC4" w:rsidRPr="00CB3DA9" w:rsidRDefault="00F20FC4" w:rsidP="00D8576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color w:val="000000" w:themeColor="text1"/>
              </w:rPr>
            </w:pPr>
            <w:r w:rsidRPr="00CB3DA9">
              <w:rPr>
                <w:rFonts w:ascii="TH SarabunIT๙" w:hAnsi="TH SarabunIT๙" w:cs="TH SarabunIT๙"/>
                <w:color w:val="000000" w:themeColor="text1"/>
                <w:cs/>
              </w:rPr>
              <w:t>อำเภอ</w:t>
            </w:r>
          </w:p>
        </w:tc>
      </w:tr>
      <w:tr w:rsidR="00F20FC4" w:rsidRPr="00183C16" w14:paraId="57AD1581" w14:textId="77777777" w:rsidTr="00CB3D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</w:tcPr>
          <w:p w14:paraId="349F1246" w14:textId="77777777" w:rsidR="00F20FC4" w:rsidRPr="00CB3DA9" w:rsidRDefault="00F20FC4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  <w:r w:rsidRPr="00CB3DA9">
              <w:rPr>
                <w:rFonts w:ascii="TH SarabunIT๙" w:hAnsi="TH SarabunIT๙" w:cs="TH SarabunIT๙"/>
                <w:b w:val="0"/>
                <w:bCs w:val="0"/>
                <w:cs/>
              </w:rPr>
              <w:t>๑</w:t>
            </w:r>
          </w:p>
        </w:tc>
        <w:tc>
          <w:tcPr>
            <w:tcW w:w="2106" w:type="dxa"/>
          </w:tcPr>
          <w:p w14:paraId="558CD14F" w14:textId="77777777" w:rsidR="00F20FC4" w:rsidRPr="00183C16" w:rsidRDefault="00F20FC4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ผู้ไทย</w:t>
            </w:r>
          </w:p>
        </w:tc>
        <w:tc>
          <w:tcPr>
            <w:tcW w:w="2552" w:type="dxa"/>
          </w:tcPr>
          <w:p w14:paraId="1646ACCA" w14:textId="77777777" w:rsidR="00F20FC4" w:rsidRPr="00183C16" w:rsidRDefault="00F20FC4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บ้านภู</w:t>
            </w:r>
          </w:p>
        </w:tc>
        <w:tc>
          <w:tcPr>
            <w:tcW w:w="1701" w:type="dxa"/>
          </w:tcPr>
          <w:p w14:paraId="305F7E87" w14:textId="77777777" w:rsidR="00F20FC4" w:rsidRPr="00183C16" w:rsidRDefault="00F20FC4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บ้านเป้า</w:t>
            </w:r>
          </w:p>
        </w:tc>
        <w:tc>
          <w:tcPr>
            <w:tcW w:w="1985" w:type="dxa"/>
          </w:tcPr>
          <w:p w14:paraId="5A85BCE9" w14:textId="77777777" w:rsidR="00F20FC4" w:rsidRPr="00183C16" w:rsidRDefault="00F20FC4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หนองสูง</w:t>
            </w:r>
          </w:p>
        </w:tc>
      </w:tr>
      <w:tr w:rsidR="00F20FC4" w:rsidRPr="00183C16" w14:paraId="6FF8AEC7" w14:textId="77777777" w:rsidTr="00CB3D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</w:tcPr>
          <w:p w14:paraId="261ECE0E" w14:textId="77777777" w:rsidR="00F20FC4" w:rsidRPr="00CB3DA9" w:rsidRDefault="00F20FC4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  <w:r w:rsidRPr="00CB3DA9">
              <w:rPr>
                <w:rFonts w:ascii="TH SarabunIT๙" w:hAnsi="TH SarabunIT๙" w:cs="TH SarabunIT๙"/>
                <w:b w:val="0"/>
                <w:bCs w:val="0"/>
                <w:cs/>
              </w:rPr>
              <w:t>๒</w:t>
            </w:r>
          </w:p>
        </w:tc>
        <w:tc>
          <w:tcPr>
            <w:tcW w:w="2106" w:type="dxa"/>
          </w:tcPr>
          <w:p w14:paraId="06D3C0E9" w14:textId="77777777" w:rsidR="00F20FC4" w:rsidRPr="00183C16" w:rsidRDefault="00F20FC4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ไทยอีสาน</w:t>
            </w:r>
          </w:p>
        </w:tc>
        <w:tc>
          <w:tcPr>
            <w:tcW w:w="2552" w:type="dxa"/>
          </w:tcPr>
          <w:p w14:paraId="049C6B9C" w14:textId="77777777" w:rsidR="00F20FC4" w:rsidRPr="00183C16" w:rsidRDefault="00F20FC4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บ้านนาอุดม</w:t>
            </w:r>
          </w:p>
        </w:tc>
        <w:tc>
          <w:tcPr>
            <w:tcW w:w="1701" w:type="dxa"/>
          </w:tcPr>
          <w:p w14:paraId="7FD905A7" w14:textId="77777777" w:rsidR="00F20FC4" w:rsidRPr="00183C16" w:rsidRDefault="00F20FC4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นาอุดม</w:t>
            </w:r>
          </w:p>
        </w:tc>
        <w:tc>
          <w:tcPr>
            <w:tcW w:w="1985" w:type="dxa"/>
          </w:tcPr>
          <w:p w14:paraId="43BACA88" w14:textId="77777777" w:rsidR="00F20FC4" w:rsidRPr="00183C16" w:rsidRDefault="00F20FC4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นิคมคำสร้อย</w:t>
            </w:r>
          </w:p>
        </w:tc>
      </w:tr>
      <w:tr w:rsidR="00F20FC4" w:rsidRPr="00183C16" w14:paraId="0190378C" w14:textId="77777777" w:rsidTr="00CB3D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</w:tcPr>
          <w:p w14:paraId="3255ED4C" w14:textId="77777777" w:rsidR="00F20FC4" w:rsidRPr="00CB3DA9" w:rsidRDefault="00F20FC4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  <w:r w:rsidRPr="00CB3DA9">
              <w:rPr>
                <w:rFonts w:ascii="TH SarabunIT๙" w:hAnsi="TH SarabunIT๙" w:cs="TH SarabunIT๙"/>
                <w:b w:val="0"/>
                <w:bCs w:val="0"/>
                <w:cs/>
              </w:rPr>
              <w:t>๓</w:t>
            </w:r>
          </w:p>
        </w:tc>
        <w:tc>
          <w:tcPr>
            <w:tcW w:w="2106" w:type="dxa"/>
          </w:tcPr>
          <w:p w14:paraId="257D50C1" w14:textId="77777777" w:rsidR="00F20FC4" w:rsidRPr="00183C16" w:rsidRDefault="00F20FC4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ไทย</w:t>
            </w:r>
            <w:proofErr w:type="spellStart"/>
            <w:r w:rsidRPr="00183C16">
              <w:rPr>
                <w:rFonts w:ascii="TH SarabunIT๙" w:hAnsi="TH SarabunIT๙" w:cs="TH SarabunIT๙"/>
                <w:cs/>
              </w:rPr>
              <w:t>ย้อ</w:t>
            </w:r>
            <w:proofErr w:type="spellEnd"/>
          </w:p>
        </w:tc>
        <w:tc>
          <w:tcPr>
            <w:tcW w:w="2552" w:type="dxa"/>
          </w:tcPr>
          <w:p w14:paraId="538FD547" w14:textId="77777777" w:rsidR="00F20FC4" w:rsidRPr="00183C16" w:rsidRDefault="00F20FC4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บ้านดงเย็น</w:t>
            </w:r>
          </w:p>
        </w:tc>
        <w:tc>
          <w:tcPr>
            <w:tcW w:w="1701" w:type="dxa"/>
          </w:tcPr>
          <w:p w14:paraId="4FF5E47A" w14:textId="77777777" w:rsidR="00F20FC4" w:rsidRPr="00183C16" w:rsidRDefault="00F20FC4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ดงเย็น</w:t>
            </w:r>
          </w:p>
        </w:tc>
        <w:tc>
          <w:tcPr>
            <w:tcW w:w="1985" w:type="dxa"/>
          </w:tcPr>
          <w:p w14:paraId="274AF470" w14:textId="77777777" w:rsidR="00F20FC4" w:rsidRPr="00183C16" w:rsidRDefault="00F20FC4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เมืองมุกดาหาร</w:t>
            </w:r>
          </w:p>
        </w:tc>
      </w:tr>
      <w:tr w:rsidR="00F20FC4" w:rsidRPr="00183C16" w14:paraId="566AE378" w14:textId="77777777" w:rsidTr="00CB3D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</w:tcPr>
          <w:p w14:paraId="14AF9495" w14:textId="77777777" w:rsidR="00F20FC4" w:rsidRPr="00CB3DA9" w:rsidRDefault="00F20FC4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  <w:r w:rsidRPr="00CB3DA9">
              <w:rPr>
                <w:rFonts w:ascii="TH SarabunIT๙" w:hAnsi="TH SarabunIT๙" w:cs="TH SarabunIT๙"/>
                <w:b w:val="0"/>
                <w:bCs w:val="0"/>
                <w:cs/>
              </w:rPr>
              <w:t>๔</w:t>
            </w:r>
          </w:p>
        </w:tc>
        <w:tc>
          <w:tcPr>
            <w:tcW w:w="2106" w:type="dxa"/>
          </w:tcPr>
          <w:p w14:paraId="2EE3DDBD" w14:textId="77777777" w:rsidR="00F20FC4" w:rsidRPr="00183C16" w:rsidRDefault="00F20FC4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ไทยกะ</w:t>
            </w:r>
            <w:proofErr w:type="spellStart"/>
            <w:r w:rsidRPr="00183C16">
              <w:rPr>
                <w:rFonts w:ascii="TH SarabunIT๙" w:hAnsi="TH SarabunIT๙" w:cs="TH SarabunIT๙"/>
                <w:cs/>
              </w:rPr>
              <w:t>เลิง</w:t>
            </w:r>
            <w:proofErr w:type="spellEnd"/>
          </w:p>
        </w:tc>
        <w:tc>
          <w:tcPr>
            <w:tcW w:w="2552" w:type="dxa"/>
          </w:tcPr>
          <w:p w14:paraId="76BE772F" w14:textId="77777777" w:rsidR="00F20FC4" w:rsidRPr="00183C16" w:rsidRDefault="00F20FC4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บ้านโนนสังข์ศรี</w:t>
            </w:r>
          </w:p>
        </w:tc>
        <w:tc>
          <w:tcPr>
            <w:tcW w:w="1701" w:type="dxa"/>
          </w:tcPr>
          <w:p w14:paraId="03EF2E44" w14:textId="77777777" w:rsidR="00F20FC4" w:rsidRPr="00183C16" w:rsidRDefault="00F20FC4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บ้านซ่ง</w:t>
            </w:r>
          </w:p>
        </w:tc>
        <w:tc>
          <w:tcPr>
            <w:tcW w:w="1985" w:type="dxa"/>
          </w:tcPr>
          <w:p w14:paraId="09CE9D08" w14:textId="77777777" w:rsidR="00F20FC4" w:rsidRPr="00183C16" w:rsidRDefault="00F20FC4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คำชะอี</w:t>
            </w:r>
          </w:p>
        </w:tc>
      </w:tr>
      <w:tr w:rsidR="00F20FC4" w:rsidRPr="00183C16" w14:paraId="02CAB043" w14:textId="77777777" w:rsidTr="00CB3D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</w:tcPr>
          <w:p w14:paraId="5DA548D6" w14:textId="77777777" w:rsidR="00F20FC4" w:rsidRPr="00CB3DA9" w:rsidRDefault="00F20FC4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  <w:r w:rsidRPr="00CB3DA9">
              <w:rPr>
                <w:rFonts w:ascii="TH SarabunIT๙" w:hAnsi="TH SarabunIT๙" w:cs="TH SarabunIT๙"/>
                <w:b w:val="0"/>
                <w:bCs w:val="0"/>
                <w:cs/>
              </w:rPr>
              <w:t>๕</w:t>
            </w:r>
          </w:p>
        </w:tc>
        <w:tc>
          <w:tcPr>
            <w:tcW w:w="2106" w:type="dxa"/>
          </w:tcPr>
          <w:p w14:paraId="28E81635" w14:textId="77777777" w:rsidR="00F20FC4" w:rsidRPr="00183C16" w:rsidRDefault="00F20FC4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cs/>
              </w:rPr>
            </w:pPr>
            <w:r w:rsidRPr="00183C16">
              <w:rPr>
                <w:rFonts w:ascii="TH SarabunIT๙" w:hAnsi="TH SarabunIT๙" w:cs="TH SarabunIT๙"/>
                <w:cs/>
              </w:rPr>
              <w:t>ไทยบรู (กะโซ่)</w:t>
            </w:r>
          </w:p>
        </w:tc>
        <w:tc>
          <w:tcPr>
            <w:tcW w:w="2552" w:type="dxa"/>
          </w:tcPr>
          <w:p w14:paraId="6AA8A846" w14:textId="77777777" w:rsidR="00F20FC4" w:rsidRPr="00183C16" w:rsidRDefault="00F20FC4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บ้านหนองยาง</w:t>
            </w:r>
          </w:p>
        </w:tc>
        <w:tc>
          <w:tcPr>
            <w:tcW w:w="1701" w:type="dxa"/>
          </w:tcPr>
          <w:p w14:paraId="634C6809" w14:textId="77777777" w:rsidR="00F20FC4" w:rsidRPr="00183C16" w:rsidRDefault="00F20FC4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ชะโนดน้อย</w:t>
            </w:r>
          </w:p>
        </w:tc>
        <w:tc>
          <w:tcPr>
            <w:tcW w:w="1985" w:type="dxa"/>
          </w:tcPr>
          <w:p w14:paraId="053FFC9C" w14:textId="77777777" w:rsidR="00F20FC4" w:rsidRPr="00183C16" w:rsidRDefault="00F20FC4" w:rsidP="00D8576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ดงหลวง</w:t>
            </w:r>
          </w:p>
        </w:tc>
      </w:tr>
      <w:tr w:rsidR="00F20FC4" w:rsidRPr="00183C16" w14:paraId="3EF7EF32" w14:textId="77777777" w:rsidTr="00CB3D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24" w:type="dxa"/>
          </w:tcPr>
          <w:p w14:paraId="34D8A7AC" w14:textId="77777777" w:rsidR="00F20FC4" w:rsidRPr="00CB3DA9" w:rsidRDefault="00F20FC4" w:rsidP="00D85767">
            <w:pPr>
              <w:jc w:val="center"/>
              <w:rPr>
                <w:rFonts w:ascii="TH SarabunIT๙" w:hAnsi="TH SarabunIT๙" w:cs="TH SarabunIT๙"/>
                <w:b w:val="0"/>
                <w:bCs w:val="0"/>
              </w:rPr>
            </w:pPr>
            <w:r w:rsidRPr="00CB3DA9">
              <w:rPr>
                <w:rFonts w:ascii="TH SarabunIT๙" w:hAnsi="TH SarabunIT๙" w:cs="TH SarabunIT๙"/>
                <w:b w:val="0"/>
                <w:bCs w:val="0"/>
                <w:cs/>
              </w:rPr>
              <w:t>๖</w:t>
            </w:r>
          </w:p>
        </w:tc>
        <w:tc>
          <w:tcPr>
            <w:tcW w:w="2106" w:type="dxa"/>
          </w:tcPr>
          <w:p w14:paraId="76A54734" w14:textId="77777777" w:rsidR="00F20FC4" w:rsidRPr="00183C16" w:rsidRDefault="00F20FC4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ไทยบรู (ข่า)</w:t>
            </w:r>
          </w:p>
        </w:tc>
        <w:tc>
          <w:tcPr>
            <w:tcW w:w="2552" w:type="dxa"/>
          </w:tcPr>
          <w:p w14:paraId="3DA97EF1" w14:textId="77777777" w:rsidR="00F20FC4" w:rsidRPr="00183C16" w:rsidRDefault="00F20FC4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บ้านนาหินกอง</w:t>
            </w:r>
          </w:p>
        </w:tc>
        <w:tc>
          <w:tcPr>
            <w:tcW w:w="1701" w:type="dxa"/>
          </w:tcPr>
          <w:p w14:paraId="2A77B081" w14:textId="77777777" w:rsidR="00F20FC4" w:rsidRPr="00183C16" w:rsidRDefault="00F20FC4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กกตูม</w:t>
            </w:r>
          </w:p>
        </w:tc>
        <w:tc>
          <w:tcPr>
            <w:tcW w:w="1985" w:type="dxa"/>
          </w:tcPr>
          <w:p w14:paraId="4CBB0D3E" w14:textId="77777777" w:rsidR="00F20FC4" w:rsidRPr="00183C16" w:rsidRDefault="00F20FC4" w:rsidP="00D8576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</w:rPr>
            </w:pPr>
            <w:r w:rsidRPr="00183C16">
              <w:rPr>
                <w:rFonts w:ascii="TH SarabunIT๙" w:hAnsi="TH SarabunIT๙" w:cs="TH SarabunIT๙"/>
                <w:cs/>
              </w:rPr>
              <w:t>ดงหลวง</w:t>
            </w:r>
          </w:p>
        </w:tc>
      </w:tr>
    </w:tbl>
    <w:p w14:paraId="48A02BAD" w14:textId="77777777" w:rsidR="00F20FC4" w:rsidRDefault="00F20FC4" w:rsidP="00F20FC4">
      <w:pPr>
        <w:pStyle w:val="ab"/>
        <w:spacing w:after="0"/>
        <w:ind w:firstLine="426"/>
        <w:rPr>
          <w:rFonts w:ascii="TH SarabunIT๙" w:hAnsi="TH SarabunIT๙" w:cs="TH SarabunIT๙"/>
          <w:b/>
          <w:bCs/>
          <w:sz w:val="32"/>
          <w:szCs w:val="32"/>
        </w:rPr>
      </w:pPr>
    </w:p>
    <w:p w14:paraId="53611C71" w14:textId="6A8024E4" w:rsidR="005A5357" w:rsidRPr="00EA6CC6" w:rsidRDefault="00EA6CC6" w:rsidP="00EA6CC6">
      <w:pPr>
        <w:pStyle w:val="ab"/>
        <w:spacing w:after="0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EA6CC6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1.7  </w:t>
      </w:r>
      <w:r w:rsidR="005A5357" w:rsidRPr="00EA6CC6">
        <w:rPr>
          <w:rFonts w:ascii="TH SarabunIT๙" w:hAnsi="TH SarabunIT๙" w:cs="TH SarabunIT๙"/>
          <w:b/>
          <w:bCs/>
          <w:sz w:val="32"/>
          <w:szCs w:val="32"/>
          <w:cs/>
        </w:rPr>
        <w:t>ข้อมูลทั่วไปสำนักงานวัฒนธรรมจังหวัดมุกดาหาร</w:t>
      </w:r>
    </w:p>
    <w:p w14:paraId="4F8D024D" w14:textId="7976723C" w:rsidR="005A5357" w:rsidRPr="00EA6CC6" w:rsidRDefault="005A5357" w:rsidP="00EA6CC6">
      <w:pPr>
        <w:pStyle w:val="af4"/>
        <w:tabs>
          <w:tab w:val="left" w:pos="567"/>
        </w:tabs>
        <w:jc w:val="thaiDistribute"/>
        <w:rPr>
          <w:rFonts w:ascii="TH SarabunIT๙" w:hAnsi="TH SarabunIT๙" w:cs="TH SarabunIT๙"/>
        </w:rPr>
      </w:pPr>
      <w:r w:rsidRPr="00EA6CC6">
        <w:rPr>
          <w:rFonts w:ascii="TH SarabunIT๙" w:hAnsi="TH SarabunIT๙" w:cs="TH SarabunIT๙"/>
          <w:cs/>
        </w:rPr>
        <w:t xml:space="preserve">      </w:t>
      </w:r>
      <w:r w:rsidR="00EA6CC6" w:rsidRPr="00EA6CC6">
        <w:rPr>
          <w:rFonts w:ascii="TH SarabunIT๙" w:hAnsi="TH SarabunIT๙" w:cs="TH SarabunIT๙"/>
          <w:cs/>
        </w:rPr>
        <w:tab/>
      </w:r>
      <w:r w:rsidRPr="00EA6CC6">
        <w:rPr>
          <w:rFonts w:ascii="TH SarabunIT๙" w:hAnsi="TH SarabunIT๙" w:cs="TH SarabunIT๙"/>
        </w:rPr>
        <w:t>“</w:t>
      </w:r>
      <w:proofErr w:type="spellStart"/>
      <w:r w:rsidRPr="00EA6CC6">
        <w:rPr>
          <w:rFonts w:ascii="TH SarabunIT๙" w:hAnsi="TH SarabunIT๙" w:cs="TH SarabunIT๙"/>
          <w:cs/>
        </w:rPr>
        <w:t>กระทรวงวัฒนธรรม</w:t>
      </w:r>
      <w:proofErr w:type="spellEnd"/>
      <w:r w:rsidRPr="00EA6CC6">
        <w:rPr>
          <w:rFonts w:ascii="TH SarabunIT๙" w:hAnsi="TH SarabunIT๙" w:cs="TH SarabunIT๙"/>
        </w:rPr>
        <w:t>”</w:t>
      </w:r>
      <w:r w:rsidRPr="00EA6CC6">
        <w:rPr>
          <w:rFonts w:ascii="TH SarabunIT๙" w:hAnsi="TH SarabunIT๙" w:cs="TH SarabunIT๙"/>
          <w:cs/>
        </w:rPr>
        <w:t xml:space="preserve"> ได้จัดตั้งขึ้นตามพระราชบัญญัติปรับปรุงกระทรวง ทบวง กรม พ</w:t>
      </w:r>
      <w:r w:rsidRPr="00EA6CC6">
        <w:rPr>
          <w:rFonts w:ascii="TH SarabunIT๙" w:hAnsi="TH SarabunIT๙" w:cs="TH SarabunIT๙"/>
        </w:rPr>
        <w:t>.</w:t>
      </w:r>
      <w:r w:rsidRPr="00EA6CC6">
        <w:rPr>
          <w:rFonts w:ascii="TH SarabunIT๙" w:hAnsi="TH SarabunIT๙" w:cs="TH SarabunIT๙"/>
          <w:cs/>
        </w:rPr>
        <w:t>ศ</w:t>
      </w:r>
      <w:r w:rsidRPr="00EA6CC6">
        <w:rPr>
          <w:rFonts w:ascii="TH SarabunIT๙" w:hAnsi="TH SarabunIT๙" w:cs="TH SarabunIT๙"/>
        </w:rPr>
        <w:t>.</w:t>
      </w:r>
      <w:r w:rsidRPr="00EA6CC6">
        <w:rPr>
          <w:rFonts w:ascii="TH SarabunIT๙" w:hAnsi="TH SarabunIT๙" w:cs="TH SarabunIT๙"/>
          <w:cs/>
        </w:rPr>
        <w:t xml:space="preserve"> ๒๕๔๕ มาตรา ๓๖ โดยมีอำนาจหน้าที่เกี่ยวกับศิลปะ ศาสนาและวัฒนธรรม และราชการอื่นตามที่มีกฎหมายกำหนดให้เป็นอำนาจหน้าที่ของกระทรวงวัฒนธรรม หรือส่วนราชการสังกัดกระทรวงวัฒนธรรม โดยได้ออกคำสั่งกระทรวงวัฒนธรรม ที่ </w:t>
      </w:r>
      <w:proofErr w:type="spellStart"/>
      <w:r w:rsidRPr="00EA6CC6">
        <w:rPr>
          <w:rFonts w:ascii="TH SarabunIT๙" w:hAnsi="TH SarabunIT๙" w:cs="TH SarabunIT๙"/>
          <w:cs/>
        </w:rPr>
        <w:t>สป</w:t>
      </w:r>
      <w:proofErr w:type="spellEnd"/>
      <w:r w:rsidRPr="00EA6CC6">
        <w:rPr>
          <w:rFonts w:ascii="TH SarabunIT๙" w:hAnsi="TH SarabunIT๙" w:cs="TH SarabunIT๙"/>
        </w:rPr>
        <w:t xml:space="preserve">. </w:t>
      </w:r>
      <w:r w:rsidRPr="00EA6CC6">
        <w:rPr>
          <w:rFonts w:ascii="TH SarabunIT๙" w:hAnsi="TH SarabunIT๙" w:cs="TH SarabunIT๙"/>
          <w:cs/>
        </w:rPr>
        <w:t>๕๘</w:t>
      </w:r>
      <w:r w:rsidRPr="00EA6CC6">
        <w:rPr>
          <w:rFonts w:ascii="TH SarabunIT๙" w:hAnsi="TH SarabunIT๙" w:cs="TH SarabunIT๙"/>
        </w:rPr>
        <w:t>/</w:t>
      </w:r>
      <w:r w:rsidRPr="00EA6CC6">
        <w:rPr>
          <w:rFonts w:ascii="TH SarabunIT๙" w:hAnsi="TH SarabunIT๙" w:cs="TH SarabunIT๙"/>
          <w:cs/>
        </w:rPr>
        <w:t xml:space="preserve">๒๕๔๕ กำหนดให้มี </w:t>
      </w:r>
      <w:r w:rsidRPr="00EA6CC6">
        <w:rPr>
          <w:rFonts w:ascii="TH SarabunIT๙" w:hAnsi="TH SarabunIT๙" w:cs="TH SarabunIT๙"/>
        </w:rPr>
        <w:t>“</w:t>
      </w:r>
      <w:r w:rsidRPr="00EA6CC6">
        <w:rPr>
          <w:rFonts w:ascii="TH SarabunIT๙" w:hAnsi="TH SarabunIT๙" w:cs="TH SarabunIT๙"/>
          <w:cs/>
        </w:rPr>
        <w:t>สำนักงานวัฒนธรรมจังหวัด</w:t>
      </w:r>
      <w:r w:rsidRPr="00EA6CC6">
        <w:rPr>
          <w:rFonts w:ascii="TH SarabunIT๙" w:hAnsi="TH SarabunIT๙" w:cs="TH SarabunIT๙"/>
        </w:rPr>
        <w:t xml:space="preserve">” </w:t>
      </w:r>
      <w:r w:rsidRPr="00EA6CC6">
        <w:rPr>
          <w:rFonts w:ascii="TH SarabunIT๙" w:hAnsi="TH SarabunIT๙" w:cs="TH SarabunIT๙"/>
          <w:cs/>
        </w:rPr>
        <w:t>เป็นหน่วยงานเทียบเท่ากองในสำนักงานปลัดกระทรวงวัฒนธรรม ปฏิบัติราชการของกระทรวงทั้งในระดับจังหวัดและระดับอำเภอ</w:t>
      </w:r>
    </w:p>
    <w:p w14:paraId="6F9E2959" w14:textId="237F49C1" w:rsidR="005A5357" w:rsidRPr="00183C16" w:rsidRDefault="005A5357" w:rsidP="00EA6CC6">
      <w:pPr>
        <w:pStyle w:val="af4"/>
        <w:tabs>
          <w:tab w:val="left" w:pos="567"/>
        </w:tabs>
        <w:jc w:val="thaiDistribute"/>
        <w:rPr>
          <w:rFonts w:ascii="TH SarabunIT๙" w:hAnsi="TH SarabunIT๙" w:cs="TH SarabunIT๙"/>
        </w:rPr>
      </w:pPr>
      <w:r w:rsidRPr="00EA6CC6">
        <w:rPr>
          <w:rFonts w:ascii="TH SarabunIT๙" w:hAnsi="TH SarabunIT๙" w:cs="TH SarabunIT๙"/>
          <w:cs/>
        </w:rPr>
        <w:t xml:space="preserve">    </w:t>
      </w:r>
      <w:r w:rsidRPr="00EA6CC6">
        <w:rPr>
          <w:rFonts w:ascii="TH SarabunIT๙" w:hAnsi="TH SarabunIT๙" w:cs="TH SarabunIT๙"/>
          <w:cs/>
        </w:rPr>
        <w:tab/>
        <w:t>อาศัยอำนาจตามความในมาตรา ๘ ฉ แห่งพระราชบัญญัติระเบียบบริหารราชการแผ่นดิน</w:t>
      </w:r>
      <w:r w:rsidRPr="00EA6CC6">
        <w:rPr>
          <w:rFonts w:ascii="TH SarabunIT๙" w:hAnsi="TH SarabunIT๙" w:cs="TH SarabunIT๙"/>
        </w:rPr>
        <w:t xml:space="preserve"> </w:t>
      </w:r>
      <w:r w:rsidRPr="00EA6CC6">
        <w:rPr>
          <w:rFonts w:ascii="TH SarabunIT๙" w:hAnsi="TH SarabunIT๙" w:cs="TH SarabunIT๙"/>
          <w:cs/>
        </w:rPr>
        <w:t>พ</w:t>
      </w:r>
      <w:r w:rsidRPr="00EA6CC6">
        <w:rPr>
          <w:rFonts w:ascii="TH SarabunIT๙" w:hAnsi="TH SarabunIT๙" w:cs="TH SarabunIT๙"/>
        </w:rPr>
        <w:t>.</w:t>
      </w:r>
      <w:r w:rsidRPr="00EA6CC6">
        <w:rPr>
          <w:rFonts w:ascii="TH SarabunIT๙" w:hAnsi="TH SarabunIT๙" w:cs="TH SarabunIT๙"/>
          <w:cs/>
        </w:rPr>
        <w:t>ศ</w:t>
      </w:r>
      <w:r w:rsidRPr="00EA6CC6">
        <w:rPr>
          <w:rFonts w:ascii="TH SarabunIT๙" w:hAnsi="TH SarabunIT๙" w:cs="TH SarabunIT๙"/>
        </w:rPr>
        <w:t xml:space="preserve">. </w:t>
      </w:r>
      <w:r w:rsidRPr="00EA6CC6">
        <w:rPr>
          <w:rFonts w:ascii="TH SarabunIT๙" w:hAnsi="TH SarabunIT๙" w:cs="TH SarabunIT๙"/>
          <w:cs/>
        </w:rPr>
        <w:t xml:space="preserve">๒๕๓๔ ซึ่งแก้ไขเพิ่มเติมโดยพระราชบัญญัติระเบียบบริหารราชการแผ่นดิน </w:t>
      </w:r>
      <w:r w:rsidRPr="00EA6CC6">
        <w:rPr>
          <w:rFonts w:ascii="TH SarabunIT๙" w:hAnsi="TH SarabunIT๙" w:cs="TH SarabunIT๙"/>
        </w:rPr>
        <w:t>(</w:t>
      </w:r>
      <w:r w:rsidRPr="00EA6CC6">
        <w:rPr>
          <w:rFonts w:ascii="TH SarabunIT๙" w:hAnsi="TH SarabunIT๙" w:cs="TH SarabunIT๙"/>
          <w:cs/>
        </w:rPr>
        <w:t>ฉบับที่ ๔</w:t>
      </w:r>
      <w:r w:rsidRPr="00EA6CC6">
        <w:rPr>
          <w:rFonts w:ascii="TH SarabunIT๙" w:hAnsi="TH SarabunIT๙" w:cs="TH SarabunIT๙"/>
        </w:rPr>
        <w:t xml:space="preserve">) </w:t>
      </w:r>
      <w:r w:rsidRPr="00EA6CC6">
        <w:rPr>
          <w:rFonts w:ascii="TH SarabunIT๙" w:hAnsi="TH SarabunIT๙" w:cs="TH SarabunIT๙"/>
          <w:cs/>
        </w:rPr>
        <w:t>พ</w:t>
      </w:r>
      <w:r w:rsidRPr="00EA6CC6">
        <w:rPr>
          <w:rFonts w:ascii="TH SarabunIT๙" w:hAnsi="TH SarabunIT๙" w:cs="TH SarabunIT๙"/>
        </w:rPr>
        <w:t>.</w:t>
      </w:r>
      <w:r w:rsidRPr="00EA6CC6">
        <w:rPr>
          <w:rFonts w:ascii="TH SarabunIT๙" w:hAnsi="TH SarabunIT๙" w:cs="TH SarabunIT๙"/>
          <w:cs/>
        </w:rPr>
        <w:t>ศ</w:t>
      </w:r>
      <w:r w:rsidRPr="00EA6CC6">
        <w:rPr>
          <w:rFonts w:ascii="TH SarabunIT๙" w:hAnsi="TH SarabunIT๙" w:cs="TH SarabunIT๙"/>
        </w:rPr>
        <w:t xml:space="preserve">. </w:t>
      </w:r>
      <w:r w:rsidRPr="00EA6CC6">
        <w:rPr>
          <w:rFonts w:ascii="TH SarabunIT๙" w:hAnsi="TH SarabunIT๙" w:cs="TH SarabunIT๙"/>
          <w:cs/>
        </w:rPr>
        <w:t>๒๕๔๓ รัฐมนตรีว่าการกระทรวงวัฒนธรรมออกกฎกระทรวงแบ่งส่วนราชการสำนักงานปลัดกระทรวง กระทรวงวัฒนธรรม พ</w:t>
      </w:r>
      <w:r w:rsidRPr="00EA6CC6">
        <w:rPr>
          <w:rFonts w:ascii="TH SarabunIT๙" w:hAnsi="TH SarabunIT๙" w:cs="TH SarabunIT๙"/>
        </w:rPr>
        <w:t>.</w:t>
      </w:r>
      <w:r w:rsidRPr="00EA6CC6">
        <w:rPr>
          <w:rFonts w:ascii="TH SarabunIT๙" w:hAnsi="TH SarabunIT๙" w:cs="TH SarabunIT๙"/>
          <w:cs/>
        </w:rPr>
        <w:t>ศ</w:t>
      </w:r>
      <w:r w:rsidRPr="00EA6CC6">
        <w:rPr>
          <w:rFonts w:ascii="TH SarabunIT๙" w:hAnsi="TH SarabunIT๙" w:cs="TH SarabunIT๙"/>
        </w:rPr>
        <w:t xml:space="preserve">. </w:t>
      </w:r>
      <w:r w:rsidRPr="00EA6CC6">
        <w:rPr>
          <w:rFonts w:ascii="TH SarabunIT๙" w:hAnsi="TH SarabunIT๙" w:cs="TH SarabunIT๙"/>
          <w:cs/>
        </w:rPr>
        <w:t>๒๕๔๙</w:t>
      </w:r>
      <w:r w:rsidRPr="00183C16">
        <w:rPr>
          <w:rFonts w:ascii="TH SarabunIT๙" w:hAnsi="TH SarabunIT๙" w:cs="TH SarabunIT๙"/>
          <w:spacing w:val="-6"/>
          <w:cs/>
        </w:rPr>
        <w:t xml:space="preserve"> ประกาศในราชกิจจา</w:t>
      </w:r>
      <w:proofErr w:type="spellStart"/>
      <w:r w:rsidRPr="00183C16">
        <w:rPr>
          <w:rFonts w:ascii="TH SarabunIT๙" w:hAnsi="TH SarabunIT๙" w:cs="TH SarabunIT๙"/>
          <w:spacing w:val="-6"/>
          <w:cs/>
        </w:rPr>
        <w:t>นุเ</w:t>
      </w:r>
      <w:proofErr w:type="spellEnd"/>
      <w:r w:rsidRPr="00183C16">
        <w:rPr>
          <w:rFonts w:ascii="TH SarabunIT๙" w:hAnsi="TH SarabunIT๙" w:cs="TH SarabunIT๙"/>
          <w:spacing w:val="-6"/>
          <w:cs/>
        </w:rPr>
        <w:t>บกษา เล่ม ๑</w:t>
      </w:r>
      <w:r w:rsidR="00553491">
        <w:rPr>
          <w:rFonts w:ascii="TH SarabunIT๙" w:hAnsi="TH SarabunIT๙" w:cs="TH SarabunIT๙" w:hint="cs"/>
          <w:spacing w:val="-6"/>
          <w:cs/>
        </w:rPr>
        <w:t>ป</w:t>
      </w:r>
      <w:r w:rsidR="00265BCE">
        <w:rPr>
          <w:rFonts w:ascii="TH SarabunIT๙" w:hAnsi="TH SarabunIT๙" w:cs="TH SarabunIT๙" w:hint="cs"/>
          <w:spacing w:val="-6"/>
          <w:cs/>
        </w:rPr>
        <w:t>5</w:t>
      </w:r>
      <w:r w:rsidRPr="00183C16">
        <w:rPr>
          <w:rFonts w:ascii="TH SarabunIT๙" w:hAnsi="TH SarabunIT๙" w:cs="TH SarabunIT๙"/>
          <w:spacing w:val="-6"/>
          <w:cs/>
        </w:rPr>
        <w:t>๒๓ ตอนที่ ๖๕ ก</w:t>
      </w:r>
      <w:r w:rsidRPr="00183C16">
        <w:rPr>
          <w:rFonts w:ascii="TH SarabunIT๙" w:hAnsi="TH SarabunIT๙" w:cs="TH SarabunIT๙"/>
          <w:cs/>
        </w:rPr>
        <w:t xml:space="preserve"> วันที่ ๒๑ มิถุนายน ๒๕๔๙  และให้สำนักงาน</w:t>
      </w:r>
      <w:r w:rsidRPr="00183C16">
        <w:rPr>
          <w:rFonts w:ascii="TH SarabunIT๙" w:hAnsi="TH SarabunIT๙" w:cs="TH SarabunIT๙"/>
          <w:cs/>
        </w:rPr>
        <w:lastRenderedPageBreak/>
        <w:t>วัฒนธรรมจังหวัดเดิมเป็นส่วนราชการส่วนกลางเป็นส่วนราชการส่วนภูมิภาค ตั้งแต่วันที่ ๑๔ กรกฎาคม พ.ศ. ๒๕๔๙</w:t>
      </w:r>
    </w:p>
    <w:p w14:paraId="59883859" w14:textId="1E7C61D4" w:rsidR="005A5357" w:rsidRPr="00183C16" w:rsidRDefault="00EA6CC6" w:rsidP="00EA6CC6">
      <w:pPr>
        <w:pStyle w:val="ab"/>
        <w:tabs>
          <w:tab w:val="left" w:pos="567"/>
        </w:tabs>
        <w:spacing w:before="120" w:after="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1.8 </w:t>
      </w:r>
      <w:r w:rsidR="005A5357" w:rsidRPr="00183C16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5A5357" w:rsidRPr="00183C16">
        <w:rPr>
          <w:rFonts w:ascii="TH SarabunIT๙" w:hAnsi="TH SarabunIT๙" w:cs="TH SarabunIT๙"/>
          <w:b/>
          <w:bCs/>
          <w:sz w:val="32"/>
          <w:szCs w:val="32"/>
          <w:cs/>
        </w:rPr>
        <w:t>อำนาจหน้าที่ของสำนักงานวัฒนธรรมจังหวัด</w:t>
      </w:r>
    </w:p>
    <w:p w14:paraId="59E68FE3" w14:textId="77777777" w:rsidR="005A5357" w:rsidRPr="00183C16" w:rsidRDefault="005A5357" w:rsidP="00EA6CC6">
      <w:pPr>
        <w:pStyle w:val="ab"/>
        <w:tabs>
          <w:tab w:val="left" w:pos="567"/>
        </w:tabs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  <w:t>สำนักงานวัฒนธรรมจังหวัดมุกดาหาร</w:t>
      </w:r>
      <w:r w:rsidRPr="00183C16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183C16">
        <w:rPr>
          <w:rFonts w:ascii="TH SarabunIT๙" w:hAnsi="TH SarabunIT๙" w:cs="TH SarabunIT๙"/>
          <w:sz w:val="32"/>
          <w:szCs w:val="32"/>
          <w:cs/>
        </w:rPr>
        <w:t>มีอำนาจหน้าที่ตามบทบาทภารกิจที่กระทรวงวัฒนธรรมกำหนด ดังต่อไปนี้</w:t>
      </w:r>
      <w:r w:rsidRPr="00183C16">
        <w:rPr>
          <w:rFonts w:ascii="TH SarabunIT๙" w:hAnsi="TH SarabunIT๙" w:cs="TH SarabunIT๙"/>
          <w:sz w:val="32"/>
          <w:szCs w:val="32"/>
        </w:rPr>
        <w:t xml:space="preserve"> </w:t>
      </w:r>
    </w:p>
    <w:p w14:paraId="7D2AE455" w14:textId="042DC57E" w:rsidR="005A5357" w:rsidRPr="00183C16" w:rsidRDefault="005A5357" w:rsidP="00EA6CC6">
      <w:pPr>
        <w:pStyle w:val="ab"/>
        <w:tabs>
          <w:tab w:val="left" w:pos="567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</w:r>
      <w:r w:rsidR="00EA6CC6">
        <w:rPr>
          <w:rFonts w:ascii="TH SarabunIT๙" w:hAnsi="TH SarabunIT๙" w:cs="TH SarabunIT๙" w:hint="cs"/>
          <w:sz w:val="32"/>
          <w:szCs w:val="32"/>
          <w:cs/>
        </w:rPr>
        <w:t>1)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ประสานงานและปฏิบัติหน้าที่ในฐานะตัวแทนของกระทรวงในส่วนภูมิภาค รวมทั้ง</w:t>
      </w:r>
      <w:r w:rsidRPr="00183C16">
        <w:rPr>
          <w:rFonts w:ascii="TH SarabunIT๙" w:hAnsi="TH SarabunIT๙" w:cs="TH SarabunIT๙"/>
          <w:sz w:val="32"/>
          <w:szCs w:val="32"/>
        </w:rPr>
        <w:t xml:space="preserve"> </w:t>
      </w:r>
      <w:r w:rsidRPr="00183C16">
        <w:rPr>
          <w:rFonts w:ascii="TH SarabunIT๙" w:hAnsi="TH SarabunIT๙" w:cs="TH SarabunIT๙"/>
          <w:sz w:val="32"/>
          <w:szCs w:val="32"/>
          <w:cs/>
        </w:rPr>
        <w:t>ดำเนินการประสานและสนับสนุนการปฏิบัติงานด้านศาสนา ศิลปะ และวัฒนธรรมในเขตพื้นที่จังหวัด</w:t>
      </w:r>
    </w:p>
    <w:p w14:paraId="71868E28" w14:textId="1777D46F" w:rsidR="005A5357" w:rsidRPr="00183C16" w:rsidRDefault="005A5357" w:rsidP="00EA6CC6">
      <w:pPr>
        <w:pStyle w:val="ab"/>
        <w:tabs>
          <w:tab w:val="left" w:pos="567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  <w:t>๒</w:t>
      </w:r>
      <w:r w:rsidR="00EA6CC6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183C16">
        <w:rPr>
          <w:rFonts w:ascii="TH SarabunIT๙" w:hAnsi="TH SarabunIT๙" w:cs="TH SarabunIT๙"/>
          <w:spacing w:val="-8"/>
          <w:sz w:val="32"/>
          <w:szCs w:val="32"/>
          <w:cs/>
        </w:rPr>
        <w:t>ส่งเสริมการพัฒนาองค์ความรู้และแหล่งเรียนรู้ด้านศาสนา ศิลปะและวัฒนธรรมในเขตพื้นที่จังหวัด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 </w:t>
      </w:r>
    </w:p>
    <w:p w14:paraId="52088958" w14:textId="2D874C5A" w:rsidR="005A5357" w:rsidRPr="00183C16" w:rsidRDefault="005A5357" w:rsidP="00EA6CC6">
      <w:pPr>
        <w:pStyle w:val="ab"/>
        <w:tabs>
          <w:tab w:val="left" w:pos="567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</w:r>
      <w:r w:rsidR="00EA6CC6">
        <w:rPr>
          <w:rFonts w:ascii="TH SarabunIT๙" w:hAnsi="TH SarabunIT๙" w:cs="TH SarabunIT๙" w:hint="cs"/>
          <w:sz w:val="32"/>
          <w:szCs w:val="32"/>
          <w:cs/>
        </w:rPr>
        <w:t>3)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ดำเนินการป้องกันและแก้ไขการเบี่ยงเบนทางวัฒนธรรม โดยประสานหรือร่วมมือกับหน่วยงานทั้งภาครัฐและภาคเอกชน</w:t>
      </w:r>
    </w:p>
    <w:p w14:paraId="2C89D5B4" w14:textId="23DD5B1C" w:rsidR="005A5357" w:rsidRPr="00183C16" w:rsidRDefault="005A5357" w:rsidP="00EA6CC6">
      <w:pPr>
        <w:pStyle w:val="ab"/>
        <w:tabs>
          <w:tab w:val="left" w:pos="567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</w:r>
      <w:r w:rsidR="00EA6CC6">
        <w:rPr>
          <w:rFonts w:ascii="TH SarabunIT๙" w:hAnsi="TH SarabunIT๙" w:cs="TH SarabunIT๙" w:hint="cs"/>
          <w:sz w:val="32"/>
          <w:szCs w:val="32"/>
          <w:cs/>
        </w:rPr>
        <w:t>4)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จัดทำแผนยุทธศาสตร์เกี่ยวกับงานด้านศาสนา ศิลปะและวัฒนธรรมในเขตพื้นที่จังหวัด</w:t>
      </w:r>
    </w:p>
    <w:p w14:paraId="3ED820F9" w14:textId="6B930A7B" w:rsidR="005A5357" w:rsidRPr="00183C16" w:rsidRDefault="005A5357" w:rsidP="00EA6CC6">
      <w:pPr>
        <w:pStyle w:val="ab"/>
        <w:tabs>
          <w:tab w:val="left" w:pos="567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</w:r>
      <w:r w:rsidR="00EA6CC6">
        <w:rPr>
          <w:rFonts w:ascii="TH SarabunIT๙" w:hAnsi="TH SarabunIT๙" w:cs="TH SarabunIT๙" w:hint="cs"/>
          <w:sz w:val="32"/>
          <w:szCs w:val="32"/>
          <w:cs/>
        </w:rPr>
        <w:t>5)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ส่งเสริม สนับสนุนและประสานการดำเนินงานของสภาวัฒนธรรมจังหวัด</w:t>
      </w:r>
      <w:r w:rsidRPr="00183C16">
        <w:rPr>
          <w:rFonts w:ascii="TH SarabunIT๙" w:hAnsi="TH SarabunIT๙" w:cs="TH SarabunIT๙"/>
          <w:sz w:val="32"/>
          <w:szCs w:val="32"/>
        </w:rPr>
        <w:t xml:space="preserve"> </w:t>
      </w:r>
      <w:r w:rsidRPr="00183C16">
        <w:rPr>
          <w:rFonts w:ascii="TH SarabunIT๙" w:hAnsi="TH SarabunIT๙" w:cs="TH SarabunIT๙"/>
          <w:sz w:val="32"/>
          <w:szCs w:val="32"/>
          <w:cs/>
        </w:rPr>
        <w:t>สภาวัฒนธรรมอำเภอ และสภาวัฒนธรรมตำบล รวมทั้งหน่วยงานอื่นที่ดำเนินงานด้านศาสนา ศิลปะและวัฒนธรรมในเขตพื้นที่จังหวัด</w:t>
      </w:r>
    </w:p>
    <w:p w14:paraId="0475CE59" w14:textId="2C8B7298" w:rsidR="005A5357" w:rsidRPr="00183C16" w:rsidRDefault="005A5357" w:rsidP="00EA6CC6">
      <w:pPr>
        <w:pStyle w:val="ab"/>
        <w:tabs>
          <w:tab w:val="left" w:pos="567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</w:r>
      <w:r w:rsidR="00EA6CC6">
        <w:rPr>
          <w:rFonts w:ascii="TH SarabunIT๙" w:hAnsi="TH SarabunIT๙" w:cs="TH SarabunIT๙" w:hint="cs"/>
          <w:sz w:val="32"/>
          <w:szCs w:val="32"/>
          <w:cs/>
        </w:rPr>
        <w:t>6)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ปฏิบัติงานตามกฎหมายในความรับผิดชอบของกระทรวง ซึ่งกำหนดให้เป็นอำนาจหน้าที่ของ              ผู้ว่าราชการจังหวัดหรือตามที่ได้รับมอบหมาย</w:t>
      </w:r>
    </w:p>
    <w:p w14:paraId="3679D04C" w14:textId="682EA906" w:rsidR="005A5357" w:rsidRPr="00183C16" w:rsidRDefault="005A5357" w:rsidP="00EA6CC6">
      <w:pPr>
        <w:pStyle w:val="ab"/>
        <w:tabs>
          <w:tab w:val="left" w:pos="567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</w:r>
      <w:r w:rsidR="00EA6CC6">
        <w:rPr>
          <w:rFonts w:ascii="TH SarabunIT๙" w:hAnsi="TH SarabunIT๙" w:cs="TH SarabunIT๙" w:hint="cs"/>
          <w:sz w:val="32"/>
          <w:szCs w:val="32"/>
          <w:cs/>
        </w:rPr>
        <w:t>7)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ปฏิบัติงานร่วมกับหรือสนับสนุนการปฏิบัติงานของหน่วยงานที่เกี่ยวข้อง หรือที่ได้รับมอบหมาย</w:t>
      </w:r>
    </w:p>
    <w:p w14:paraId="71427A08" w14:textId="4790DF06" w:rsidR="005A5357" w:rsidRPr="00183C16" w:rsidRDefault="00EA6CC6" w:rsidP="00EA6CC6">
      <w:pPr>
        <w:pStyle w:val="ab"/>
        <w:tabs>
          <w:tab w:val="left" w:pos="567"/>
        </w:tabs>
        <w:spacing w:before="120" w:after="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1.9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5A5357" w:rsidRPr="00183C16">
        <w:rPr>
          <w:rFonts w:ascii="TH SarabunIT๙" w:hAnsi="TH SarabunIT๙" w:cs="TH SarabunIT๙"/>
          <w:b/>
          <w:bCs/>
          <w:sz w:val="32"/>
          <w:szCs w:val="32"/>
          <w:cs/>
        </w:rPr>
        <w:t>กรอบโครงสร้างของสำนักงานวัฒนธรรมจังหวัดมุกดาหาร</w:t>
      </w:r>
    </w:p>
    <w:p w14:paraId="1E5078D3" w14:textId="02F3A5B4" w:rsidR="005A5357" w:rsidRPr="00183C16" w:rsidRDefault="00EA6CC6" w:rsidP="00EA6CC6">
      <w:pPr>
        <w:pStyle w:val="ab"/>
        <w:tabs>
          <w:tab w:val="left" w:pos="567"/>
        </w:tabs>
        <w:spacing w:after="0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5A5357" w:rsidRPr="00183C16">
        <w:rPr>
          <w:rFonts w:ascii="TH SarabunIT๙" w:hAnsi="TH SarabunIT๙" w:cs="TH SarabunIT๙"/>
          <w:sz w:val="32"/>
          <w:szCs w:val="32"/>
          <w:cs/>
        </w:rPr>
        <w:t xml:space="preserve">สำนักงานวัฒนธรรมจังหวัดมุกดาหาร มีวัฒนธรรมจังหวัดเป็นผู้บริหาร โดยแบ่งโครงสร้างออกเป็น ๑ ฝ่าย 3 กลุ่ม คือ </w:t>
      </w:r>
    </w:p>
    <w:p w14:paraId="1037EA22" w14:textId="7FFA34F8" w:rsidR="005A5357" w:rsidRPr="00183C16" w:rsidRDefault="005A5357" w:rsidP="00EA6CC6">
      <w:pPr>
        <w:pStyle w:val="ab"/>
        <w:tabs>
          <w:tab w:val="left" w:pos="567"/>
        </w:tabs>
        <w:spacing w:after="0"/>
        <w:rPr>
          <w:rFonts w:ascii="TH SarabunIT๙" w:hAnsi="TH SarabunIT๙" w:cs="TH SarabunIT๙"/>
          <w:sz w:val="32"/>
          <w:szCs w:val="32"/>
          <w:cs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  <w:t xml:space="preserve"> ๑</w:t>
      </w:r>
      <w:r w:rsidR="00EA6CC6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ฝ่ายบริหารทั่วไป</w:t>
      </w:r>
      <w:r w:rsidRPr="00183C16">
        <w:rPr>
          <w:rFonts w:ascii="TH SarabunIT๙" w:hAnsi="TH SarabunIT๙" w:cs="TH SarabunIT๙"/>
          <w:sz w:val="32"/>
          <w:szCs w:val="32"/>
        </w:rPr>
        <w:t xml:space="preserve"> 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14:paraId="4C1DC5A9" w14:textId="734B33F2" w:rsidR="005A5357" w:rsidRPr="00183C16" w:rsidRDefault="005A5357" w:rsidP="00EA6CC6">
      <w:pPr>
        <w:pStyle w:val="ab"/>
        <w:tabs>
          <w:tab w:val="left" w:pos="567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Pr="00183C16">
        <w:rPr>
          <w:rFonts w:ascii="TH SarabunIT๙" w:hAnsi="TH SarabunIT๙" w:cs="TH SarabunIT๙"/>
          <w:b/>
          <w:bCs/>
          <w:sz w:val="32"/>
          <w:szCs w:val="32"/>
        </w:rPr>
        <w:tab/>
        <w:t xml:space="preserve"> </w:t>
      </w:r>
      <w:r w:rsidRPr="00183C16">
        <w:rPr>
          <w:rFonts w:ascii="TH SarabunIT๙" w:hAnsi="TH SarabunIT๙" w:cs="TH SarabunIT๙"/>
          <w:sz w:val="32"/>
          <w:szCs w:val="32"/>
          <w:cs/>
        </w:rPr>
        <w:t>๒</w:t>
      </w:r>
      <w:r w:rsidR="00EA6CC6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กลุ่มยุทธศาสตร์และเฝ้าระวังทางวัฒนธรรม</w:t>
      </w:r>
    </w:p>
    <w:p w14:paraId="2D34BDC9" w14:textId="396FD27D" w:rsidR="005A5357" w:rsidRPr="00183C16" w:rsidRDefault="005A5357" w:rsidP="00EA6CC6">
      <w:pPr>
        <w:pStyle w:val="ab"/>
        <w:tabs>
          <w:tab w:val="left" w:pos="567"/>
        </w:tabs>
        <w:spacing w:after="0"/>
        <w:rPr>
          <w:rFonts w:ascii="TH SarabunIT๙" w:hAnsi="TH SarabunIT๙" w:cs="TH SarabunIT๙"/>
          <w:sz w:val="32"/>
          <w:szCs w:val="32"/>
          <w:cs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</w:r>
      <w:r w:rsidR="00EA6CC6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83C16">
        <w:rPr>
          <w:rFonts w:ascii="TH SarabunIT๙" w:hAnsi="TH SarabunIT๙" w:cs="TH SarabunIT๙"/>
          <w:sz w:val="32"/>
          <w:szCs w:val="32"/>
          <w:cs/>
        </w:rPr>
        <w:t>3</w:t>
      </w:r>
      <w:r w:rsidR="00EA6CC6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กลุ่มส่งเสริมศาสนา ศิลปะและวัฒนธรรม  </w:t>
      </w:r>
    </w:p>
    <w:p w14:paraId="5B61963E" w14:textId="0F6669F3" w:rsidR="005A5357" w:rsidRPr="00183C16" w:rsidRDefault="005A5357" w:rsidP="00EA6CC6">
      <w:pPr>
        <w:pStyle w:val="ab"/>
        <w:tabs>
          <w:tab w:val="left" w:pos="567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  <w:t xml:space="preserve"> </w:t>
      </w:r>
      <w:r w:rsidRPr="00183C16">
        <w:rPr>
          <w:rFonts w:ascii="TH SarabunIT๙" w:hAnsi="TH SarabunIT๙" w:cs="TH SarabunIT๙"/>
          <w:sz w:val="32"/>
          <w:szCs w:val="32"/>
        </w:rPr>
        <w:t>4</w:t>
      </w:r>
      <w:r w:rsidR="00EA6CC6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z w:val="32"/>
          <w:szCs w:val="32"/>
        </w:rPr>
        <w:t xml:space="preserve"> </w:t>
      </w:r>
      <w:r w:rsidRPr="00183C16">
        <w:rPr>
          <w:rFonts w:ascii="TH SarabunIT๙" w:hAnsi="TH SarabunIT๙" w:cs="TH SarabunIT๙"/>
          <w:sz w:val="32"/>
          <w:szCs w:val="32"/>
          <w:cs/>
        </w:rPr>
        <w:t>กลุ่มพิธีการศพที่ได้รับพระราชทาน</w:t>
      </w:r>
      <w:r w:rsidRPr="00183C16">
        <w:rPr>
          <w:rFonts w:ascii="TH SarabunIT๙" w:hAnsi="TH SarabunIT๙" w:cs="TH SarabunIT๙"/>
          <w:sz w:val="32"/>
          <w:szCs w:val="32"/>
        </w:rPr>
        <w:t xml:space="preserve"> </w:t>
      </w:r>
    </w:p>
    <w:p w14:paraId="747DF18D" w14:textId="1480FB2F" w:rsidR="005A5357" w:rsidRPr="00183C16" w:rsidRDefault="00EA6CC6" w:rsidP="00EA6CC6">
      <w:pPr>
        <w:pStyle w:val="ab"/>
        <w:tabs>
          <w:tab w:val="left" w:pos="567"/>
        </w:tabs>
        <w:spacing w:before="120" w:after="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1.10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5A5357" w:rsidRPr="00183C16">
        <w:rPr>
          <w:rFonts w:ascii="TH SarabunIT๙" w:hAnsi="TH SarabunIT๙" w:cs="TH SarabunIT๙"/>
          <w:b/>
          <w:bCs/>
          <w:sz w:val="32"/>
          <w:szCs w:val="32"/>
          <w:cs/>
        </w:rPr>
        <w:t>อัตรากำลังของสำนักงานวัฒนธรรมจังหวัดมุกดาหาร</w:t>
      </w:r>
    </w:p>
    <w:p w14:paraId="1EA8B578" w14:textId="46B6B1D8" w:rsidR="005A5357" w:rsidRPr="00183C16" w:rsidRDefault="005A5357" w:rsidP="00EA6CC6">
      <w:pPr>
        <w:pStyle w:val="ab"/>
        <w:tabs>
          <w:tab w:val="left" w:pos="567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  <w:t>สำนักงานวัฒนธรรมจังหวัดมุกดาหาร</w:t>
      </w:r>
      <w:r w:rsidRPr="00183C16">
        <w:rPr>
          <w:rFonts w:ascii="TH SarabunIT๙" w:hAnsi="TH SarabunIT๙" w:cs="TH SarabunIT๙"/>
          <w:sz w:val="32"/>
          <w:szCs w:val="32"/>
        </w:rPr>
        <w:t xml:space="preserve"> 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มีบุคลากร จำนวน  </w:t>
      </w:r>
      <w:r w:rsidR="00D87237">
        <w:rPr>
          <w:rFonts w:ascii="TH SarabunIT๙" w:hAnsi="TH SarabunIT๙" w:cs="TH SarabunIT๙" w:hint="cs"/>
          <w:sz w:val="32"/>
          <w:szCs w:val="32"/>
          <w:cs/>
        </w:rPr>
        <w:t>3</w:t>
      </w:r>
      <w:r w:rsidR="0023348D">
        <w:rPr>
          <w:rFonts w:ascii="TH SarabunIT๙" w:hAnsi="TH SarabunIT๙" w:cs="TH SarabunIT๙" w:hint="cs"/>
          <w:sz w:val="32"/>
          <w:szCs w:val="32"/>
          <w:cs/>
        </w:rPr>
        <w:t>7</w:t>
      </w:r>
      <w:bookmarkStart w:id="4" w:name="_GoBack"/>
      <w:bookmarkEnd w:id="4"/>
      <w:r w:rsidRPr="00183C16">
        <w:rPr>
          <w:rFonts w:ascii="TH SarabunIT๙" w:hAnsi="TH SarabunIT๙" w:cs="TH SarabunIT๙"/>
          <w:sz w:val="32"/>
          <w:szCs w:val="32"/>
          <w:cs/>
        </w:rPr>
        <w:t xml:space="preserve"> คน ดังนี้</w:t>
      </w:r>
    </w:p>
    <w:p w14:paraId="49469130" w14:textId="77777777" w:rsidR="005A5357" w:rsidRPr="00183C16" w:rsidRDefault="005A5357" w:rsidP="00EA6CC6">
      <w:pPr>
        <w:pStyle w:val="ab"/>
        <w:tabs>
          <w:tab w:val="left" w:pos="567"/>
        </w:tabs>
        <w:spacing w:before="120"/>
        <w:rPr>
          <w:rFonts w:ascii="TH SarabunIT๙" w:hAnsi="TH SarabunIT๙" w:cs="TH SarabunIT๙"/>
          <w:sz w:val="32"/>
          <w:szCs w:val="32"/>
          <w:cs/>
        </w:rPr>
      </w:pPr>
      <w:r w:rsidRPr="00183C16">
        <w:rPr>
          <w:rFonts w:ascii="TH SarabunIT๙" w:hAnsi="TH SarabunIT๙" w:cs="TH SarabunIT๙"/>
          <w:sz w:val="32"/>
          <w:szCs w:val="32"/>
        </w:rPr>
        <w:tab/>
      </w:r>
      <w:r w:rsidRPr="00183C16">
        <w:rPr>
          <w:rFonts w:ascii="TH SarabunIT๙" w:hAnsi="TH SarabunIT๙" w:cs="TH SarabunIT๙"/>
          <w:b/>
          <w:bCs/>
          <w:sz w:val="32"/>
          <w:szCs w:val="32"/>
          <w:cs/>
        </w:rPr>
        <w:t>ผู้บริหาร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     นาง</w:t>
      </w:r>
      <w:proofErr w:type="spellStart"/>
      <w:r w:rsidRPr="00183C16">
        <w:rPr>
          <w:rFonts w:ascii="TH SarabunIT๙" w:hAnsi="TH SarabunIT๙" w:cs="TH SarabunIT๙"/>
          <w:sz w:val="32"/>
          <w:szCs w:val="32"/>
          <w:cs/>
        </w:rPr>
        <w:t>ลัษ</w:t>
      </w:r>
      <w:proofErr w:type="spellEnd"/>
      <w:r w:rsidRPr="00183C16">
        <w:rPr>
          <w:rFonts w:ascii="TH SarabunIT๙" w:hAnsi="TH SarabunIT๙" w:cs="TH SarabunIT๙"/>
          <w:sz w:val="32"/>
          <w:szCs w:val="32"/>
          <w:cs/>
        </w:rPr>
        <w:t xml:space="preserve">มา  ธารีเกษ  </w:t>
      </w:r>
      <w:r w:rsidRPr="00183C16">
        <w:rPr>
          <w:rFonts w:ascii="TH SarabunIT๙" w:hAnsi="TH SarabunIT๙" w:cs="TH SarabunIT๙"/>
          <w:sz w:val="32"/>
          <w:szCs w:val="32"/>
          <w:cs/>
        </w:rPr>
        <w:tab/>
        <w:t>วัฒนธรรมจังหวัดมุกดาหาร</w:t>
      </w:r>
    </w:p>
    <w:p w14:paraId="333CBB0D" w14:textId="77777777" w:rsidR="005A5357" w:rsidRPr="00183C16" w:rsidRDefault="005A5357" w:rsidP="00EA6CC6">
      <w:pPr>
        <w:pStyle w:val="ab"/>
        <w:tabs>
          <w:tab w:val="left" w:pos="567"/>
        </w:tabs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  <w:r w:rsidRPr="00183C16">
        <w:rPr>
          <w:rFonts w:ascii="TH SarabunIT๙" w:hAnsi="TH SarabunIT๙" w:cs="TH SarabunIT๙"/>
          <w:b/>
          <w:bCs/>
          <w:sz w:val="32"/>
          <w:szCs w:val="32"/>
          <w:cs/>
        </w:rPr>
        <w:tab/>
        <w:t>ฝ่ายบริหารทั่วไป   จำนวน  ๓  คน</w:t>
      </w:r>
    </w:p>
    <w:p w14:paraId="3BE0A8AE" w14:textId="52929CE2" w:rsidR="005A5357" w:rsidRPr="00183C16" w:rsidRDefault="005A5357" w:rsidP="005A5357">
      <w:pPr>
        <w:pStyle w:val="ab"/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  <w:t>๑</w:t>
      </w:r>
      <w:r w:rsidR="00EA6CC6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นางเพ็ญพรรณ จันปุ่ม</w:t>
      </w:r>
      <w:r w:rsidRPr="00183C16">
        <w:rPr>
          <w:rFonts w:ascii="TH SarabunIT๙" w:hAnsi="TH SarabunIT๙" w:cs="TH SarabunIT๙"/>
          <w:sz w:val="32"/>
          <w:szCs w:val="32"/>
        </w:rPr>
        <w:tab/>
        <w:t xml:space="preserve">    </w:t>
      </w:r>
      <w:r w:rsidRPr="00183C16">
        <w:rPr>
          <w:rFonts w:ascii="TH SarabunIT๙" w:hAnsi="TH SarabunIT๙" w:cs="TH SarabunIT๙"/>
          <w:sz w:val="32"/>
          <w:szCs w:val="32"/>
        </w:rPr>
        <w:tab/>
      </w:r>
      <w:r w:rsidRPr="00183C16">
        <w:rPr>
          <w:rFonts w:ascii="TH SarabunIT๙" w:hAnsi="TH SarabunIT๙" w:cs="TH SarabunIT๙"/>
          <w:spacing w:val="-8"/>
          <w:sz w:val="32"/>
          <w:szCs w:val="32"/>
          <w:cs/>
        </w:rPr>
        <w:tab/>
      </w:r>
      <w:r w:rsidRPr="00183C16">
        <w:rPr>
          <w:rFonts w:ascii="TH SarabunIT๙" w:hAnsi="TH SarabunIT๙" w:cs="TH SarabunIT๙"/>
          <w:sz w:val="32"/>
          <w:szCs w:val="32"/>
          <w:cs/>
        </w:rPr>
        <w:t>นักจัดการงานทั่วไป</w:t>
      </w:r>
      <w:r w:rsidRPr="00183C16">
        <w:rPr>
          <w:rFonts w:ascii="TH SarabunIT๙" w:hAnsi="TH SarabunIT๙" w:cs="TH SarabunIT๙"/>
          <w:spacing w:val="-8"/>
          <w:sz w:val="32"/>
          <w:szCs w:val="32"/>
          <w:cs/>
        </w:rPr>
        <w:t>ชำนาญการ</w:t>
      </w:r>
      <w:r w:rsidRPr="00183C16">
        <w:rPr>
          <w:rFonts w:ascii="TH SarabunIT๙" w:hAnsi="TH SarabunIT๙" w:cs="TH SarabunIT๙"/>
          <w:sz w:val="32"/>
          <w:szCs w:val="32"/>
        </w:rPr>
        <w:t xml:space="preserve"> </w:t>
      </w:r>
    </w:p>
    <w:p w14:paraId="34B3F593" w14:textId="77777777" w:rsidR="005A5357" w:rsidRPr="00183C16" w:rsidRDefault="005A5357" w:rsidP="005A5357">
      <w:pPr>
        <w:pStyle w:val="ab"/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</w:r>
      <w:r w:rsidRPr="00183C16">
        <w:rPr>
          <w:rFonts w:ascii="TH SarabunIT๙" w:hAnsi="TH SarabunIT๙" w:cs="TH SarabunIT๙"/>
          <w:sz w:val="32"/>
          <w:szCs w:val="32"/>
          <w:cs/>
        </w:rPr>
        <w:tab/>
      </w:r>
      <w:r w:rsidRPr="00183C16">
        <w:rPr>
          <w:rFonts w:ascii="TH SarabunIT๙" w:hAnsi="TH SarabunIT๙" w:cs="TH SarabunIT๙"/>
          <w:sz w:val="32"/>
          <w:szCs w:val="32"/>
          <w:cs/>
        </w:rPr>
        <w:tab/>
      </w:r>
      <w:r w:rsidRPr="00183C16">
        <w:rPr>
          <w:rFonts w:ascii="TH SarabunIT๙" w:hAnsi="TH SarabunIT๙" w:cs="TH SarabunIT๙"/>
          <w:sz w:val="32"/>
          <w:szCs w:val="32"/>
          <w:cs/>
        </w:rPr>
        <w:tab/>
      </w:r>
      <w:r w:rsidRPr="00183C16">
        <w:rPr>
          <w:rFonts w:ascii="TH SarabunIT๙" w:hAnsi="TH SarabunIT๙" w:cs="TH SarabunIT๙"/>
          <w:sz w:val="32"/>
          <w:szCs w:val="32"/>
          <w:cs/>
        </w:rPr>
        <w:tab/>
      </w:r>
      <w:r w:rsidRPr="00183C16">
        <w:rPr>
          <w:rFonts w:ascii="TH SarabunIT๙" w:hAnsi="TH SarabunIT๙" w:cs="TH SarabunIT๙"/>
          <w:sz w:val="32"/>
          <w:szCs w:val="32"/>
          <w:cs/>
        </w:rPr>
        <w:tab/>
        <w:t>(หัวหน้าฝ่ายบริหารทั่วไป</w:t>
      </w:r>
      <w:r w:rsidRPr="00183C16">
        <w:rPr>
          <w:rFonts w:ascii="TH SarabunIT๙" w:hAnsi="TH SarabunIT๙" w:cs="TH SarabunIT๙"/>
          <w:sz w:val="32"/>
          <w:szCs w:val="32"/>
        </w:rPr>
        <w:t>)</w:t>
      </w:r>
    </w:p>
    <w:p w14:paraId="76E0E47C" w14:textId="64507B8B" w:rsidR="005A5357" w:rsidRPr="00183C16" w:rsidRDefault="005A5357" w:rsidP="005A5357">
      <w:pPr>
        <w:pStyle w:val="ab"/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  <w:t>๒</w:t>
      </w:r>
      <w:r w:rsidR="00EA6CC6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2E1D0E" w:rsidRPr="00183C16">
        <w:rPr>
          <w:rFonts w:ascii="TH SarabunIT๙" w:hAnsi="TH SarabunIT๙" w:cs="TH SarabunIT๙"/>
          <w:sz w:val="32"/>
          <w:szCs w:val="32"/>
          <w:cs/>
        </w:rPr>
        <w:t>นายเทพฤทธิ์  แก้วอ่อน</w:t>
      </w:r>
      <w:r w:rsidR="002E1D0E" w:rsidRPr="00183C16">
        <w:rPr>
          <w:rFonts w:ascii="TH SarabunIT๙" w:hAnsi="TH SarabunIT๙" w:cs="TH SarabunIT๙"/>
          <w:sz w:val="32"/>
          <w:szCs w:val="32"/>
          <w:cs/>
        </w:rPr>
        <w:tab/>
      </w:r>
      <w:r w:rsidR="002E1D0E" w:rsidRPr="00183C16">
        <w:rPr>
          <w:rFonts w:ascii="TH SarabunIT๙" w:hAnsi="TH SarabunIT๙" w:cs="TH SarabunIT๙"/>
          <w:sz w:val="32"/>
          <w:szCs w:val="32"/>
          <w:cs/>
        </w:rPr>
        <w:tab/>
        <w:t>นักวิชาการเงินและบัญชี</w:t>
      </w:r>
      <w:r w:rsidR="002E1D0E">
        <w:rPr>
          <w:rFonts w:ascii="TH SarabunIT๙" w:hAnsi="TH SarabunIT๙" w:cs="TH SarabunIT๙" w:hint="cs"/>
          <w:sz w:val="32"/>
          <w:szCs w:val="32"/>
          <w:cs/>
        </w:rPr>
        <w:t>ชำนาญการ</w:t>
      </w:r>
    </w:p>
    <w:p w14:paraId="2CAA7251" w14:textId="6C42DA38" w:rsidR="005A5357" w:rsidRPr="00183C16" w:rsidRDefault="005A5357" w:rsidP="005A5357">
      <w:pPr>
        <w:pStyle w:val="ab"/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  <w:t>๓</w:t>
      </w:r>
      <w:r w:rsidR="00EA6CC6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2E1D0E" w:rsidRPr="00183C16">
        <w:rPr>
          <w:rFonts w:ascii="TH SarabunIT๙" w:hAnsi="TH SarabunIT๙" w:cs="TH SarabunIT๙"/>
          <w:sz w:val="32"/>
          <w:szCs w:val="32"/>
          <w:cs/>
        </w:rPr>
        <w:t>นางสาววารุณี  ทวี</w:t>
      </w:r>
      <w:proofErr w:type="spellStart"/>
      <w:r w:rsidR="002E1D0E" w:rsidRPr="00183C16">
        <w:rPr>
          <w:rFonts w:ascii="TH SarabunIT๙" w:hAnsi="TH SarabunIT๙" w:cs="TH SarabunIT๙"/>
          <w:sz w:val="32"/>
          <w:szCs w:val="32"/>
          <w:cs/>
        </w:rPr>
        <w:t>พัฒน์</w:t>
      </w:r>
      <w:proofErr w:type="spellEnd"/>
      <w:r w:rsidR="002E1D0E" w:rsidRPr="00183C16">
        <w:rPr>
          <w:rFonts w:ascii="TH SarabunIT๙" w:hAnsi="TH SarabunIT๙" w:cs="TH SarabunIT๙"/>
          <w:sz w:val="32"/>
          <w:szCs w:val="32"/>
          <w:cs/>
        </w:rPr>
        <w:tab/>
      </w:r>
      <w:r w:rsidR="002E1D0E" w:rsidRPr="00183C16">
        <w:rPr>
          <w:rFonts w:ascii="TH SarabunIT๙" w:hAnsi="TH SarabunIT๙" w:cs="TH SarabunIT๙"/>
          <w:sz w:val="32"/>
          <w:szCs w:val="32"/>
          <w:cs/>
        </w:rPr>
        <w:tab/>
        <w:t>นักจัดการงานทั่วไปปฏิบัติการ</w:t>
      </w:r>
    </w:p>
    <w:p w14:paraId="21F05E47" w14:textId="77777777" w:rsidR="005A5357" w:rsidRPr="00183C16" w:rsidRDefault="005A5357" w:rsidP="00EA6CC6">
      <w:pPr>
        <w:pStyle w:val="ab"/>
        <w:tabs>
          <w:tab w:val="left" w:pos="567"/>
        </w:tabs>
        <w:spacing w:before="120" w:after="0"/>
        <w:rPr>
          <w:rFonts w:ascii="TH SarabunIT๙" w:hAnsi="TH SarabunIT๙" w:cs="TH SarabunIT๙"/>
          <w:b/>
          <w:bCs/>
          <w:sz w:val="32"/>
          <w:szCs w:val="32"/>
        </w:rPr>
      </w:pPr>
      <w:r w:rsidRPr="00183C16">
        <w:rPr>
          <w:rFonts w:ascii="TH SarabunIT๙" w:hAnsi="TH SarabunIT๙" w:cs="TH SarabunIT๙"/>
          <w:b/>
          <w:bCs/>
          <w:sz w:val="32"/>
          <w:szCs w:val="32"/>
          <w:cs/>
        </w:rPr>
        <w:tab/>
        <w:t>กลุ่มยุทธศาสตร์และเฝ้าระวังทางวัฒนธรรม</w:t>
      </w:r>
      <w:r w:rsidRPr="00183C16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183C16">
        <w:rPr>
          <w:rFonts w:ascii="TH SarabunIT๙" w:hAnsi="TH SarabunIT๙" w:cs="TH SarabunIT๙"/>
          <w:b/>
          <w:bCs/>
          <w:sz w:val="32"/>
          <w:szCs w:val="32"/>
          <w:cs/>
        </w:rPr>
        <w:t>จำนวน  ๕  คน</w:t>
      </w:r>
    </w:p>
    <w:p w14:paraId="1D5D7CE6" w14:textId="1C687610" w:rsidR="005A5357" w:rsidRPr="00183C16" w:rsidRDefault="005A5357" w:rsidP="005A5357">
      <w:pPr>
        <w:pStyle w:val="ab"/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  <w:t>๑</w:t>
      </w:r>
      <w:r w:rsidR="00EA6CC6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นางสาวณภัทร  โคตรสมบัติ</w:t>
      </w:r>
      <w:r w:rsidRPr="00183C16">
        <w:rPr>
          <w:rFonts w:ascii="TH SarabunIT๙" w:hAnsi="TH SarabunIT๙" w:cs="TH SarabunIT๙"/>
          <w:sz w:val="32"/>
          <w:szCs w:val="32"/>
          <w:cs/>
        </w:rPr>
        <w:tab/>
      </w:r>
      <w:r w:rsidRPr="00183C16">
        <w:rPr>
          <w:rFonts w:ascii="TH SarabunIT๙" w:hAnsi="TH SarabunIT๙" w:cs="TH SarabunIT๙"/>
          <w:sz w:val="32"/>
          <w:szCs w:val="32"/>
          <w:cs/>
        </w:rPr>
        <w:tab/>
        <w:t>นักวิชาการวัฒนธรรมชำนาญการพิเศษ</w:t>
      </w:r>
    </w:p>
    <w:p w14:paraId="268D3263" w14:textId="77777777" w:rsidR="005A5357" w:rsidRPr="00183C16" w:rsidRDefault="005A5357" w:rsidP="005A5357">
      <w:pPr>
        <w:pStyle w:val="ab"/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</w:rPr>
        <w:tab/>
      </w:r>
      <w:r w:rsidRPr="00183C16">
        <w:rPr>
          <w:rFonts w:ascii="TH SarabunIT๙" w:hAnsi="TH SarabunIT๙" w:cs="TH SarabunIT๙"/>
          <w:sz w:val="32"/>
          <w:szCs w:val="32"/>
        </w:rPr>
        <w:tab/>
      </w:r>
      <w:r w:rsidRPr="00183C16">
        <w:rPr>
          <w:rFonts w:ascii="TH SarabunIT๙" w:hAnsi="TH SarabunIT๙" w:cs="TH SarabunIT๙"/>
          <w:sz w:val="32"/>
          <w:szCs w:val="32"/>
        </w:rPr>
        <w:tab/>
      </w:r>
      <w:r w:rsidRPr="00183C16">
        <w:rPr>
          <w:rFonts w:ascii="TH SarabunIT๙" w:hAnsi="TH SarabunIT๙" w:cs="TH SarabunIT๙"/>
          <w:sz w:val="32"/>
          <w:szCs w:val="32"/>
        </w:rPr>
        <w:tab/>
      </w:r>
      <w:r w:rsidRPr="00183C16">
        <w:rPr>
          <w:rFonts w:ascii="TH SarabunIT๙" w:hAnsi="TH SarabunIT๙" w:cs="TH SarabunIT๙"/>
          <w:sz w:val="32"/>
          <w:szCs w:val="32"/>
        </w:rPr>
        <w:tab/>
      </w:r>
      <w:r w:rsidRPr="00183C16">
        <w:rPr>
          <w:rFonts w:ascii="TH SarabunIT๙" w:hAnsi="TH SarabunIT๙" w:cs="TH SarabunIT๙"/>
          <w:sz w:val="32"/>
          <w:szCs w:val="32"/>
        </w:rPr>
        <w:tab/>
        <w:t>(</w:t>
      </w:r>
      <w:r w:rsidRPr="00183C16">
        <w:rPr>
          <w:rFonts w:ascii="TH SarabunIT๙" w:hAnsi="TH SarabunIT๙" w:cs="TH SarabunIT๙"/>
          <w:sz w:val="32"/>
          <w:szCs w:val="32"/>
          <w:cs/>
        </w:rPr>
        <w:t>ผอ.กลุ่มยุทธศาสตร์และเฝ้าระวังทางวัฒนธรรม</w:t>
      </w:r>
      <w:r w:rsidRPr="00183C16">
        <w:rPr>
          <w:rFonts w:ascii="TH SarabunIT๙" w:hAnsi="TH SarabunIT๙" w:cs="TH SarabunIT๙"/>
          <w:sz w:val="32"/>
          <w:szCs w:val="32"/>
        </w:rPr>
        <w:t>)</w:t>
      </w:r>
    </w:p>
    <w:p w14:paraId="5E4004EF" w14:textId="25F0B219" w:rsidR="005A5357" w:rsidRPr="00183C16" w:rsidRDefault="005A5357" w:rsidP="005A5357">
      <w:pPr>
        <w:pStyle w:val="ab"/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  <w:t>2</w:t>
      </w:r>
      <w:r w:rsidR="00EA6CC6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นายมานะชาติ  คล่องดี</w:t>
      </w:r>
      <w:r w:rsidRPr="00183C16">
        <w:rPr>
          <w:rFonts w:ascii="TH SarabunIT๙" w:hAnsi="TH SarabunIT๙" w:cs="TH SarabunIT๙"/>
          <w:sz w:val="32"/>
          <w:szCs w:val="32"/>
        </w:rPr>
        <w:tab/>
      </w:r>
      <w:r w:rsidRPr="00183C16">
        <w:rPr>
          <w:rFonts w:ascii="TH SarabunIT๙" w:hAnsi="TH SarabunIT๙" w:cs="TH SarabunIT๙"/>
          <w:sz w:val="32"/>
          <w:szCs w:val="32"/>
        </w:rPr>
        <w:tab/>
      </w:r>
      <w:r w:rsidRPr="00183C16">
        <w:rPr>
          <w:rFonts w:ascii="TH SarabunIT๙" w:hAnsi="TH SarabunIT๙" w:cs="TH SarabunIT๙"/>
          <w:sz w:val="32"/>
          <w:szCs w:val="32"/>
          <w:cs/>
        </w:rPr>
        <w:t>นักวิชาการวัฒนธรรมชำนาญการ</w:t>
      </w:r>
      <w:r w:rsidRPr="00183C16">
        <w:rPr>
          <w:rFonts w:ascii="TH SarabunIT๙" w:hAnsi="TH SarabunIT๙" w:cs="TH SarabunIT๙"/>
          <w:sz w:val="32"/>
          <w:szCs w:val="32"/>
          <w:cs/>
        </w:rPr>
        <w:tab/>
      </w:r>
    </w:p>
    <w:p w14:paraId="590A222F" w14:textId="2F3C0B4A" w:rsidR="005A5357" w:rsidRPr="00183C16" w:rsidRDefault="005A5357" w:rsidP="005A5357">
      <w:pPr>
        <w:pStyle w:val="ab"/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</w:r>
      <w:r w:rsidR="00D87237">
        <w:rPr>
          <w:rFonts w:ascii="TH SarabunIT๙" w:hAnsi="TH SarabunIT๙" w:cs="TH SarabunIT๙" w:hint="cs"/>
          <w:sz w:val="32"/>
          <w:szCs w:val="32"/>
          <w:cs/>
        </w:rPr>
        <w:t>3</w:t>
      </w:r>
      <w:r w:rsidR="00EA6CC6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นางสาวช่อเพชร  วิเศษศรี</w:t>
      </w:r>
      <w:r w:rsidRPr="00183C16">
        <w:rPr>
          <w:rFonts w:ascii="TH SarabunIT๙" w:hAnsi="TH SarabunIT๙" w:cs="TH SarabunIT๙"/>
          <w:sz w:val="32"/>
          <w:szCs w:val="32"/>
        </w:rPr>
        <w:tab/>
      </w:r>
      <w:r w:rsidRPr="00183C16">
        <w:rPr>
          <w:rFonts w:ascii="TH SarabunIT๙" w:hAnsi="TH SarabunIT๙" w:cs="TH SarabunIT๙"/>
          <w:sz w:val="32"/>
          <w:szCs w:val="32"/>
          <w:cs/>
        </w:rPr>
        <w:tab/>
        <w:t>นักวิชาการวัฒนธรรมชำนาญการ</w:t>
      </w:r>
      <w:r w:rsidRPr="00183C16">
        <w:rPr>
          <w:rFonts w:ascii="TH SarabunIT๙" w:hAnsi="TH SarabunIT๙" w:cs="TH SarabunIT๙"/>
          <w:sz w:val="32"/>
          <w:szCs w:val="32"/>
          <w:cs/>
        </w:rPr>
        <w:tab/>
      </w:r>
    </w:p>
    <w:p w14:paraId="74CE4B59" w14:textId="2081D516" w:rsidR="005A5357" w:rsidRPr="00183C16" w:rsidRDefault="005A5357" w:rsidP="005A5357">
      <w:pPr>
        <w:pStyle w:val="ab"/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</w:r>
      <w:r w:rsidR="00D87237">
        <w:rPr>
          <w:rFonts w:ascii="TH SarabunIT๙" w:hAnsi="TH SarabunIT๙" w:cs="TH SarabunIT๙" w:hint="cs"/>
          <w:sz w:val="32"/>
          <w:szCs w:val="32"/>
          <w:cs/>
        </w:rPr>
        <w:t>4</w:t>
      </w:r>
      <w:r w:rsidR="00EA6CC6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นางสาว</w:t>
      </w:r>
      <w:proofErr w:type="spellStart"/>
      <w:r w:rsidRPr="00183C16">
        <w:rPr>
          <w:rFonts w:ascii="TH SarabunIT๙" w:hAnsi="TH SarabunIT๙" w:cs="TH SarabunIT๙"/>
          <w:sz w:val="32"/>
          <w:szCs w:val="32"/>
          <w:cs/>
        </w:rPr>
        <w:t>พุ</w:t>
      </w:r>
      <w:proofErr w:type="spellEnd"/>
      <w:r w:rsidRPr="00183C16">
        <w:rPr>
          <w:rFonts w:ascii="TH SarabunIT๙" w:hAnsi="TH SarabunIT๙" w:cs="TH SarabunIT๙"/>
          <w:sz w:val="32"/>
          <w:szCs w:val="32"/>
          <w:cs/>
        </w:rPr>
        <w:t xml:space="preserve">ริดา  แสงแก้วชูสิน  </w:t>
      </w:r>
      <w:r w:rsidRPr="00183C16">
        <w:rPr>
          <w:rFonts w:ascii="TH SarabunIT๙" w:hAnsi="TH SarabunIT๙" w:cs="TH SarabunIT๙"/>
          <w:sz w:val="32"/>
          <w:szCs w:val="32"/>
          <w:cs/>
        </w:rPr>
        <w:tab/>
      </w:r>
      <w:r w:rsidRPr="00183C16">
        <w:rPr>
          <w:rFonts w:ascii="TH SarabunIT๙" w:hAnsi="TH SarabunIT๙" w:cs="TH SarabunIT๙"/>
          <w:sz w:val="32"/>
          <w:szCs w:val="32"/>
          <w:cs/>
        </w:rPr>
        <w:tab/>
        <w:t>นักวิชาการวัฒนธรรมปฏิบัติการ</w:t>
      </w:r>
    </w:p>
    <w:p w14:paraId="292D9337" w14:textId="1EE7C001" w:rsidR="005A5357" w:rsidRPr="00183C16" w:rsidRDefault="005A5357" w:rsidP="005A5357">
      <w:pPr>
        <w:pStyle w:val="ab"/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</w:rPr>
        <w:lastRenderedPageBreak/>
        <w:tab/>
      </w:r>
      <w:r w:rsidR="00D87237">
        <w:rPr>
          <w:rFonts w:ascii="TH SarabunIT๙" w:hAnsi="TH SarabunIT๙" w:cs="TH SarabunIT๙" w:hint="cs"/>
          <w:sz w:val="32"/>
          <w:szCs w:val="32"/>
          <w:cs/>
        </w:rPr>
        <w:t>5</w:t>
      </w:r>
      <w:r w:rsidR="00EA6CC6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นายวาริช  สกุลพงศ์</w:t>
      </w:r>
      <w:r w:rsidRPr="00183C16">
        <w:rPr>
          <w:rFonts w:ascii="TH SarabunIT๙" w:hAnsi="TH SarabunIT๙" w:cs="TH SarabunIT๙"/>
          <w:sz w:val="32"/>
          <w:szCs w:val="32"/>
          <w:cs/>
        </w:rPr>
        <w:tab/>
      </w:r>
      <w:r w:rsidRPr="00183C16">
        <w:rPr>
          <w:rFonts w:ascii="TH SarabunIT๙" w:hAnsi="TH SarabunIT๙" w:cs="TH SarabunIT๙"/>
          <w:sz w:val="32"/>
          <w:szCs w:val="32"/>
          <w:cs/>
        </w:rPr>
        <w:tab/>
        <w:t xml:space="preserve">  </w:t>
      </w:r>
      <w:r w:rsidRPr="00183C16">
        <w:rPr>
          <w:rFonts w:ascii="TH SarabunIT๙" w:hAnsi="TH SarabunIT๙" w:cs="TH SarabunIT๙"/>
          <w:sz w:val="32"/>
          <w:szCs w:val="32"/>
          <w:cs/>
        </w:rPr>
        <w:tab/>
        <w:t>นักวิชาการวัฒนธรรมปฏิบัติการ</w:t>
      </w:r>
    </w:p>
    <w:p w14:paraId="54755E73" w14:textId="6944C1D3" w:rsidR="005A5357" w:rsidRPr="00183C16" w:rsidRDefault="005A5357" w:rsidP="002E1D0E">
      <w:pPr>
        <w:pStyle w:val="ab"/>
        <w:spacing w:before="120" w:after="0"/>
        <w:rPr>
          <w:rFonts w:ascii="TH SarabunIT๙" w:hAnsi="TH SarabunIT๙" w:cs="TH SarabunIT๙"/>
          <w:b/>
          <w:bCs/>
          <w:sz w:val="32"/>
          <w:szCs w:val="32"/>
        </w:rPr>
      </w:pPr>
      <w:r w:rsidRPr="00183C16"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กลุ่มส่งเสริมศาสนา ศิลปะและวัฒนธรรม   </w:t>
      </w:r>
      <w:r w:rsidRPr="00183C16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183C16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จำนวน  </w:t>
      </w:r>
      <w:r w:rsidR="0023348D">
        <w:rPr>
          <w:rFonts w:ascii="TH SarabunIT๙" w:hAnsi="TH SarabunIT๙" w:cs="TH SarabunIT๙" w:hint="cs"/>
          <w:b/>
          <w:bCs/>
          <w:sz w:val="32"/>
          <w:szCs w:val="32"/>
          <w:cs/>
        </w:rPr>
        <w:t>5</w:t>
      </w:r>
      <w:r w:rsidRPr="00183C16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คน</w:t>
      </w:r>
    </w:p>
    <w:p w14:paraId="35B547D5" w14:textId="760284E9" w:rsidR="005A5357" w:rsidRPr="00183C16" w:rsidRDefault="005A5357" w:rsidP="005A5357">
      <w:pPr>
        <w:pStyle w:val="ab"/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  <w:t>๑</w:t>
      </w:r>
      <w:r w:rsidR="00EA6CC6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D87237">
        <w:rPr>
          <w:rFonts w:ascii="TH SarabunIT๙" w:hAnsi="TH SarabunIT๙" w:cs="TH SarabunIT๙" w:hint="cs"/>
          <w:sz w:val="32"/>
          <w:szCs w:val="32"/>
          <w:cs/>
        </w:rPr>
        <w:t>นางกัญญพัชร  นางาม</w:t>
      </w:r>
      <w:r w:rsidRPr="00183C16">
        <w:rPr>
          <w:rFonts w:ascii="TH SarabunIT๙" w:hAnsi="TH SarabunIT๙" w:cs="TH SarabunIT๙"/>
          <w:sz w:val="32"/>
          <w:szCs w:val="32"/>
          <w:cs/>
        </w:rPr>
        <w:tab/>
      </w:r>
      <w:r w:rsidRPr="00183C16">
        <w:rPr>
          <w:rFonts w:ascii="TH SarabunIT๙" w:hAnsi="TH SarabunIT๙" w:cs="TH SarabunIT๙"/>
          <w:sz w:val="32"/>
          <w:szCs w:val="32"/>
          <w:cs/>
        </w:rPr>
        <w:tab/>
      </w:r>
      <w:r w:rsidR="00EA6CC6">
        <w:rPr>
          <w:rFonts w:ascii="TH SarabunIT๙" w:hAnsi="TH SarabunIT๙" w:cs="TH SarabunIT๙"/>
          <w:sz w:val="32"/>
          <w:szCs w:val="32"/>
          <w:cs/>
        </w:rPr>
        <w:tab/>
      </w:r>
      <w:r w:rsidRPr="00183C16">
        <w:rPr>
          <w:rFonts w:ascii="TH SarabunIT๙" w:hAnsi="TH SarabunIT๙" w:cs="TH SarabunIT๙"/>
          <w:sz w:val="32"/>
          <w:szCs w:val="32"/>
          <w:cs/>
        </w:rPr>
        <w:t>นักวิชาการวัฒนธรรมชำนาญการพิเศษ</w:t>
      </w:r>
    </w:p>
    <w:p w14:paraId="069178FE" w14:textId="77777777" w:rsidR="005A5357" w:rsidRPr="00183C16" w:rsidRDefault="005A5357" w:rsidP="005A5357">
      <w:pPr>
        <w:pStyle w:val="ab"/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</w:rPr>
        <w:tab/>
      </w:r>
      <w:r w:rsidRPr="00183C16">
        <w:rPr>
          <w:rFonts w:ascii="TH SarabunIT๙" w:hAnsi="TH SarabunIT๙" w:cs="TH SarabunIT๙"/>
          <w:sz w:val="32"/>
          <w:szCs w:val="32"/>
        </w:rPr>
        <w:tab/>
      </w:r>
      <w:r w:rsidRPr="00183C16">
        <w:rPr>
          <w:rFonts w:ascii="TH SarabunIT๙" w:hAnsi="TH SarabunIT๙" w:cs="TH SarabunIT๙"/>
          <w:sz w:val="32"/>
          <w:szCs w:val="32"/>
        </w:rPr>
        <w:tab/>
      </w:r>
      <w:r w:rsidRPr="00183C16">
        <w:rPr>
          <w:rFonts w:ascii="TH SarabunIT๙" w:hAnsi="TH SarabunIT๙" w:cs="TH SarabunIT๙"/>
          <w:sz w:val="32"/>
          <w:szCs w:val="32"/>
        </w:rPr>
        <w:tab/>
      </w:r>
      <w:r w:rsidRPr="00183C16">
        <w:rPr>
          <w:rFonts w:ascii="TH SarabunIT๙" w:hAnsi="TH SarabunIT๙" w:cs="TH SarabunIT๙"/>
          <w:sz w:val="32"/>
          <w:szCs w:val="32"/>
        </w:rPr>
        <w:tab/>
      </w:r>
      <w:r w:rsidRPr="00183C16">
        <w:rPr>
          <w:rFonts w:ascii="TH SarabunIT๙" w:hAnsi="TH SarabunIT๙" w:cs="TH SarabunIT๙"/>
          <w:sz w:val="32"/>
          <w:szCs w:val="32"/>
          <w:cs/>
        </w:rPr>
        <w:tab/>
        <w:t>(ผอ.กลุ่มส่งเสริมศาสนา ศิลปะและวัฒนธรรม</w:t>
      </w:r>
      <w:r w:rsidRPr="00183C16">
        <w:rPr>
          <w:rFonts w:ascii="TH SarabunIT๙" w:hAnsi="TH SarabunIT๙" w:cs="TH SarabunIT๙"/>
          <w:sz w:val="32"/>
          <w:szCs w:val="32"/>
        </w:rPr>
        <w:t>)</w:t>
      </w:r>
    </w:p>
    <w:p w14:paraId="15DB6E1C" w14:textId="14E4DD6E" w:rsidR="005A5357" w:rsidRPr="00183C16" w:rsidRDefault="005A5357" w:rsidP="005A5357">
      <w:pPr>
        <w:pStyle w:val="ab"/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</w:rPr>
        <w:tab/>
        <w:t>2</w:t>
      </w:r>
      <w:r w:rsidR="00EA6CC6">
        <w:rPr>
          <w:rFonts w:ascii="TH SarabunIT๙" w:hAnsi="TH SarabunIT๙" w:cs="TH SarabunIT๙" w:hint="cs"/>
          <w:sz w:val="32"/>
          <w:szCs w:val="32"/>
          <w:cs/>
        </w:rPr>
        <w:t>)</w:t>
      </w:r>
      <w:r w:rsidR="003E5C9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3E5C9F" w:rsidRPr="00183C16">
        <w:rPr>
          <w:rFonts w:ascii="TH SarabunIT๙" w:hAnsi="TH SarabunIT๙" w:cs="TH SarabunIT๙"/>
          <w:sz w:val="32"/>
          <w:szCs w:val="32"/>
          <w:cs/>
        </w:rPr>
        <w:t>นางรุ่งรัชนี ปลอบเมือง</w:t>
      </w:r>
      <w:r w:rsidR="003E5C9F">
        <w:rPr>
          <w:rFonts w:ascii="TH SarabunIT๙" w:hAnsi="TH SarabunIT๙" w:cs="TH SarabunIT๙"/>
          <w:sz w:val="32"/>
          <w:szCs w:val="32"/>
          <w:cs/>
        </w:rPr>
        <w:tab/>
      </w:r>
      <w:r w:rsidR="003E5C9F">
        <w:rPr>
          <w:rFonts w:ascii="TH SarabunIT๙" w:hAnsi="TH SarabunIT๙" w:cs="TH SarabunIT๙"/>
          <w:sz w:val="32"/>
          <w:szCs w:val="32"/>
          <w:cs/>
        </w:rPr>
        <w:tab/>
      </w:r>
      <w:r w:rsidR="003E5C9F">
        <w:rPr>
          <w:rFonts w:ascii="TH SarabunIT๙" w:hAnsi="TH SarabunIT๙" w:cs="TH SarabunIT๙"/>
          <w:sz w:val="32"/>
          <w:szCs w:val="32"/>
          <w:cs/>
        </w:rPr>
        <w:tab/>
      </w:r>
      <w:r w:rsidRPr="00183C16">
        <w:rPr>
          <w:rFonts w:ascii="TH SarabunIT๙" w:hAnsi="TH SarabunIT๙" w:cs="TH SarabunIT๙"/>
          <w:sz w:val="32"/>
          <w:szCs w:val="32"/>
          <w:cs/>
        </w:rPr>
        <w:t>นักวิชาการวัฒนธรรมชำนาญการ</w:t>
      </w:r>
      <w:r w:rsidRPr="00183C16">
        <w:rPr>
          <w:rFonts w:ascii="TH SarabunIT๙" w:hAnsi="TH SarabunIT๙" w:cs="TH SarabunIT๙"/>
          <w:sz w:val="32"/>
          <w:szCs w:val="32"/>
          <w:cs/>
        </w:rPr>
        <w:tab/>
      </w:r>
    </w:p>
    <w:p w14:paraId="1E1BE6BD" w14:textId="0E29F43B" w:rsidR="005A5357" w:rsidRPr="00183C16" w:rsidRDefault="005A5357" w:rsidP="005A5357">
      <w:pPr>
        <w:pStyle w:val="ab"/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  <w:t>3</w:t>
      </w:r>
      <w:r w:rsidR="00EA6CC6">
        <w:rPr>
          <w:rFonts w:ascii="TH SarabunIT๙" w:hAnsi="TH SarabunIT๙" w:cs="TH SarabunIT๙" w:hint="cs"/>
          <w:sz w:val="32"/>
          <w:szCs w:val="32"/>
          <w:cs/>
        </w:rPr>
        <w:t>)</w:t>
      </w:r>
      <w:r w:rsidR="003E5C9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3E5C9F" w:rsidRPr="00183C16">
        <w:rPr>
          <w:rFonts w:ascii="TH SarabunIT๙" w:hAnsi="TH SarabunIT๙" w:cs="TH SarabunIT๙"/>
          <w:sz w:val="32"/>
          <w:szCs w:val="32"/>
          <w:cs/>
        </w:rPr>
        <w:t>นายสามัคคี  วังวง</w:t>
      </w:r>
      <w:proofErr w:type="spellStart"/>
      <w:r w:rsidR="003E5C9F" w:rsidRPr="00183C16">
        <w:rPr>
          <w:rFonts w:ascii="TH SarabunIT๙" w:hAnsi="TH SarabunIT๙" w:cs="TH SarabunIT๙"/>
          <w:sz w:val="32"/>
          <w:szCs w:val="32"/>
          <w:cs/>
        </w:rPr>
        <w:t>ค์</w:t>
      </w:r>
      <w:proofErr w:type="spellEnd"/>
      <w:r w:rsidRPr="00183C16">
        <w:rPr>
          <w:rFonts w:ascii="TH SarabunIT๙" w:hAnsi="TH SarabunIT๙" w:cs="TH SarabunIT๙"/>
          <w:sz w:val="32"/>
          <w:szCs w:val="32"/>
          <w:cs/>
        </w:rPr>
        <w:tab/>
      </w:r>
      <w:r w:rsidRPr="00183C16">
        <w:rPr>
          <w:rFonts w:ascii="TH SarabunIT๙" w:hAnsi="TH SarabunIT๙" w:cs="TH SarabunIT๙"/>
          <w:sz w:val="32"/>
          <w:szCs w:val="32"/>
          <w:cs/>
        </w:rPr>
        <w:tab/>
        <w:t xml:space="preserve">  </w:t>
      </w:r>
      <w:r w:rsidRPr="00183C16">
        <w:rPr>
          <w:rFonts w:ascii="TH SarabunIT๙" w:hAnsi="TH SarabunIT๙" w:cs="TH SarabunIT๙"/>
          <w:sz w:val="32"/>
          <w:szCs w:val="32"/>
          <w:cs/>
        </w:rPr>
        <w:tab/>
        <w:t>นักวิชาการวัฒนธรรมชำนาญการ</w:t>
      </w:r>
    </w:p>
    <w:p w14:paraId="2F6FADD6" w14:textId="48571508" w:rsidR="005A5357" w:rsidRPr="00183C16" w:rsidRDefault="005A5357" w:rsidP="005A5357">
      <w:pPr>
        <w:pStyle w:val="ab"/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</w:r>
      <w:r w:rsidRPr="00183C16">
        <w:rPr>
          <w:rFonts w:ascii="TH SarabunIT๙" w:hAnsi="TH SarabunIT๙" w:cs="TH SarabunIT๙"/>
          <w:sz w:val="32"/>
          <w:szCs w:val="32"/>
        </w:rPr>
        <w:t>4</w:t>
      </w:r>
      <w:r w:rsidR="00EA6CC6">
        <w:rPr>
          <w:rFonts w:ascii="TH SarabunIT๙" w:hAnsi="TH SarabunIT๙" w:cs="TH SarabunIT๙" w:hint="cs"/>
          <w:sz w:val="32"/>
          <w:szCs w:val="32"/>
          <w:cs/>
        </w:rPr>
        <w:t>)</w:t>
      </w:r>
      <w:r w:rsidR="003E5C9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3E5C9F" w:rsidRPr="00183C16">
        <w:rPr>
          <w:rFonts w:ascii="TH SarabunIT๙" w:hAnsi="TH SarabunIT๙" w:cs="TH SarabunIT๙"/>
          <w:sz w:val="32"/>
          <w:szCs w:val="32"/>
          <w:cs/>
        </w:rPr>
        <w:t>นางดวงเนตร  เจริญจิตร์</w:t>
      </w:r>
      <w:r w:rsidRPr="00183C16">
        <w:rPr>
          <w:rFonts w:ascii="TH SarabunIT๙" w:hAnsi="TH SarabunIT๙" w:cs="TH SarabunIT๙"/>
          <w:sz w:val="32"/>
          <w:szCs w:val="32"/>
          <w:cs/>
        </w:rPr>
        <w:tab/>
      </w:r>
      <w:r w:rsidRPr="00183C16">
        <w:rPr>
          <w:rFonts w:ascii="TH SarabunIT๙" w:hAnsi="TH SarabunIT๙" w:cs="TH SarabunIT๙"/>
          <w:sz w:val="32"/>
          <w:szCs w:val="32"/>
        </w:rPr>
        <w:tab/>
      </w:r>
      <w:r w:rsidRPr="00183C16">
        <w:rPr>
          <w:rFonts w:ascii="TH SarabunIT๙" w:hAnsi="TH SarabunIT๙" w:cs="TH SarabunIT๙"/>
          <w:sz w:val="32"/>
          <w:szCs w:val="32"/>
          <w:cs/>
        </w:rPr>
        <w:t>นักวิชาการวัฒนธรรมชำนาญการ</w:t>
      </w:r>
      <w:r w:rsidRPr="00183C16">
        <w:rPr>
          <w:rFonts w:ascii="TH SarabunIT๙" w:hAnsi="TH SarabunIT๙" w:cs="TH SarabunIT๙"/>
          <w:sz w:val="32"/>
          <w:szCs w:val="32"/>
          <w:cs/>
        </w:rPr>
        <w:tab/>
      </w:r>
    </w:p>
    <w:p w14:paraId="6A6CC807" w14:textId="485679C3" w:rsidR="005A5357" w:rsidRPr="00183C16" w:rsidRDefault="005A5357" w:rsidP="005A5357">
      <w:pPr>
        <w:pStyle w:val="ab"/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  <w:t>5</w:t>
      </w:r>
      <w:r w:rsidR="00EA6CC6">
        <w:rPr>
          <w:rFonts w:ascii="TH SarabunIT๙" w:hAnsi="TH SarabunIT๙" w:cs="TH SarabunIT๙" w:hint="cs"/>
          <w:sz w:val="32"/>
          <w:szCs w:val="32"/>
          <w:cs/>
        </w:rPr>
        <w:t>)</w:t>
      </w:r>
      <w:r w:rsidR="003E5C9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3E5C9F" w:rsidRPr="00183C16">
        <w:rPr>
          <w:rFonts w:ascii="TH SarabunIT๙" w:hAnsi="TH SarabunIT๙" w:cs="TH SarabunIT๙"/>
          <w:sz w:val="32"/>
          <w:szCs w:val="32"/>
          <w:cs/>
        </w:rPr>
        <w:t>นางสาวประภาพรรณ  นาคใหญ่</w:t>
      </w:r>
      <w:r w:rsidRPr="00183C16">
        <w:rPr>
          <w:rFonts w:ascii="TH SarabunIT๙" w:hAnsi="TH SarabunIT๙" w:cs="TH SarabunIT๙"/>
          <w:sz w:val="32"/>
          <w:szCs w:val="32"/>
          <w:cs/>
        </w:rPr>
        <w:tab/>
        <w:t>นักวิชาการวัฒนธรรมชำนาญการ</w:t>
      </w:r>
      <w:r w:rsidRPr="00183C16">
        <w:rPr>
          <w:rFonts w:ascii="TH SarabunIT๙" w:hAnsi="TH SarabunIT๙" w:cs="TH SarabunIT๙"/>
          <w:sz w:val="32"/>
          <w:szCs w:val="32"/>
          <w:cs/>
        </w:rPr>
        <w:tab/>
      </w:r>
    </w:p>
    <w:p w14:paraId="6A4293D9" w14:textId="24F051E2" w:rsidR="005A5357" w:rsidRPr="00183C16" w:rsidRDefault="005A5357" w:rsidP="005A5357">
      <w:pPr>
        <w:pStyle w:val="ab"/>
        <w:spacing w:after="0"/>
        <w:rPr>
          <w:rFonts w:ascii="TH SarabunIT๙" w:hAnsi="TH SarabunIT๙" w:cs="TH SarabunIT๙"/>
          <w:sz w:val="32"/>
          <w:szCs w:val="32"/>
          <w:cs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  <w:t>6</w:t>
      </w:r>
      <w:r w:rsidR="00EA6CC6">
        <w:rPr>
          <w:rFonts w:ascii="TH SarabunIT๙" w:hAnsi="TH SarabunIT๙" w:cs="TH SarabunIT๙" w:hint="cs"/>
          <w:sz w:val="32"/>
          <w:szCs w:val="32"/>
          <w:cs/>
        </w:rPr>
        <w:t>)</w:t>
      </w:r>
      <w:r w:rsidR="003E5C9F" w:rsidRPr="003E5C9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3E5C9F">
        <w:rPr>
          <w:rFonts w:ascii="TH SarabunIT๙" w:hAnsi="TH SarabunIT๙" w:cs="TH SarabunIT๙" w:hint="cs"/>
          <w:sz w:val="32"/>
          <w:szCs w:val="32"/>
          <w:cs/>
        </w:rPr>
        <w:t>-ว่าง-</w:t>
      </w:r>
      <w:r w:rsidR="003E5C9F">
        <w:rPr>
          <w:rFonts w:ascii="TH SarabunIT๙" w:hAnsi="TH SarabunIT๙" w:cs="TH SarabunIT๙"/>
          <w:sz w:val="32"/>
          <w:szCs w:val="32"/>
          <w:cs/>
        </w:rPr>
        <w:tab/>
      </w:r>
      <w:r w:rsidRPr="00183C16">
        <w:rPr>
          <w:rFonts w:ascii="TH SarabunIT๙" w:hAnsi="TH SarabunIT๙" w:cs="TH SarabunIT๙"/>
          <w:sz w:val="32"/>
          <w:szCs w:val="32"/>
          <w:cs/>
        </w:rPr>
        <w:tab/>
      </w:r>
      <w:r w:rsidR="003E5C9F">
        <w:rPr>
          <w:rFonts w:ascii="TH SarabunIT๙" w:hAnsi="TH SarabunIT๙" w:cs="TH SarabunIT๙"/>
          <w:sz w:val="32"/>
          <w:szCs w:val="32"/>
          <w:cs/>
        </w:rPr>
        <w:tab/>
      </w:r>
      <w:r w:rsidR="003E5C9F">
        <w:rPr>
          <w:rFonts w:ascii="TH SarabunIT๙" w:hAnsi="TH SarabunIT๙" w:cs="TH SarabunIT๙"/>
          <w:sz w:val="32"/>
          <w:szCs w:val="32"/>
          <w:cs/>
        </w:rPr>
        <w:tab/>
      </w:r>
      <w:r w:rsidR="003E5C9F">
        <w:rPr>
          <w:rFonts w:ascii="TH SarabunIT๙" w:hAnsi="TH SarabunIT๙" w:cs="TH SarabunIT๙"/>
          <w:sz w:val="32"/>
          <w:szCs w:val="32"/>
          <w:cs/>
        </w:rPr>
        <w:tab/>
      </w:r>
      <w:r w:rsidRPr="00183C16">
        <w:rPr>
          <w:rFonts w:ascii="TH SarabunIT๙" w:hAnsi="TH SarabunIT๙" w:cs="TH SarabunIT๙"/>
          <w:sz w:val="32"/>
          <w:szCs w:val="32"/>
          <w:cs/>
        </w:rPr>
        <w:t>นักวิชาการวัฒนธรรม</w:t>
      </w:r>
      <w:r w:rsidR="003E5C9F">
        <w:rPr>
          <w:rFonts w:ascii="TH SarabunIT๙" w:hAnsi="TH SarabunIT๙" w:cs="TH SarabunIT๙" w:hint="cs"/>
          <w:sz w:val="32"/>
          <w:szCs w:val="32"/>
          <w:cs/>
        </w:rPr>
        <w:t>ปฏิบัติการ/</w:t>
      </w:r>
      <w:r w:rsidRPr="00183C16">
        <w:rPr>
          <w:rFonts w:ascii="TH SarabunIT๙" w:hAnsi="TH SarabunIT๙" w:cs="TH SarabunIT๙"/>
          <w:sz w:val="32"/>
          <w:szCs w:val="32"/>
          <w:cs/>
        </w:rPr>
        <w:t>ชำนาญการ</w:t>
      </w:r>
      <w:r w:rsidRPr="00183C16">
        <w:rPr>
          <w:rFonts w:ascii="TH SarabunIT๙" w:hAnsi="TH SarabunIT๙" w:cs="TH SarabunIT๙"/>
          <w:sz w:val="32"/>
          <w:szCs w:val="32"/>
          <w:cs/>
        </w:rPr>
        <w:tab/>
      </w:r>
    </w:p>
    <w:p w14:paraId="172EEDD6" w14:textId="4072010A" w:rsidR="005A5357" w:rsidRPr="00183C16" w:rsidRDefault="005A5357" w:rsidP="005A5357">
      <w:pPr>
        <w:pStyle w:val="ab"/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  <w:t>7</w:t>
      </w:r>
      <w:r w:rsidR="00EA6CC6">
        <w:rPr>
          <w:rFonts w:ascii="TH SarabunIT๙" w:hAnsi="TH SarabunIT๙" w:cs="TH SarabunIT๙" w:hint="cs"/>
          <w:sz w:val="32"/>
          <w:szCs w:val="32"/>
          <w:cs/>
        </w:rPr>
        <w:t>)</w:t>
      </w:r>
      <w:r w:rsidR="003E5C9F">
        <w:rPr>
          <w:rFonts w:ascii="TH SarabunIT๙" w:hAnsi="TH SarabunIT๙" w:cs="TH SarabunIT๙" w:hint="cs"/>
          <w:sz w:val="32"/>
          <w:szCs w:val="32"/>
          <w:cs/>
        </w:rPr>
        <w:t xml:space="preserve"> -ว่าง-</w:t>
      </w:r>
      <w:r w:rsidR="003E5C9F">
        <w:rPr>
          <w:rFonts w:ascii="TH SarabunIT๙" w:hAnsi="TH SarabunIT๙" w:cs="TH SarabunIT๙"/>
          <w:sz w:val="32"/>
          <w:szCs w:val="32"/>
          <w:cs/>
        </w:rPr>
        <w:tab/>
      </w:r>
      <w:r w:rsidR="003E5C9F">
        <w:rPr>
          <w:rFonts w:ascii="TH SarabunIT๙" w:hAnsi="TH SarabunIT๙" w:cs="TH SarabunIT๙"/>
          <w:sz w:val="32"/>
          <w:szCs w:val="32"/>
          <w:cs/>
        </w:rPr>
        <w:tab/>
      </w:r>
      <w:r w:rsidRPr="00183C16">
        <w:rPr>
          <w:rFonts w:ascii="TH SarabunIT๙" w:hAnsi="TH SarabunIT๙" w:cs="TH SarabunIT๙"/>
          <w:sz w:val="32"/>
          <w:szCs w:val="32"/>
          <w:cs/>
        </w:rPr>
        <w:tab/>
      </w:r>
      <w:r w:rsidR="003E5C9F">
        <w:rPr>
          <w:rFonts w:ascii="TH SarabunIT๙" w:hAnsi="TH SarabunIT๙" w:cs="TH SarabunIT๙"/>
          <w:sz w:val="32"/>
          <w:szCs w:val="32"/>
          <w:cs/>
        </w:rPr>
        <w:tab/>
      </w:r>
      <w:r w:rsidR="003E5C9F">
        <w:rPr>
          <w:rFonts w:ascii="TH SarabunIT๙" w:hAnsi="TH SarabunIT๙" w:cs="TH SarabunIT๙"/>
          <w:sz w:val="32"/>
          <w:szCs w:val="32"/>
          <w:cs/>
        </w:rPr>
        <w:tab/>
      </w:r>
      <w:r w:rsidR="003E5C9F" w:rsidRPr="00183C16">
        <w:rPr>
          <w:rFonts w:ascii="TH SarabunIT๙" w:hAnsi="TH SarabunIT๙" w:cs="TH SarabunIT๙"/>
          <w:sz w:val="32"/>
          <w:szCs w:val="32"/>
          <w:cs/>
        </w:rPr>
        <w:t>นักวิชาการวัฒนธรรม</w:t>
      </w:r>
      <w:r w:rsidR="003E5C9F">
        <w:rPr>
          <w:rFonts w:ascii="TH SarabunIT๙" w:hAnsi="TH SarabunIT๙" w:cs="TH SarabunIT๙" w:hint="cs"/>
          <w:sz w:val="32"/>
          <w:szCs w:val="32"/>
          <w:cs/>
        </w:rPr>
        <w:t>ปฏิบัติการ/</w:t>
      </w:r>
      <w:r w:rsidR="003E5C9F" w:rsidRPr="00183C16">
        <w:rPr>
          <w:rFonts w:ascii="TH SarabunIT๙" w:hAnsi="TH SarabunIT๙" w:cs="TH SarabunIT๙"/>
          <w:sz w:val="32"/>
          <w:szCs w:val="32"/>
          <w:cs/>
        </w:rPr>
        <w:t>ชำนาญการ</w:t>
      </w:r>
      <w:r w:rsidR="003E5C9F" w:rsidRPr="00183C16">
        <w:rPr>
          <w:rFonts w:ascii="TH SarabunIT๙" w:hAnsi="TH SarabunIT๙" w:cs="TH SarabunIT๙"/>
          <w:sz w:val="32"/>
          <w:szCs w:val="32"/>
          <w:cs/>
        </w:rPr>
        <w:tab/>
      </w:r>
    </w:p>
    <w:p w14:paraId="4C3F7251" w14:textId="1B1F6FB0" w:rsidR="005A5357" w:rsidRPr="00183C16" w:rsidRDefault="005A5357" w:rsidP="002E1D0E">
      <w:pPr>
        <w:pStyle w:val="ab"/>
        <w:tabs>
          <w:tab w:val="left" w:pos="709"/>
        </w:tabs>
        <w:spacing w:before="120" w:after="0"/>
        <w:rPr>
          <w:rFonts w:ascii="TH SarabunIT๙" w:hAnsi="TH SarabunIT๙" w:cs="TH SarabunIT๙"/>
          <w:b/>
          <w:bCs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</w:rPr>
        <w:tab/>
      </w:r>
      <w:r w:rsidRPr="00183C16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183C16">
        <w:rPr>
          <w:rFonts w:ascii="TH SarabunIT๙" w:hAnsi="TH SarabunIT๙" w:cs="TH SarabunIT๙"/>
          <w:b/>
          <w:bCs/>
          <w:sz w:val="32"/>
          <w:szCs w:val="32"/>
          <w:cs/>
        </w:rPr>
        <w:t>กลุ่มพิธีการศพที่ได้รับพระราชทาน  จำนวน 19  คน</w:t>
      </w:r>
    </w:p>
    <w:p w14:paraId="391164B8" w14:textId="15B97B63" w:rsidR="005A5357" w:rsidRPr="00183C16" w:rsidRDefault="005A5357" w:rsidP="005A5357">
      <w:pPr>
        <w:pStyle w:val="ab"/>
        <w:tabs>
          <w:tab w:val="left" w:pos="709"/>
          <w:tab w:val="left" w:pos="4395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  <w:t>1</w:t>
      </w:r>
      <w:r w:rsidR="00EA6CC6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นายสุพล  คนขยัน</w:t>
      </w:r>
      <w:r w:rsidRPr="00183C16">
        <w:rPr>
          <w:rFonts w:ascii="TH SarabunIT๙" w:hAnsi="TH SarabunIT๙" w:cs="TH SarabunIT๙"/>
          <w:sz w:val="32"/>
          <w:szCs w:val="32"/>
          <w:cs/>
        </w:rPr>
        <w:tab/>
        <w:t>นักวิชาการวัฒนธรรมชำนาญการ</w:t>
      </w:r>
    </w:p>
    <w:p w14:paraId="6B51B1C5" w14:textId="50DBF694" w:rsidR="005A5357" w:rsidRPr="00183C16" w:rsidRDefault="005A5357" w:rsidP="005A5357">
      <w:pPr>
        <w:pStyle w:val="ab"/>
        <w:tabs>
          <w:tab w:val="left" w:pos="709"/>
          <w:tab w:val="left" w:pos="4395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  <w:t>2</w:t>
      </w:r>
      <w:r w:rsidR="00EA6CC6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นายสุริยา  โฮมจุมจัง</w:t>
      </w:r>
      <w:r w:rsidRPr="00183C16">
        <w:rPr>
          <w:rFonts w:ascii="TH SarabunIT๙" w:hAnsi="TH SarabunIT๙" w:cs="TH SarabunIT๙"/>
          <w:sz w:val="32"/>
          <w:szCs w:val="32"/>
          <w:cs/>
        </w:rPr>
        <w:tab/>
        <w:t>นักวิชาการวัฒนธรรมปฏิบัติการ</w:t>
      </w:r>
    </w:p>
    <w:p w14:paraId="381DC4FC" w14:textId="18D75357" w:rsidR="005A5357" w:rsidRPr="00183C16" w:rsidRDefault="005A5357" w:rsidP="005A5357">
      <w:pPr>
        <w:pStyle w:val="ab"/>
        <w:tabs>
          <w:tab w:val="left" w:pos="709"/>
          <w:tab w:val="left" w:pos="4395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  <w:t>3</w:t>
      </w:r>
      <w:r w:rsidR="00EA6CC6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นายวัชระ ศรีโยหะ</w:t>
      </w:r>
      <w:r w:rsidRPr="00183C16">
        <w:rPr>
          <w:rFonts w:ascii="TH SarabunIT๙" w:hAnsi="TH SarabunIT๙" w:cs="TH SarabunIT๙"/>
          <w:sz w:val="32"/>
          <w:szCs w:val="32"/>
          <w:cs/>
        </w:rPr>
        <w:tab/>
        <w:t>พนักงานราชการ</w:t>
      </w:r>
    </w:p>
    <w:p w14:paraId="691AB91B" w14:textId="2E1930EB" w:rsidR="005A5357" w:rsidRPr="00183C16" w:rsidRDefault="005A5357" w:rsidP="005A5357">
      <w:pPr>
        <w:pStyle w:val="ab"/>
        <w:tabs>
          <w:tab w:val="left" w:pos="709"/>
          <w:tab w:val="left" w:pos="4395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  <w:t>4</w:t>
      </w:r>
      <w:r w:rsidR="00EA6CC6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นายธรรมวิทย์  สุขโข</w:t>
      </w:r>
      <w:r w:rsidRPr="00183C16">
        <w:rPr>
          <w:rFonts w:ascii="TH SarabunIT๙" w:hAnsi="TH SarabunIT๙" w:cs="TH SarabunIT๙"/>
          <w:sz w:val="32"/>
          <w:szCs w:val="32"/>
          <w:cs/>
        </w:rPr>
        <w:tab/>
        <w:t>พนักงานราชการ</w:t>
      </w:r>
    </w:p>
    <w:p w14:paraId="413C3E8A" w14:textId="38B50160" w:rsidR="005A5357" w:rsidRPr="00183C16" w:rsidRDefault="005A5357" w:rsidP="005A5357">
      <w:pPr>
        <w:pStyle w:val="ab"/>
        <w:tabs>
          <w:tab w:val="left" w:pos="709"/>
          <w:tab w:val="left" w:pos="4395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  <w:t>5</w:t>
      </w:r>
      <w:r w:rsidR="00EA6CC6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นายธีร</w:t>
      </w:r>
      <w:proofErr w:type="spellStart"/>
      <w:r w:rsidRPr="00183C16">
        <w:rPr>
          <w:rFonts w:ascii="TH SarabunIT๙" w:hAnsi="TH SarabunIT๙" w:cs="TH SarabunIT๙"/>
          <w:sz w:val="32"/>
          <w:szCs w:val="32"/>
          <w:cs/>
        </w:rPr>
        <w:t>พั</w:t>
      </w:r>
      <w:proofErr w:type="spellEnd"/>
      <w:r w:rsidRPr="00183C16">
        <w:rPr>
          <w:rFonts w:ascii="TH SarabunIT๙" w:hAnsi="TH SarabunIT๙" w:cs="TH SarabunIT๙"/>
          <w:sz w:val="32"/>
          <w:szCs w:val="32"/>
          <w:cs/>
        </w:rPr>
        <w:t>ชย์  คำมุงคุณ</w:t>
      </w:r>
      <w:r w:rsidRPr="00183C16">
        <w:rPr>
          <w:rFonts w:ascii="TH SarabunIT๙" w:hAnsi="TH SarabunIT๙" w:cs="TH SarabunIT๙"/>
          <w:sz w:val="32"/>
          <w:szCs w:val="32"/>
          <w:cs/>
        </w:rPr>
        <w:tab/>
        <w:t>พนักงานราชการ</w:t>
      </w:r>
    </w:p>
    <w:p w14:paraId="3F380608" w14:textId="64D72A71" w:rsidR="005A5357" w:rsidRPr="00183C16" w:rsidRDefault="005A5357" w:rsidP="005A5357">
      <w:pPr>
        <w:pStyle w:val="ab"/>
        <w:tabs>
          <w:tab w:val="left" w:pos="709"/>
          <w:tab w:val="left" w:pos="4395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  <w:t>6</w:t>
      </w:r>
      <w:r w:rsidR="00EA6CC6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นาย</w:t>
      </w:r>
      <w:proofErr w:type="spellStart"/>
      <w:r w:rsidRPr="00183C16">
        <w:rPr>
          <w:rFonts w:ascii="TH SarabunIT๙" w:hAnsi="TH SarabunIT๙" w:cs="TH SarabunIT๙"/>
          <w:sz w:val="32"/>
          <w:szCs w:val="32"/>
          <w:cs/>
        </w:rPr>
        <w:t>วิท</w:t>
      </w:r>
      <w:proofErr w:type="spellEnd"/>
      <w:r w:rsidRPr="00183C16">
        <w:rPr>
          <w:rFonts w:ascii="TH SarabunIT๙" w:hAnsi="TH SarabunIT๙" w:cs="TH SarabunIT๙"/>
          <w:sz w:val="32"/>
          <w:szCs w:val="32"/>
          <w:cs/>
        </w:rPr>
        <w:t>วัต</w:t>
      </w:r>
      <w:proofErr w:type="spellStart"/>
      <w:r w:rsidRPr="00183C16">
        <w:rPr>
          <w:rFonts w:ascii="TH SarabunIT๙" w:hAnsi="TH SarabunIT๙" w:cs="TH SarabunIT๙"/>
          <w:sz w:val="32"/>
          <w:szCs w:val="32"/>
          <w:cs/>
        </w:rPr>
        <w:t>ย์</w:t>
      </w:r>
      <w:proofErr w:type="spellEnd"/>
      <w:r w:rsidRPr="00183C16">
        <w:rPr>
          <w:rFonts w:ascii="TH SarabunIT๙" w:hAnsi="TH SarabunIT๙" w:cs="TH SarabunIT๙"/>
          <w:sz w:val="32"/>
          <w:szCs w:val="32"/>
          <w:cs/>
        </w:rPr>
        <w:t xml:space="preserve">  ดาสุข</w:t>
      </w:r>
      <w:r w:rsidRPr="00183C16">
        <w:rPr>
          <w:rFonts w:ascii="TH SarabunIT๙" w:hAnsi="TH SarabunIT๙" w:cs="TH SarabunIT๙"/>
          <w:sz w:val="32"/>
          <w:szCs w:val="32"/>
          <w:cs/>
        </w:rPr>
        <w:tab/>
        <w:t>พนักงานราชการ</w:t>
      </w:r>
    </w:p>
    <w:p w14:paraId="634C28D6" w14:textId="3DDC1BEA" w:rsidR="005A5357" w:rsidRPr="00183C16" w:rsidRDefault="005A5357" w:rsidP="005A5357">
      <w:pPr>
        <w:pStyle w:val="ab"/>
        <w:tabs>
          <w:tab w:val="left" w:pos="709"/>
          <w:tab w:val="left" w:pos="4395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  <w:t>7</w:t>
      </w:r>
      <w:r w:rsidR="00EA6CC6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นายสาธิต  ทองล้วน</w:t>
      </w:r>
      <w:r w:rsidRPr="00183C16">
        <w:rPr>
          <w:rFonts w:ascii="TH SarabunIT๙" w:hAnsi="TH SarabunIT๙" w:cs="TH SarabunIT๙"/>
          <w:sz w:val="32"/>
          <w:szCs w:val="32"/>
          <w:cs/>
        </w:rPr>
        <w:tab/>
        <w:t>พนักงานจ้างเหมาบริการ</w:t>
      </w:r>
    </w:p>
    <w:p w14:paraId="7BC781F7" w14:textId="4E25D61C" w:rsidR="005A5357" w:rsidRPr="00183C16" w:rsidRDefault="005A5357" w:rsidP="005A5357">
      <w:pPr>
        <w:pStyle w:val="ab"/>
        <w:tabs>
          <w:tab w:val="left" w:pos="709"/>
          <w:tab w:val="left" w:pos="4395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  <w:t>8</w:t>
      </w:r>
      <w:r w:rsidR="00EA6CC6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นายกิจณภัทร  บุญหาร</w:t>
      </w:r>
      <w:r w:rsidRPr="00183C16">
        <w:rPr>
          <w:rFonts w:ascii="TH SarabunIT๙" w:hAnsi="TH SarabunIT๙" w:cs="TH SarabunIT๙"/>
          <w:sz w:val="32"/>
          <w:szCs w:val="32"/>
          <w:cs/>
        </w:rPr>
        <w:tab/>
        <w:t>พนักงานจ้างเหมาบริการ</w:t>
      </w:r>
    </w:p>
    <w:p w14:paraId="2FD1D3F9" w14:textId="6B8EB436" w:rsidR="005A5357" w:rsidRPr="00183C16" w:rsidRDefault="005A5357" w:rsidP="005A5357">
      <w:pPr>
        <w:pStyle w:val="ab"/>
        <w:tabs>
          <w:tab w:val="left" w:pos="709"/>
          <w:tab w:val="left" w:pos="4395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  <w:t>9</w:t>
      </w:r>
      <w:r w:rsidR="00EA6CC6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นายภูมิสิทธิ์  ฉายไสว</w:t>
      </w:r>
      <w:r w:rsidRPr="00183C16">
        <w:rPr>
          <w:rFonts w:ascii="TH SarabunIT๙" w:hAnsi="TH SarabunIT๙" w:cs="TH SarabunIT๙"/>
          <w:sz w:val="32"/>
          <w:szCs w:val="32"/>
          <w:cs/>
        </w:rPr>
        <w:tab/>
        <w:t>พนักงานจ้างเหมาบริการ</w:t>
      </w:r>
    </w:p>
    <w:p w14:paraId="1FBDB906" w14:textId="285AF0A6" w:rsidR="005A5357" w:rsidRPr="00183C16" w:rsidRDefault="005A5357" w:rsidP="005A5357">
      <w:pPr>
        <w:pStyle w:val="ab"/>
        <w:tabs>
          <w:tab w:val="left" w:pos="709"/>
          <w:tab w:val="left" w:pos="4395"/>
        </w:tabs>
        <w:spacing w:after="0"/>
        <w:rPr>
          <w:rFonts w:ascii="TH SarabunIT๙" w:hAnsi="TH SarabunIT๙" w:cs="TH SarabunIT๙"/>
          <w:sz w:val="32"/>
          <w:szCs w:val="32"/>
          <w:cs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  <w:t>10</w:t>
      </w:r>
      <w:r w:rsidR="00EA6CC6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นายมงคล  </w:t>
      </w:r>
      <w:proofErr w:type="spellStart"/>
      <w:r w:rsidRPr="00183C16">
        <w:rPr>
          <w:rFonts w:ascii="TH SarabunIT๙" w:hAnsi="TH SarabunIT๙" w:cs="TH SarabunIT๙"/>
          <w:sz w:val="32"/>
          <w:szCs w:val="32"/>
          <w:cs/>
        </w:rPr>
        <w:t>ไตรย</w:t>
      </w:r>
      <w:proofErr w:type="spellEnd"/>
      <w:r w:rsidRPr="00183C16">
        <w:rPr>
          <w:rFonts w:ascii="TH SarabunIT๙" w:hAnsi="TH SarabunIT๙" w:cs="TH SarabunIT๙"/>
          <w:sz w:val="32"/>
          <w:szCs w:val="32"/>
          <w:cs/>
        </w:rPr>
        <w:t>วงศ์</w:t>
      </w:r>
      <w:r w:rsidRPr="00183C16">
        <w:rPr>
          <w:rFonts w:ascii="TH SarabunIT๙" w:hAnsi="TH SarabunIT๙" w:cs="TH SarabunIT๙"/>
          <w:sz w:val="32"/>
          <w:szCs w:val="32"/>
          <w:cs/>
        </w:rPr>
        <w:tab/>
        <w:t>พนักงานจ้างเหมาบริการ</w:t>
      </w:r>
    </w:p>
    <w:p w14:paraId="4C6FCC2F" w14:textId="704D6966" w:rsidR="005A5357" w:rsidRPr="00183C16" w:rsidRDefault="005A5357" w:rsidP="005A5357">
      <w:pPr>
        <w:pStyle w:val="ab"/>
        <w:tabs>
          <w:tab w:val="left" w:pos="709"/>
          <w:tab w:val="left" w:pos="4395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  <w:t>11</w:t>
      </w:r>
      <w:r w:rsidR="00EA6CC6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นายสัมพันธ์  พิกุลศรี</w:t>
      </w:r>
      <w:r w:rsidRPr="00183C16">
        <w:rPr>
          <w:rFonts w:ascii="TH SarabunIT๙" w:hAnsi="TH SarabunIT๙" w:cs="TH SarabunIT๙"/>
          <w:sz w:val="32"/>
          <w:szCs w:val="32"/>
          <w:cs/>
        </w:rPr>
        <w:tab/>
        <w:t>พนักงานจ้างเหมาบริการ</w:t>
      </w:r>
    </w:p>
    <w:p w14:paraId="77F8F8F8" w14:textId="5229442B" w:rsidR="005A5357" w:rsidRPr="00183C16" w:rsidRDefault="005A5357" w:rsidP="005A5357">
      <w:pPr>
        <w:pStyle w:val="ab"/>
        <w:tabs>
          <w:tab w:val="left" w:pos="709"/>
          <w:tab w:val="left" w:pos="4395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  <w:t>12</w:t>
      </w:r>
      <w:r w:rsidR="00EA6CC6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นายธัชปชา  บุญเลิศ</w:t>
      </w:r>
      <w:r w:rsidRPr="00183C16">
        <w:rPr>
          <w:rFonts w:ascii="TH SarabunIT๙" w:hAnsi="TH SarabunIT๙" w:cs="TH SarabunIT๙"/>
          <w:sz w:val="32"/>
          <w:szCs w:val="32"/>
          <w:cs/>
        </w:rPr>
        <w:tab/>
        <w:t>พนักงานจ้างเหมาบริการ</w:t>
      </w:r>
    </w:p>
    <w:p w14:paraId="25743064" w14:textId="03F142A3" w:rsidR="005A5357" w:rsidRPr="00183C16" w:rsidRDefault="005A5357" w:rsidP="005A5357">
      <w:pPr>
        <w:pStyle w:val="ab"/>
        <w:tabs>
          <w:tab w:val="left" w:pos="709"/>
          <w:tab w:val="left" w:pos="4395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  <w:t>13</w:t>
      </w:r>
      <w:r w:rsidR="00EA6CC6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นายอำพล  บุญพินิช</w:t>
      </w:r>
      <w:r w:rsidRPr="00183C16">
        <w:rPr>
          <w:rFonts w:ascii="TH SarabunIT๙" w:hAnsi="TH SarabunIT๙" w:cs="TH SarabunIT๙"/>
          <w:sz w:val="32"/>
          <w:szCs w:val="32"/>
          <w:cs/>
        </w:rPr>
        <w:tab/>
        <w:t>พนักงานจ้างเหมาบริการ</w:t>
      </w:r>
    </w:p>
    <w:p w14:paraId="75712E30" w14:textId="6FE69A52" w:rsidR="005A5357" w:rsidRPr="00183C16" w:rsidRDefault="005A5357" w:rsidP="005A5357">
      <w:pPr>
        <w:pStyle w:val="ab"/>
        <w:tabs>
          <w:tab w:val="left" w:pos="709"/>
          <w:tab w:val="left" w:pos="4395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  <w:t>14</w:t>
      </w:r>
      <w:r w:rsidR="00EA6CC6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นายเอกชัย  มวลสุข</w:t>
      </w:r>
      <w:r w:rsidRPr="00183C16">
        <w:rPr>
          <w:rFonts w:ascii="TH SarabunIT๙" w:hAnsi="TH SarabunIT๙" w:cs="TH SarabunIT๙"/>
          <w:sz w:val="32"/>
          <w:szCs w:val="32"/>
          <w:cs/>
        </w:rPr>
        <w:tab/>
        <w:t>พนักงานจ้างเหมาบริการ</w:t>
      </w:r>
    </w:p>
    <w:p w14:paraId="1205DAAE" w14:textId="35EAF1BE" w:rsidR="005A5357" w:rsidRPr="00183C16" w:rsidRDefault="005A5357" w:rsidP="005A5357">
      <w:pPr>
        <w:pStyle w:val="ab"/>
        <w:tabs>
          <w:tab w:val="left" w:pos="709"/>
          <w:tab w:val="left" w:pos="4395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  <w:t>15</w:t>
      </w:r>
      <w:r w:rsidR="00EA6CC6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นายเมธาวี  วังวงศ์</w:t>
      </w:r>
      <w:r w:rsidRPr="00183C16">
        <w:rPr>
          <w:rFonts w:ascii="TH SarabunIT๙" w:hAnsi="TH SarabunIT๙" w:cs="TH SarabunIT๙"/>
          <w:sz w:val="32"/>
          <w:szCs w:val="32"/>
          <w:cs/>
        </w:rPr>
        <w:tab/>
        <w:t>พนักงานจ้างเหมาบริการ</w:t>
      </w:r>
    </w:p>
    <w:p w14:paraId="05A306C7" w14:textId="331FFA33" w:rsidR="005A5357" w:rsidRPr="00183C16" w:rsidRDefault="005A5357" w:rsidP="005A5357">
      <w:pPr>
        <w:pStyle w:val="ab"/>
        <w:tabs>
          <w:tab w:val="left" w:pos="709"/>
          <w:tab w:val="left" w:pos="4395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  <w:t>16</w:t>
      </w:r>
      <w:r w:rsidR="00EA6CC6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นาย</w:t>
      </w:r>
      <w:proofErr w:type="spellStart"/>
      <w:r w:rsidRPr="00183C16">
        <w:rPr>
          <w:rFonts w:ascii="TH SarabunIT๙" w:hAnsi="TH SarabunIT๙" w:cs="TH SarabunIT๙"/>
          <w:sz w:val="32"/>
          <w:szCs w:val="32"/>
          <w:cs/>
        </w:rPr>
        <w:t>ธี</w:t>
      </w:r>
      <w:proofErr w:type="spellEnd"/>
      <w:r w:rsidRPr="00183C16">
        <w:rPr>
          <w:rFonts w:ascii="TH SarabunIT๙" w:hAnsi="TH SarabunIT๙" w:cs="TH SarabunIT๙"/>
          <w:sz w:val="32"/>
          <w:szCs w:val="32"/>
          <w:cs/>
        </w:rPr>
        <w:t>ระศักดิ์  ภาคภูมิ</w:t>
      </w:r>
      <w:r w:rsidRPr="00183C16">
        <w:rPr>
          <w:rFonts w:ascii="TH SarabunIT๙" w:hAnsi="TH SarabunIT๙" w:cs="TH SarabunIT๙"/>
          <w:sz w:val="32"/>
          <w:szCs w:val="32"/>
          <w:cs/>
        </w:rPr>
        <w:tab/>
        <w:t>พนักงานจ้างเหมาบริการ</w:t>
      </w:r>
    </w:p>
    <w:p w14:paraId="5A47B14B" w14:textId="41F3B790" w:rsidR="005A5357" w:rsidRPr="00183C16" w:rsidRDefault="005A5357" w:rsidP="005A5357">
      <w:pPr>
        <w:pStyle w:val="ab"/>
        <w:tabs>
          <w:tab w:val="left" w:pos="709"/>
          <w:tab w:val="left" w:pos="4395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  <w:t>17</w:t>
      </w:r>
      <w:r w:rsidR="00EA6CC6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นายสุขสวัสดิ์  สัตพันธ์</w:t>
      </w:r>
      <w:r w:rsidRPr="00183C16">
        <w:rPr>
          <w:rFonts w:ascii="TH SarabunIT๙" w:hAnsi="TH SarabunIT๙" w:cs="TH SarabunIT๙"/>
          <w:sz w:val="32"/>
          <w:szCs w:val="32"/>
          <w:cs/>
        </w:rPr>
        <w:tab/>
        <w:t>พนักงานขับรถ 6 ล้อ</w:t>
      </w:r>
    </w:p>
    <w:p w14:paraId="0B698282" w14:textId="5110DDD7" w:rsidR="005A5357" w:rsidRPr="00183C16" w:rsidRDefault="005A5357" w:rsidP="005A5357">
      <w:pPr>
        <w:pStyle w:val="ab"/>
        <w:tabs>
          <w:tab w:val="left" w:pos="709"/>
          <w:tab w:val="left" w:pos="4395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  <w:t>18</w:t>
      </w:r>
      <w:r w:rsidR="00EA6CC6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นายสุรพง</w:t>
      </w:r>
      <w:proofErr w:type="spellStart"/>
      <w:r w:rsidRPr="00183C16">
        <w:rPr>
          <w:rFonts w:ascii="TH SarabunIT๙" w:hAnsi="TH SarabunIT๙" w:cs="TH SarabunIT๙"/>
          <w:sz w:val="32"/>
          <w:szCs w:val="32"/>
          <w:cs/>
        </w:rPr>
        <w:t>ษ์</w:t>
      </w:r>
      <w:proofErr w:type="spellEnd"/>
      <w:r w:rsidRPr="00183C16">
        <w:rPr>
          <w:rFonts w:ascii="TH SarabunIT๙" w:hAnsi="TH SarabunIT๙" w:cs="TH SarabunIT๙"/>
          <w:sz w:val="32"/>
          <w:szCs w:val="32"/>
          <w:cs/>
        </w:rPr>
        <w:t xml:space="preserve">  สนธิรักษ์</w:t>
      </w:r>
      <w:r w:rsidRPr="00183C16">
        <w:rPr>
          <w:rFonts w:ascii="TH SarabunIT๙" w:hAnsi="TH SarabunIT๙" w:cs="TH SarabunIT๙"/>
          <w:sz w:val="32"/>
          <w:szCs w:val="32"/>
          <w:cs/>
        </w:rPr>
        <w:tab/>
        <w:t>พนักงานขับรถ 4 ล้อ</w:t>
      </w:r>
    </w:p>
    <w:p w14:paraId="69C07D28" w14:textId="2A11E9D8" w:rsidR="005A5357" w:rsidRPr="00183C16" w:rsidRDefault="005A5357" w:rsidP="005A5357">
      <w:pPr>
        <w:pStyle w:val="ab"/>
        <w:tabs>
          <w:tab w:val="left" w:pos="709"/>
          <w:tab w:val="left" w:pos="4395"/>
        </w:tabs>
        <w:spacing w:after="0"/>
        <w:rPr>
          <w:rFonts w:ascii="TH SarabunIT๙" w:hAnsi="TH SarabunIT๙" w:cs="TH SarabunIT๙"/>
          <w:sz w:val="32"/>
          <w:szCs w:val="32"/>
          <w:cs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  <w:t>19</w:t>
      </w:r>
      <w:r w:rsidR="00EA6CC6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นางศศิชา  สัตพันธ์</w:t>
      </w:r>
      <w:r w:rsidRPr="00183C16">
        <w:rPr>
          <w:rFonts w:ascii="TH SarabunIT๙" w:hAnsi="TH SarabunIT๙" w:cs="TH SarabunIT๙"/>
          <w:sz w:val="32"/>
          <w:szCs w:val="32"/>
          <w:cs/>
        </w:rPr>
        <w:tab/>
        <w:t>พนักงานซักรีดฯ</w:t>
      </w:r>
    </w:p>
    <w:p w14:paraId="2696925B" w14:textId="77777777" w:rsidR="005A5357" w:rsidRPr="00183C16" w:rsidRDefault="005A5357" w:rsidP="002E1D0E">
      <w:pPr>
        <w:pStyle w:val="ab"/>
        <w:spacing w:before="120" w:after="0"/>
        <w:ind w:firstLine="720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183C16">
        <w:rPr>
          <w:rFonts w:ascii="TH SarabunIT๙" w:hAnsi="TH SarabunIT๙" w:cs="TH SarabunIT๙"/>
          <w:b/>
          <w:bCs/>
          <w:sz w:val="32"/>
          <w:szCs w:val="32"/>
          <w:cs/>
        </w:rPr>
        <w:t>พนักงานจ้างเหมาบริการ   จำนวน 4 คน</w:t>
      </w:r>
    </w:p>
    <w:p w14:paraId="79796E78" w14:textId="44C920F7" w:rsidR="005A5357" w:rsidRPr="00183C16" w:rsidRDefault="005A5357" w:rsidP="005A5357">
      <w:pPr>
        <w:pStyle w:val="ab"/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  <w:t>๑</w:t>
      </w:r>
      <w:r w:rsidR="00EA6CC6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นางสาวเสาวนีย์ โอชา</w:t>
      </w:r>
      <w:r w:rsidRPr="00183C16">
        <w:rPr>
          <w:rFonts w:ascii="TH SarabunIT๙" w:hAnsi="TH SarabunIT๙" w:cs="TH SarabunIT๙"/>
          <w:sz w:val="32"/>
          <w:szCs w:val="32"/>
          <w:cs/>
        </w:rPr>
        <w:tab/>
      </w:r>
      <w:r w:rsidRPr="00183C16">
        <w:rPr>
          <w:rFonts w:ascii="TH SarabunIT๙" w:hAnsi="TH SarabunIT๙" w:cs="TH SarabunIT๙"/>
          <w:sz w:val="32"/>
          <w:szCs w:val="32"/>
          <w:cs/>
        </w:rPr>
        <w:tab/>
      </w:r>
      <w:r w:rsidRPr="00183C16">
        <w:rPr>
          <w:rFonts w:ascii="TH SarabunIT๙" w:hAnsi="TH SarabunIT๙" w:cs="TH SarabunIT๙"/>
          <w:sz w:val="32"/>
          <w:szCs w:val="32"/>
          <w:cs/>
        </w:rPr>
        <w:tab/>
        <w:t>อาสาสมัครวัฒนธรรม</w:t>
      </w:r>
    </w:p>
    <w:p w14:paraId="428FE163" w14:textId="3ED4FB87" w:rsidR="005A5357" w:rsidRPr="00183C16" w:rsidRDefault="005A5357" w:rsidP="005A5357">
      <w:pPr>
        <w:pStyle w:val="ab"/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  <w:t>๒</w:t>
      </w:r>
      <w:r w:rsidR="00EA6CC6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นางสาวสุธารัตน์  ทวีโคตร  </w:t>
      </w:r>
      <w:r w:rsidRPr="00183C16">
        <w:rPr>
          <w:rFonts w:ascii="TH SarabunIT๙" w:hAnsi="TH SarabunIT๙" w:cs="TH SarabunIT๙"/>
          <w:sz w:val="32"/>
          <w:szCs w:val="32"/>
          <w:cs/>
        </w:rPr>
        <w:tab/>
      </w:r>
      <w:r w:rsidRPr="00183C16">
        <w:rPr>
          <w:rFonts w:ascii="TH SarabunIT๙" w:hAnsi="TH SarabunIT๙" w:cs="TH SarabunIT๙"/>
          <w:sz w:val="32"/>
          <w:szCs w:val="32"/>
          <w:cs/>
        </w:rPr>
        <w:tab/>
        <w:t>เจ้าหน้าที่บันทึกข้อมูล</w:t>
      </w:r>
      <w:r w:rsidRPr="00183C16">
        <w:rPr>
          <w:rFonts w:ascii="TH SarabunIT๙" w:hAnsi="TH SarabunIT๙" w:cs="TH SarabunIT๙"/>
          <w:sz w:val="32"/>
          <w:szCs w:val="32"/>
          <w:cs/>
        </w:rPr>
        <w:tab/>
      </w:r>
      <w:r w:rsidRPr="00183C16">
        <w:rPr>
          <w:rFonts w:ascii="TH SarabunIT๙" w:hAnsi="TH SarabunIT๙" w:cs="TH SarabunIT๙"/>
          <w:sz w:val="32"/>
          <w:szCs w:val="32"/>
        </w:rPr>
        <w:tab/>
      </w:r>
    </w:p>
    <w:p w14:paraId="24C66D1B" w14:textId="3354AD92" w:rsidR="005A5357" w:rsidRPr="00183C16" w:rsidRDefault="005A5357" w:rsidP="005A5357">
      <w:pPr>
        <w:pStyle w:val="ab"/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</w:rPr>
        <w:tab/>
      </w:r>
      <w:r w:rsidRPr="00183C16">
        <w:rPr>
          <w:rFonts w:ascii="TH SarabunIT๙" w:hAnsi="TH SarabunIT๙" w:cs="TH SarabunIT๙"/>
          <w:sz w:val="32"/>
          <w:szCs w:val="32"/>
          <w:cs/>
        </w:rPr>
        <w:t>๓</w:t>
      </w:r>
      <w:r w:rsidR="00EA6CC6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z w:val="32"/>
          <w:szCs w:val="32"/>
        </w:rPr>
        <w:t xml:space="preserve"> </w:t>
      </w:r>
      <w:r w:rsidRPr="00183C16">
        <w:rPr>
          <w:rFonts w:ascii="TH SarabunIT๙" w:hAnsi="TH SarabunIT๙" w:cs="TH SarabunIT๙"/>
          <w:sz w:val="32"/>
          <w:szCs w:val="32"/>
          <w:cs/>
        </w:rPr>
        <w:t>นายอนุสรณ์  พรหมช่วย</w:t>
      </w:r>
      <w:r w:rsidRPr="00183C16">
        <w:rPr>
          <w:rFonts w:ascii="TH SarabunIT๙" w:hAnsi="TH SarabunIT๙" w:cs="TH SarabunIT๙"/>
          <w:sz w:val="32"/>
          <w:szCs w:val="32"/>
          <w:cs/>
        </w:rPr>
        <w:tab/>
      </w:r>
      <w:r w:rsidRPr="00183C16">
        <w:rPr>
          <w:rFonts w:ascii="TH SarabunIT๙" w:hAnsi="TH SarabunIT๙" w:cs="TH SarabunIT๙"/>
          <w:sz w:val="32"/>
          <w:szCs w:val="32"/>
          <w:cs/>
        </w:rPr>
        <w:tab/>
        <w:t>พนักงานขับรถยนต์</w:t>
      </w:r>
    </w:p>
    <w:p w14:paraId="6B546BFD" w14:textId="3C014582" w:rsidR="005A5357" w:rsidRPr="00183C16" w:rsidRDefault="005A5357" w:rsidP="005A5357">
      <w:pPr>
        <w:pStyle w:val="ab"/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  <w:t>๔</w:t>
      </w:r>
      <w:r w:rsidR="00EA6CC6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นายวุฒิพง</w:t>
      </w:r>
      <w:proofErr w:type="spellStart"/>
      <w:r w:rsidRPr="00183C16">
        <w:rPr>
          <w:rFonts w:ascii="TH SarabunIT๙" w:hAnsi="TH SarabunIT๙" w:cs="TH SarabunIT๙"/>
          <w:sz w:val="32"/>
          <w:szCs w:val="32"/>
          <w:cs/>
        </w:rPr>
        <w:t>ษ์</w:t>
      </w:r>
      <w:proofErr w:type="spellEnd"/>
      <w:r w:rsidRPr="00183C16">
        <w:rPr>
          <w:rFonts w:ascii="TH SarabunIT๙" w:hAnsi="TH SarabunIT๙" w:cs="TH SarabunIT๙"/>
          <w:sz w:val="32"/>
          <w:szCs w:val="32"/>
          <w:cs/>
        </w:rPr>
        <w:t xml:space="preserve">  อาจหาญ</w:t>
      </w:r>
      <w:r w:rsidRPr="00183C16">
        <w:rPr>
          <w:rFonts w:ascii="TH SarabunIT๙" w:hAnsi="TH SarabunIT๙" w:cs="TH SarabunIT๙"/>
          <w:sz w:val="32"/>
          <w:szCs w:val="32"/>
          <w:cs/>
        </w:rPr>
        <w:tab/>
      </w:r>
      <w:r w:rsidRPr="00183C16">
        <w:rPr>
          <w:rFonts w:ascii="TH SarabunIT๙" w:hAnsi="TH SarabunIT๙" w:cs="TH SarabunIT๙"/>
          <w:sz w:val="32"/>
          <w:szCs w:val="32"/>
          <w:cs/>
        </w:rPr>
        <w:tab/>
        <w:t>พนักงานทำความสะอาด</w:t>
      </w:r>
    </w:p>
    <w:p w14:paraId="20BFB82E" w14:textId="1705D326" w:rsidR="005A5357" w:rsidRDefault="005A5357" w:rsidP="005A5357">
      <w:pPr>
        <w:pStyle w:val="ab"/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14:paraId="5582193E" w14:textId="7B0F4174" w:rsidR="00EA6CC6" w:rsidRDefault="00EA6CC6" w:rsidP="005A5357">
      <w:pPr>
        <w:pStyle w:val="ab"/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14:paraId="134EE87E" w14:textId="5539EC3C" w:rsidR="00EA6CC6" w:rsidRDefault="00EA6CC6" w:rsidP="005A5357">
      <w:pPr>
        <w:pStyle w:val="ab"/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14:paraId="76098C82" w14:textId="01C73A90" w:rsidR="005A5357" w:rsidRPr="00183C16" w:rsidRDefault="00EA6CC6" w:rsidP="00EA6CC6">
      <w:pPr>
        <w:pStyle w:val="ab"/>
        <w:tabs>
          <w:tab w:val="left" w:pos="567"/>
        </w:tabs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>1.11</w:t>
      </w:r>
      <w:r w:rsidR="005A5357" w:rsidRPr="00183C16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5A5357" w:rsidRPr="00183C16">
        <w:rPr>
          <w:rFonts w:ascii="TH SarabunIT๙" w:hAnsi="TH SarabunIT๙" w:cs="TH SarabunIT๙"/>
          <w:b/>
          <w:bCs/>
          <w:sz w:val="32"/>
          <w:szCs w:val="32"/>
          <w:cs/>
        </w:rPr>
        <w:t>การวิเคราะห์สำนักงานวัฒนธรรมจังหวัดมุกดาหาร</w:t>
      </w:r>
    </w:p>
    <w:p w14:paraId="67604239" w14:textId="384054E6" w:rsidR="005A5357" w:rsidRPr="00183C16" w:rsidRDefault="00EA6CC6" w:rsidP="00EA6CC6">
      <w:pPr>
        <w:pStyle w:val="ab"/>
        <w:tabs>
          <w:tab w:val="left" w:pos="567"/>
        </w:tabs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 w:rsidR="005A5357" w:rsidRPr="00183C16">
        <w:rPr>
          <w:rFonts w:ascii="TH SarabunIT๙" w:hAnsi="TH SarabunIT๙" w:cs="TH SarabunIT๙"/>
          <w:sz w:val="32"/>
          <w:szCs w:val="32"/>
          <w:cs/>
        </w:rPr>
        <w:t>การวิเคราะห์สำนักงานวัฒนธรรมจังหวัดมุกดาหาร เป็นกระบวนการในการวิเคราะห์ ประเมิน ปัจจัยต่างๆ ที่ส่งผลกระทบต่อทิศทาง เป้าหมาย แนวทาง และวิธีการในการดำเนินงานสู่เป้าหมายของสำนักงานวัฒนธรรมจังหวัดมุกดาหารต่อไป</w:t>
      </w:r>
      <w:r w:rsidR="005A5357" w:rsidRPr="00183C16">
        <w:rPr>
          <w:rFonts w:ascii="TH SarabunIT๙" w:hAnsi="TH SarabunIT๙" w:cs="TH SarabunIT๙"/>
          <w:sz w:val="32"/>
          <w:szCs w:val="32"/>
        </w:rPr>
        <w:t xml:space="preserve"> </w:t>
      </w:r>
      <w:r w:rsidR="005A5357" w:rsidRPr="00183C16">
        <w:rPr>
          <w:rFonts w:ascii="TH SarabunIT๙" w:hAnsi="TH SarabunIT๙" w:cs="TH SarabunIT๙"/>
          <w:sz w:val="32"/>
          <w:szCs w:val="32"/>
          <w:cs/>
        </w:rPr>
        <w:t>โดยได้ดำเนินการประชุมเชิงปฏิบัติการบุคลากรเพื่อระดมความคิดเห็น และทบทวนแผนพัฒนาสำนักงานวัฒนธรรมจังหวัด ได้แก่ วิสัยทัศน์ ประเด็นยุทธศาสตร์ เป้าประสงค์ กลยุทธ์ ตัวชี้วัด และการถ่ายทอดตัวชี้วัดและเป้าหมายของระดับองค์กรสู่ระดับบุคคล</w:t>
      </w:r>
    </w:p>
    <w:p w14:paraId="72D96D3B" w14:textId="725E3E41" w:rsidR="005A5357" w:rsidRPr="00183C16" w:rsidRDefault="00EA6CC6" w:rsidP="00EA6CC6">
      <w:pPr>
        <w:pStyle w:val="af8"/>
        <w:tabs>
          <w:tab w:val="left" w:pos="567"/>
        </w:tabs>
        <w:spacing w:after="0"/>
        <w:ind w:left="0"/>
        <w:jc w:val="thaiDistribute"/>
        <w:rPr>
          <w:rFonts w:ascii="TH SarabunIT๙" w:hAnsi="TH SarabunIT๙" w:cs="TH SarabunIT๙"/>
          <w:szCs w:val="32"/>
        </w:rPr>
      </w:pPr>
      <w:r>
        <w:rPr>
          <w:rFonts w:ascii="TH SarabunIT๙" w:hAnsi="TH SarabunIT๙" w:cs="TH SarabunIT๙"/>
          <w:szCs w:val="32"/>
          <w:cs/>
        </w:rPr>
        <w:tab/>
      </w:r>
      <w:r w:rsidR="005A5357" w:rsidRPr="00183C16">
        <w:rPr>
          <w:rFonts w:ascii="TH SarabunIT๙" w:hAnsi="TH SarabunIT๙" w:cs="TH SarabunIT๙"/>
          <w:szCs w:val="32"/>
          <w:cs/>
        </w:rPr>
        <w:t>เครื่องมือที่ใช้ในการวิเคราะห์ปัจจัยแวดล้อมทั้งภายในและภายนอกของสำนักงานวัฒนธรรมจังหวัดมุกดาหาร ใน</w:t>
      </w:r>
      <w:proofErr w:type="spellStart"/>
      <w:r w:rsidR="005A5357" w:rsidRPr="00183C16">
        <w:rPr>
          <w:rFonts w:ascii="TH SarabunIT๙" w:hAnsi="TH SarabunIT๙" w:cs="TH SarabunIT๙"/>
          <w:szCs w:val="32"/>
          <w:cs/>
        </w:rPr>
        <w:t>ที่นี้</w:t>
      </w:r>
      <w:proofErr w:type="spellEnd"/>
      <w:r w:rsidR="005A5357" w:rsidRPr="00183C16">
        <w:rPr>
          <w:rFonts w:ascii="TH SarabunIT๙" w:hAnsi="TH SarabunIT๙" w:cs="TH SarabunIT๙"/>
          <w:szCs w:val="32"/>
          <w:cs/>
        </w:rPr>
        <w:t xml:space="preserve">ใช้เทคนิค </w:t>
      </w:r>
      <w:r w:rsidR="005A5357" w:rsidRPr="00183C16">
        <w:rPr>
          <w:rFonts w:ascii="TH SarabunIT๙" w:hAnsi="TH SarabunIT๙" w:cs="TH SarabunIT๙"/>
          <w:szCs w:val="32"/>
        </w:rPr>
        <w:t>SWOT Analysis</w:t>
      </w:r>
    </w:p>
    <w:p w14:paraId="1A405930" w14:textId="24873668" w:rsidR="005A5357" w:rsidRPr="00183C16" w:rsidRDefault="00EA6CC6" w:rsidP="00D40935">
      <w:pPr>
        <w:pStyle w:val="af8"/>
        <w:tabs>
          <w:tab w:val="left" w:pos="567"/>
        </w:tabs>
        <w:spacing w:before="120" w:after="0"/>
        <w:ind w:left="0"/>
        <w:jc w:val="thaiDistribute"/>
        <w:rPr>
          <w:rFonts w:ascii="TH SarabunIT๙" w:hAnsi="TH SarabunIT๙" w:cs="TH SarabunIT๙"/>
          <w:b/>
          <w:bCs/>
          <w:szCs w:val="32"/>
        </w:rPr>
      </w:pPr>
      <w:r>
        <w:rPr>
          <w:rFonts w:ascii="TH SarabunIT๙" w:hAnsi="TH SarabunIT๙" w:cs="TH SarabunIT๙"/>
          <w:b/>
          <w:bCs/>
          <w:szCs w:val="32"/>
          <w:cs/>
        </w:rPr>
        <w:tab/>
      </w:r>
      <w:r w:rsidR="005A5357" w:rsidRPr="00183C16">
        <w:rPr>
          <w:rFonts w:ascii="TH SarabunIT๙" w:hAnsi="TH SarabunIT๙" w:cs="TH SarabunIT๙"/>
          <w:b/>
          <w:bCs/>
          <w:szCs w:val="32"/>
          <w:cs/>
        </w:rPr>
        <w:t>การวิเคราะห์ปัจจัยแวดล้อมสำนักงานวัฒนธรรมจังหวัด</w:t>
      </w:r>
    </w:p>
    <w:p w14:paraId="31AA3784" w14:textId="14745073" w:rsidR="005A5357" w:rsidRPr="00183C16" w:rsidRDefault="00EA6CC6" w:rsidP="00C87A81">
      <w:pPr>
        <w:pStyle w:val="af8"/>
        <w:tabs>
          <w:tab w:val="left" w:pos="567"/>
          <w:tab w:val="left" w:pos="851"/>
          <w:tab w:val="left" w:pos="1134"/>
          <w:tab w:val="left" w:pos="1276"/>
        </w:tabs>
        <w:spacing w:after="0"/>
        <w:ind w:left="0"/>
        <w:jc w:val="thaiDistribute"/>
        <w:rPr>
          <w:rFonts w:ascii="TH SarabunIT๙" w:hAnsi="TH SarabunIT๙" w:cs="TH SarabunIT๙"/>
          <w:szCs w:val="32"/>
        </w:rPr>
      </w:pPr>
      <w:r>
        <w:rPr>
          <w:rFonts w:ascii="TH SarabunIT๙" w:hAnsi="TH SarabunIT๙" w:cs="TH SarabunIT๙"/>
          <w:szCs w:val="32"/>
          <w:cs/>
        </w:rPr>
        <w:tab/>
      </w:r>
      <w:r w:rsidR="005A5357" w:rsidRPr="00183C16">
        <w:rPr>
          <w:rFonts w:ascii="TH SarabunIT๙" w:hAnsi="TH SarabunIT๙" w:cs="TH SarabunIT๙"/>
          <w:szCs w:val="32"/>
          <w:cs/>
        </w:rPr>
        <w:t>๑</w:t>
      </w:r>
      <w:r w:rsidR="00C87A81">
        <w:rPr>
          <w:rFonts w:ascii="TH SarabunIT๙" w:hAnsi="TH SarabunIT๙" w:cs="TH SarabunIT๙" w:hint="cs"/>
          <w:szCs w:val="32"/>
          <w:cs/>
        </w:rPr>
        <w:t>)</w:t>
      </w:r>
      <w:r w:rsidR="00C87A81">
        <w:rPr>
          <w:rFonts w:ascii="TH SarabunIT๙" w:hAnsi="TH SarabunIT๙" w:cs="TH SarabunIT๙"/>
          <w:szCs w:val="32"/>
          <w:cs/>
        </w:rPr>
        <w:tab/>
      </w:r>
      <w:r w:rsidR="005A5357" w:rsidRPr="00183C16">
        <w:rPr>
          <w:rFonts w:ascii="TH SarabunIT๙" w:hAnsi="TH SarabunIT๙" w:cs="TH SarabunIT๙"/>
          <w:szCs w:val="32"/>
          <w:cs/>
        </w:rPr>
        <w:t>การวิเคราะห์ปัจจัยภายในสำนักงาน (สามารถกำกับได้/ปรับปรุงเปลี่ยนแปลงให้เหมาะสมได้)  ประกอบด้วย</w:t>
      </w:r>
    </w:p>
    <w:p w14:paraId="6A209BD1" w14:textId="449BD912" w:rsidR="005A5357" w:rsidRPr="00183C16" w:rsidRDefault="005A5357" w:rsidP="00C87A81">
      <w:pPr>
        <w:pStyle w:val="af8"/>
        <w:tabs>
          <w:tab w:val="left" w:pos="567"/>
          <w:tab w:val="left" w:pos="851"/>
          <w:tab w:val="left" w:pos="1134"/>
          <w:tab w:val="left" w:pos="1276"/>
        </w:tabs>
        <w:spacing w:after="0"/>
        <w:ind w:left="0"/>
        <w:jc w:val="thaiDistribute"/>
        <w:rPr>
          <w:rFonts w:ascii="TH SarabunIT๙" w:hAnsi="TH SarabunIT๙" w:cs="TH SarabunIT๙"/>
          <w:szCs w:val="32"/>
        </w:rPr>
      </w:pPr>
      <w:r w:rsidRPr="00183C16">
        <w:rPr>
          <w:rFonts w:ascii="TH SarabunIT๙" w:hAnsi="TH SarabunIT๙" w:cs="TH SarabunIT๙"/>
          <w:szCs w:val="32"/>
          <w:cs/>
        </w:rPr>
        <w:t xml:space="preserve">  </w:t>
      </w:r>
      <w:r w:rsidR="00C87A81">
        <w:rPr>
          <w:rFonts w:ascii="TH SarabunIT๙" w:hAnsi="TH SarabunIT๙" w:cs="TH SarabunIT๙"/>
          <w:szCs w:val="32"/>
          <w:cs/>
        </w:rPr>
        <w:tab/>
      </w:r>
      <w:r w:rsidR="00C87A81">
        <w:rPr>
          <w:rFonts w:ascii="TH SarabunIT๙" w:hAnsi="TH SarabunIT๙" w:cs="TH SarabunIT๙"/>
          <w:szCs w:val="32"/>
          <w:cs/>
        </w:rPr>
        <w:tab/>
      </w:r>
      <w:r w:rsidRPr="00183C16">
        <w:rPr>
          <w:rFonts w:ascii="TH SarabunIT๙" w:hAnsi="TH SarabunIT๙" w:cs="TH SarabunIT๙"/>
          <w:szCs w:val="32"/>
          <w:cs/>
        </w:rPr>
        <w:t>๑.๑</w:t>
      </w:r>
      <w:r w:rsidR="00C87A81">
        <w:rPr>
          <w:rFonts w:ascii="TH SarabunIT๙" w:hAnsi="TH SarabunIT๙" w:cs="TH SarabunIT๙" w:hint="cs"/>
          <w:szCs w:val="32"/>
          <w:cs/>
        </w:rPr>
        <w:t>)</w:t>
      </w:r>
      <w:r w:rsidR="00C87A81">
        <w:rPr>
          <w:rFonts w:ascii="TH SarabunIT๙" w:hAnsi="TH SarabunIT๙" w:cs="TH SarabunIT๙"/>
          <w:szCs w:val="32"/>
          <w:cs/>
        </w:rPr>
        <w:tab/>
      </w:r>
      <w:r w:rsidR="00C87A81">
        <w:rPr>
          <w:rFonts w:ascii="TH SarabunIT๙" w:hAnsi="TH SarabunIT๙" w:cs="TH SarabunIT๙" w:hint="cs"/>
          <w:szCs w:val="32"/>
          <w:cs/>
        </w:rPr>
        <w:t xml:space="preserve"> </w:t>
      </w:r>
      <w:r w:rsidR="00C87A81">
        <w:rPr>
          <w:rFonts w:ascii="TH SarabunIT๙" w:hAnsi="TH SarabunIT๙" w:cs="TH SarabunIT๙"/>
          <w:szCs w:val="32"/>
          <w:cs/>
        </w:rPr>
        <w:tab/>
      </w:r>
      <w:r w:rsidRPr="00183C16">
        <w:rPr>
          <w:rFonts w:ascii="TH SarabunIT๙" w:hAnsi="TH SarabunIT๙" w:cs="TH SarabunIT๙"/>
          <w:szCs w:val="32"/>
          <w:cs/>
        </w:rPr>
        <w:t>ปัจจัยภายในที่เป็นบวก  ได้แก่ จุดเด่น (</w:t>
      </w:r>
      <w:r w:rsidRPr="00183C16">
        <w:rPr>
          <w:rFonts w:ascii="TH SarabunIT๙" w:hAnsi="TH SarabunIT๙" w:cs="TH SarabunIT๙"/>
          <w:szCs w:val="32"/>
        </w:rPr>
        <w:t xml:space="preserve">Strength)  </w:t>
      </w:r>
      <w:r w:rsidRPr="00183C16">
        <w:rPr>
          <w:rFonts w:ascii="TH SarabunIT๙" w:hAnsi="TH SarabunIT๙" w:cs="TH SarabunIT๙"/>
          <w:szCs w:val="32"/>
          <w:cs/>
        </w:rPr>
        <w:t>ผลการวิเคราะห์ดังนี้</w:t>
      </w:r>
    </w:p>
    <w:p w14:paraId="00068B1A" w14:textId="078641ED" w:rsidR="005A5357" w:rsidRPr="00183C16" w:rsidRDefault="005A5357" w:rsidP="00C87A81">
      <w:pPr>
        <w:tabs>
          <w:tab w:val="left" w:pos="567"/>
          <w:tab w:val="left" w:pos="851"/>
          <w:tab w:val="left" w:pos="1134"/>
          <w:tab w:val="left" w:pos="1276"/>
          <w:tab w:val="left" w:pos="1418"/>
        </w:tabs>
        <w:jc w:val="thaiDistribute"/>
        <w:rPr>
          <w:rFonts w:ascii="TH SarabunIT๙" w:hAnsi="TH SarabunIT๙" w:cs="TH SarabunIT๙"/>
        </w:rPr>
      </w:pPr>
      <w:r w:rsidRPr="00183C16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 w:hint="cs"/>
          <w:cs/>
        </w:rPr>
        <w:t>1.1</w:t>
      </w:r>
      <w:r w:rsidRPr="00183C16">
        <w:rPr>
          <w:rFonts w:ascii="TH SarabunIT๙" w:hAnsi="TH SarabunIT๙" w:cs="TH SarabunIT๙"/>
          <w:cs/>
        </w:rPr>
        <w:t>๑) หน่วยงานมีศักยภาพในการปฏิบัติงานด้านศาสนา ศิลปะ และวัฒนธรรม</w:t>
      </w:r>
    </w:p>
    <w:p w14:paraId="161326AF" w14:textId="07A679DA" w:rsidR="005A5357" w:rsidRPr="00183C16" w:rsidRDefault="005A5357" w:rsidP="00C87A81">
      <w:pPr>
        <w:tabs>
          <w:tab w:val="left" w:pos="567"/>
          <w:tab w:val="left" w:pos="851"/>
          <w:tab w:val="left" w:pos="1134"/>
          <w:tab w:val="left" w:pos="1276"/>
          <w:tab w:val="left" w:pos="1418"/>
        </w:tabs>
        <w:jc w:val="thaiDistribute"/>
        <w:rPr>
          <w:rFonts w:ascii="TH SarabunIT๙" w:hAnsi="TH SarabunIT๙" w:cs="TH SarabunIT๙"/>
        </w:rPr>
      </w:pPr>
      <w:r w:rsidRPr="00183C16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 w:hint="cs"/>
          <w:cs/>
        </w:rPr>
        <w:t>1.1</w:t>
      </w:r>
      <w:r w:rsidRPr="00183C16">
        <w:rPr>
          <w:rFonts w:ascii="TH SarabunIT๙" w:hAnsi="TH SarabunIT๙" w:cs="TH SarabunIT๙"/>
          <w:cs/>
        </w:rPr>
        <w:t xml:space="preserve">๒) </w:t>
      </w:r>
      <w:r w:rsidRPr="00183C16">
        <w:rPr>
          <w:rFonts w:ascii="TH SarabunIT๙" w:hAnsi="TH SarabunIT๙" w:cs="TH SarabunIT๙"/>
          <w:spacing w:val="-6"/>
          <w:cs/>
        </w:rPr>
        <w:t>บุคลากรมีการบูรณาการทำงานร่วมกับหน่วยงานทุกภาคส่วน และส่วนใหญ่เป็นคนพื้นที่</w:t>
      </w:r>
      <w:r w:rsidRPr="00183C16">
        <w:rPr>
          <w:rFonts w:ascii="TH SarabunIT๙" w:hAnsi="TH SarabunIT๙" w:cs="TH SarabunIT๙"/>
          <w:cs/>
        </w:rPr>
        <w:t xml:space="preserve">               เอื้อต่อการปฏิบัติงาน</w:t>
      </w:r>
    </w:p>
    <w:p w14:paraId="77BFD0ED" w14:textId="794858BD" w:rsidR="005A5357" w:rsidRPr="00183C16" w:rsidRDefault="005A5357" w:rsidP="00C87A81">
      <w:pPr>
        <w:tabs>
          <w:tab w:val="left" w:pos="567"/>
          <w:tab w:val="left" w:pos="851"/>
          <w:tab w:val="left" w:pos="1134"/>
          <w:tab w:val="left" w:pos="1276"/>
          <w:tab w:val="left" w:pos="1418"/>
        </w:tabs>
        <w:jc w:val="thaiDistribute"/>
        <w:rPr>
          <w:rFonts w:ascii="TH SarabunIT๙" w:hAnsi="TH SarabunIT๙" w:cs="TH SarabunIT๙"/>
        </w:rPr>
      </w:pPr>
      <w:r w:rsidRPr="00183C16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 w:hint="cs"/>
          <w:cs/>
        </w:rPr>
        <w:t>1.1</w:t>
      </w:r>
      <w:r w:rsidRPr="00183C16">
        <w:rPr>
          <w:rFonts w:ascii="TH SarabunIT๙" w:hAnsi="TH SarabunIT๙" w:cs="TH SarabunIT๙"/>
          <w:cs/>
        </w:rPr>
        <w:t>๓) หน่วยงานมีข้อมูลทางศาสนา ศิลปะ และวัฒนธรรมที่หลากหลาย</w:t>
      </w:r>
    </w:p>
    <w:p w14:paraId="14BF1B4A" w14:textId="1D285F63" w:rsidR="005A5357" w:rsidRPr="00183C16" w:rsidRDefault="005A5357" w:rsidP="00C87A81">
      <w:pPr>
        <w:tabs>
          <w:tab w:val="left" w:pos="567"/>
          <w:tab w:val="left" w:pos="851"/>
          <w:tab w:val="left" w:pos="1134"/>
          <w:tab w:val="left" w:pos="1276"/>
          <w:tab w:val="left" w:pos="1418"/>
        </w:tabs>
        <w:jc w:val="thaiDistribute"/>
        <w:rPr>
          <w:rFonts w:ascii="TH SarabunIT๙" w:hAnsi="TH SarabunIT๙" w:cs="TH SarabunIT๙"/>
        </w:rPr>
      </w:pPr>
      <w:r w:rsidRPr="00183C16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 w:hint="cs"/>
          <w:cs/>
        </w:rPr>
        <w:t>1.1</w:t>
      </w:r>
      <w:r w:rsidRPr="00183C16">
        <w:rPr>
          <w:rFonts w:ascii="TH SarabunIT๙" w:hAnsi="TH SarabunIT๙" w:cs="TH SarabunIT๙"/>
          <w:cs/>
        </w:rPr>
        <w:t>๔) หน่วยงานมีการประชาสัมพันธ์กิจกรรม งานโครงการอย่างต่อเนื่อง</w:t>
      </w:r>
    </w:p>
    <w:p w14:paraId="0286ABA5" w14:textId="6C8E223B" w:rsidR="005A5357" w:rsidRPr="00183C16" w:rsidRDefault="005A5357" w:rsidP="00C87A81">
      <w:pPr>
        <w:tabs>
          <w:tab w:val="left" w:pos="567"/>
          <w:tab w:val="left" w:pos="851"/>
          <w:tab w:val="left" w:pos="1134"/>
          <w:tab w:val="left" w:pos="1276"/>
          <w:tab w:val="left" w:pos="1418"/>
        </w:tabs>
        <w:jc w:val="thaiDistribute"/>
        <w:rPr>
          <w:rFonts w:ascii="TH SarabunIT๙" w:hAnsi="TH SarabunIT๙" w:cs="TH SarabunIT๙"/>
        </w:rPr>
      </w:pPr>
      <w:r w:rsidRPr="00183C16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 w:hint="cs"/>
          <w:cs/>
        </w:rPr>
        <w:t>1.1</w:t>
      </w:r>
      <w:r w:rsidRPr="00183C16">
        <w:rPr>
          <w:rFonts w:ascii="TH SarabunIT๙" w:hAnsi="TH SarabunIT๙" w:cs="TH SarabunIT๙"/>
          <w:cs/>
        </w:rPr>
        <w:t>๕) การบริหารงานของหน่วยงานยึดหลัก</w:t>
      </w:r>
      <w:r w:rsidR="00AD6A64" w:rsidRPr="00183C16">
        <w:rPr>
          <w:rFonts w:ascii="TH SarabunIT๙" w:hAnsi="TH SarabunIT๙" w:cs="TH SarabunIT๙"/>
          <w:cs/>
        </w:rPr>
        <w:t>ธรรมา</w:t>
      </w:r>
      <w:proofErr w:type="spellStart"/>
      <w:r w:rsidR="00AD6A64" w:rsidRPr="00183C16">
        <w:rPr>
          <w:rFonts w:ascii="TH SarabunIT๙" w:hAnsi="TH SarabunIT๙" w:cs="TH SarabunIT๙"/>
          <w:cs/>
        </w:rPr>
        <w:t>ภิ</w:t>
      </w:r>
      <w:proofErr w:type="spellEnd"/>
      <w:r w:rsidR="00AD6A64" w:rsidRPr="00183C16">
        <w:rPr>
          <w:rFonts w:ascii="TH SarabunIT๙" w:hAnsi="TH SarabunIT๙" w:cs="TH SarabunIT๙"/>
          <w:cs/>
        </w:rPr>
        <w:t>บาล</w:t>
      </w:r>
    </w:p>
    <w:p w14:paraId="0373908B" w14:textId="67F97B9B" w:rsidR="005A5357" w:rsidRPr="00183C16" w:rsidRDefault="005A5357" w:rsidP="00C87A81">
      <w:pPr>
        <w:tabs>
          <w:tab w:val="left" w:pos="567"/>
          <w:tab w:val="left" w:pos="851"/>
          <w:tab w:val="left" w:pos="1134"/>
          <w:tab w:val="left" w:pos="1276"/>
          <w:tab w:val="left" w:pos="1418"/>
        </w:tabs>
        <w:jc w:val="thaiDistribute"/>
        <w:rPr>
          <w:rFonts w:ascii="TH SarabunIT๙" w:hAnsi="TH SarabunIT๙" w:cs="TH SarabunIT๙"/>
        </w:rPr>
      </w:pPr>
      <w:r w:rsidRPr="00183C16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 w:hint="cs"/>
          <w:cs/>
        </w:rPr>
        <w:t>1.1</w:t>
      </w:r>
      <w:r w:rsidRPr="00183C16">
        <w:rPr>
          <w:rFonts w:ascii="TH SarabunIT๙" w:hAnsi="TH SarabunIT๙" w:cs="TH SarabunIT๙"/>
          <w:cs/>
        </w:rPr>
        <w:t>๖) บุคลากรมีการพัฒนา</w:t>
      </w:r>
      <w:r w:rsidR="00AD6A64" w:rsidRPr="00183C16">
        <w:rPr>
          <w:rFonts w:ascii="TH SarabunIT๙" w:hAnsi="TH SarabunIT๙" w:cs="TH SarabunIT๙"/>
          <w:cs/>
        </w:rPr>
        <w:t>ใช้เทคโนโลยีที่ทันสมัยประกอบการทำงาน</w:t>
      </w:r>
      <w:r w:rsidRPr="00183C16">
        <w:rPr>
          <w:rFonts w:ascii="TH SarabunIT๙" w:hAnsi="TH SarabunIT๙" w:cs="TH SarabunIT๙"/>
          <w:cs/>
        </w:rPr>
        <w:t>อย่างต่อเนื่อง</w:t>
      </w:r>
    </w:p>
    <w:p w14:paraId="037CCF70" w14:textId="4C76D572" w:rsidR="005A5357" w:rsidRPr="00183C16" w:rsidRDefault="005A5357" w:rsidP="00C87A81">
      <w:pPr>
        <w:tabs>
          <w:tab w:val="left" w:pos="567"/>
          <w:tab w:val="left" w:pos="851"/>
          <w:tab w:val="left" w:pos="1134"/>
          <w:tab w:val="left" w:pos="1276"/>
          <w:tab w:val="left" w:pos="1418"/>
        </w:tabs>
        <w:jc w:val="thaiDistribute"/>
        <w:rPr>
          <w:rFonts w:ascii="TH SarabunIT๙" w:hAnsi="TH SarabunIT๙" w:cs="TH SarabunIT๙"/>
        </w:rPr>
      </w:pPr>
      <w:r w:rsidRPr="00183C16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 w:hint="cs"/>
          <w:cs/>
        </w:rPr>
        <w:t>1.1</w:t>
      </w:r>
      <w:r w:rsidRPr="00183C16">
        <w:rPr>
          <w:rFonts w:ascii="TH SarabunIT๙" w:hAnsi="TH SarabunIT๙" w:cs="TH SarabunIT๙"/>
          <w:cs/>
        </w:rPr>
        <w:t>๗) หน่วยงานมีเครือข่ายทางด้านวัฒนธรรมอย่างหลากหลาย</w:t>
      </w:r>
    </w:p>
    <w:p w14:paraId="262AE928" w14:textId="622B8BBD" w:rsidR="005A5357" w:rsidRPr="00183C16" w:rsidRDefault="00C87A81" w:rsidP="00C87A81">
      <w:pPr>
        <w:pStyle w:val="af8"/>
        <w:tabs>
          <w:tab w:val="left" w:pos="567"/>
          <w:tab w:val="left" w:pos="851"/>
          <w:tab w:val="left" w:pos="1134"/>
          <w:tab w:val="left" w:pos="1276"/>
          <w:tab w:val="left" w:pos="1418"/>
        </w:tabs>
        <w:spacing w:after="0"/>
        <w:ind w:left="0"/>
        <w:jc w:val="thaiDistribute"/>
        <w:rPr>
          <w:rFonts w:ascii="TH SarabunIT๙" w:hAnsi="TH SarabunIT๙" w:cs="TH SarabunIT๙"/>
          <w:szCs w:val="32"/>
        </w:rPr>
      </w:pPr>
      <w:r>
        <w:rPr>
          <w:rFonts w:ascii="TH SarabunIT๙" w:hAnsi="TH SarabunIT๙" w:cs="TH SarabunIT๙"/>
          <w:szCs w:val="32"/>
          <w:cs/>
        </w:rPr>
        <w:tab/>
      </w:r>
      <w:r>
        <w:rPr>
          <w:rFonts w:ascii="TH SarabunIT๙" w:hAnsi="TH SarabunIT๙" w:cs="TH SarabunIT๙"/>
          <w:szCs w:val="32"/>
          <w:cs/>
        </w:rPr>
        <w:tab/>
      </w:r>
      <w:r w:rsidR="005A5357" w:rsidRPr="00183C16">
        <w:rPr>
          <w:rFonts w:ascii="TH SarabunIT๙" w:hAnsi="TH SarabunIT๙" w:cs="TH SarabunIT๙"/>
          <w:szCs w:val="32"/>
          <w:cs/>
        </w:rPr>
        <w:t>๑.๒</w:t>
      </w:r>
      <w:r>
        <w:rPr>
          <w:rFonts w:ascii="TH SarabunIT๙" w:hAnsi="TH SarabunIT๙" w:cs="TH SarabunIT๙" w:hint="cs"/>
          <w:szCs w:val="32"/>
          <w:cs/>
        </w:rPr>
        <w:t>)</w:t>
      </w:r>
      <w:r>
        <w:rPr>
          <w:rFonts w:ascii="TH SarabunIT๙" w:hAnsi="TH SarabunIT๙" w:cs="TH SarabunIT๙"/>
          <w:szCs w:val="32"/>
          <w:cs/>
        </w:rPr>
        <w:tab/>
      </w:r>
      <w:r>
        <w:rPr>
          <w:rFonts w:ascii="TH SarabunIT๙" w:hAnsi="TH SarabunIT๙" w:cs="TH SarabunIT๙"/>
          <w:szCs w:val="32"/>
          <w:cs/>
        </w:rPr>
        <w:tab/>
      </w:r>
      <w:r w:rsidR="005A5357" w:rsidRPr="00183C16">
        <w:rPr>
          <w:rFonts w:ascii="TH SarabunIT๙" w:hAnsi="TH SarabunIT๙" w:cs="TH SarabunIT๙"/>
          <w:szCs w:val="32"/>
          <w:cs/>
        </w:rPr>
        <w:t>ปัจจัยภายในที่เป็นลบ  ได้แก่ จุดอ่อน (</w:t>
      </w:r>
      <w:r w:rsidR="005A5357" w:rsidRPr="00183C16">
        <w:rPr>
          <w:rFonts w:ascii="TH SarabunIT๙" w:hAnsi="TH SarabunIT๙" w:cs="TH SarabunIT๙"/>
          <w:szCs w:val="32"/>
        </w:rPr>
        <w:t>Weakness</w:t>
      </w:r>
      <w:r w:rsidR="005A5357" w:rsidRPr="00183C16">
        <w:rPr>
          <w:rFonts w:ascii="TH SarabunIT๙" w:hAnsi="TH SarabunIT๙" w:cs="TH SarabunIT๙"/>
          <w:szCs w:val="32"/>
          <w:cs/>
        </w:rPr>
        <w:t>)</w:t>
      </w:r>
      <w:r w:rsidR="005A5357" w:rsidRPr="00183C16">
        <w:rPr>
          <w:rFonts w:ascii="TH SarabunIT๙" w:hAnsi="TH SarabunIT๙" w:cs="TH SarabunIT๙"/>
          <w:szCs w:val="32"/>
        </w:rPr>
        <w:t xml:space="preserve">  </w:t>
      </w:r>
      <w:r w:rsidR="005A5357" w:rsidRPr="00183C16">
        <w:rPr>
          <w:rFonts w:ascii="TH SarabunIT๙" w:hAnsi="TH SarabunIT๙" w:cs="TH SarabunIT๙"/>
          <w:szCs w:val="32"/>
          <w:cs/>
        </w:rPr>
        <w:t>ผลการวิเคราะห์ดังนี้</w:t>
      </w:r>
    </w:p>
    <w:p w14:paraId="573F738E" w14:textId="1FBD7313" w:rsidR="005A5357" w:rsidRPr="00183C16" w:rsidRDefault="005A5357" w:rsidP="00C87A81">
      <w:pPr>
        <w:tabs>
          <w:tab w:val="left" w:pos="567"/>
          <w:tab w:val="left" w:pos="851"/>
          <w:tab w:val="left" w:pos="1134"/>
          <w:tab w:val="left" w:pos="1276"/>
          <w:tab w:val="left" w:pos="1418"/>
        </w:tabs>
        <w:jc w:val="thaiDistribute"/>
        <w:rPr>
          <w:rFonts w:ascii="TH SarabunIT๙" w:hAnsi="TH SarabunIT๙" w:cs="TH SarabunIT๙"/>
        </w:rPr>
      </w:pPr>
      <w:r w:rsidRPr="00183C16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 w:hint="cs"/>
          <w:cs/>
        </w:rPr>
        <w:t>1.2</w:t>
      </w:r>
      <w:r w:rsidRPr="00183C16">
        <w:rPr>
          <w:rFonts w:ascii="TH SarabunIT๙" w:hAnsi="TH SarabunIT๙" w:cs="TH SarabunIT๙"/>
          <w:cs/>
        </w:rPr>
        <w:t>๑) งบประมาณในการบริหารจัดการหน่วยงานมีจำนวนจำกัด</w:t>
      </w:r>
    </w:p>
    <w:p w14:paraId="3840E820" w14:textId="6EB29E14" w:rsidR="005A5357" w:rsidRPr="00183C16" w:rsidRDefault="005A5357" w:rsidP="00C87A81">
      <w:pPr>
        <w:tabs>
          <w:tab w:val="left" w:pos="567"/>
          <w:tab w:val="left" w:pos="851"/>
          <w:tab w:val="left" w:pos="1134"/>
          <w:tab w:val="left" w:pos="1276"/>
          <w:tab w:val="left" w:pos="1418"/>
        </w:tabs>
        <w:jc w:val="thaiDistribute"/>
        <w:rPr>
          <w:rFonts w:ascii="TH SarabunIT๙" w:hAnsi="TH SarabunIT๙" w:cs="TH SarabunIT๙"/>
          <w:cs/>
        </w:rPr>
      </w:pPr>
      <w:r w:rsidRPr="00183C16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 w:hint="cs"/>
          <w:cs/>
        </w:rPr>
        <w:t>1.2</w:t>
      </w:r>
      <w:r w:rsidR="00AD6A64" w:rsidRPr="00183C16">
        <w:rPr>
          <w:rFonts w:ascii="TH SarabunIT๙" w:hAnsi="TH SarabunIT๙" w:cs="TH SarabunIT๙"/>
          <w:cs/>
        </w:rPr>
        <w:t>๒</w:t>
      </w:r>
      <w:r w:rsidRPr="00183C16">
        <w:rPr>
          <w:rFonts w:ascii="TH SarabunIT๙" w:hAnsi="TH SarabunIT๙" w:cs="TH SarabunIT๙"/>
          <w:cs/>
        </w:rPr>
        <w:t>) การจัดระบบข้อมูลสารสนเทศด้านศาสนา ศิลปะ และวัฒนธรรมยังไม่สมบูรณ์</w:t>
      </w:r>
    </w:p>
    <w:p w14:paraId="2D15EFCA" w14:textId="15E03391" w:rsidR="005A5357" w:rsidRDefault="005A5357" w:rsidP="00C87A81">
      <w:pPr>
        <w:tabs>
          <w:tab w:val="left" w:pos="567"/>
          <w:tab w:val="left" w:pos="851"/>
          <w:tab w:val="left" w:pos="1134"/>
          <w:tab w:val="left" w:pos="1276"/>
          <w:tab w:val="left" w:pos="1418"/>
        </w:tabs>
        <w:jc w:val="thaiDistribute"/>
        <w:rPr>
          <w:rFonts w:ascii="TH SarabunIT๙" w:hAnsi="TH SarabunIT๙" w:cs="TH SarabunIT๙"/>
        </w:rPr>
      </w:pPr>
      <w:r w:rsidRPr="00183C16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/>
          <w:cs/>
        </w:rPr>
        <w:tab/>
      </w:r>
      <w:r w:rsidR="00C87A81">
        <w:rPr>
          <w:rFonts w:ascii="TH SarabunIT๙" w:hAnsi="TH SarabunIT๙" w:cs="TH SarabunIT๙" w:hint="cs"/>
          <w:cs/>
        </w:rPr>
        <w:t>1.2</w:t>
      </w:r>
      <w:r w:rsidR="00AD6A64" w:rsidRPr="00183C16">
        <w:rPr>
          <w:rFonts w:ascii="TH SarabunIT๙" w:hAnsi="TH SarabunIT๙" w:cs="TH SarabunIT๙"/>
          <w:cs/>
        </w:rPr>
        <w:t>๓</w:t>
      </w:r>
      <w:r w:rsidRPr="00183C16">
        <w:rPr>
          <w:rFonts w:ascii="TH SarabunIT๙" w:hAnsi="TH SarabunIT๙" w:cs="TH SarabunIT๙"/>
          <w:cs/>
        </w:rPr>
        <w:t>) ขาดการติดตามและประเมินผล</w:t>
      </w:r>
      <w:r w:rsidR="00AD6A64" w:rsidRPr="00183C16">
        <w:rPr>
          <w:rFonts w:ascii="TH SarabunIT๙" w:hAnsi="TH SarabunIT๙" w:cs="TH SarabunIT๙"/>
          <w:cs/>
        </w:rPr>
        <w:t>การดำเนินงาน</w:t>
      </w:r>
      <w:r w:rsidRPr="00183C16">
        <w:rPr>
          <w:rFonts w:ascii="TH SarabunIT๙" w:hAnsi="TH SarabunIT๙" w:cs="TH SarabunIT๙"/>
          <w:cs/>
        </w:rPr>
        <w:t>อย่างต่อเนื่อง</w:t>
      </w:r>
    </w:p>
    <w:p w14:paraId="3D9CDBE5" w14:textId="00F83117" w:rsidR="005A5357" w:rsidRPr="00183C16" w:rsidRDefault="00C87A81" w:rsidP="00C87A81">
      <w:pPr>
        <w:pStyle w:val="af8"/>
        <w:tabs>
          <w:tab w:val="left" w:pos="567"/>
          <w:tab w:val="left" w:pos="851"/>
          <w:tab w:val="left" w:pos="1134"/>
          <w:tab w:val="left" w:pos="1276"/>
          <w:tab w:val="left" w:pos="1418"/>
        </w:tabs>
        <w:spacing w:after="0"/>
        <w:ind w:left="0"/>
        <w:jc w:val="thaiDistribute"/>
        <w:rPr>
          <w:rFonts w:ascii="TH SarabunIT๙" w:hAnsi="TH SarabunIT๙" w:cs="TH SarabunIT๙"/>
          <w:szCs w:val="32"/>
        </w:rPr>
      </w:pPr>
      <w:r>
        <w:rPr>
          <w:rFonts w:ascii="TH SarabunIT๙" w:hAnsi="TH SarabunIT๙" w:cs="TH SarabunIT๙"/>
          <w:szCs w:val="32"/>
          <w:cs/>
        </w:rPr>
        <w:tab/>
      </w:r>
      <w:r w:rsidR="005A5357" w:rsidRPr="00183C16">
        <w:rPr>
          <w:rFonts w:ascii="TH SarabunIT๙" w:hAnsi="TH SarabunIT๙" w:cs="TH SarabunIT๙"/>
          <w:szCs w:val="32"/>
          <w:cs/>
        </w:rPr>
        <w:t>๒</w:t>
      </w:r>
      <w:r>
        <w:rPr>
          <w:rFonts w:ascii="TH SarabunIT๙" w:hAnsi="TH SarabunIT๙" w:cs="TH SarabunIT๙" w:hint="cs"/>
          <w:szCs w:val="32"/>
          <w:cs/>
        </w:rPr>
        <w:t>)</w:t>
      </w:r>
      <w:r w:rsidR="005A5357" w:rsidRPr="00183C16">
        <w:rPr>
          <w:rFonts w:ascii="TH SarabunIT๙" w:hAnsi="TH SarabunIT๙" w:cs="TH SarabunIT๙"/>
          <w:szCs w:val="32"/>
          <w:cs/>
        </w:rPr>
        <w:t xml:space="preserve"> การวิเคราะห์ปัจจัยภายนอกสำนักงาน ประกอบด้วย</w:t>
      </w:r>
    </w:p>
    <w:p w14:paraId="45ACACEB" w14:textId="125AA85F" w:rsidR="005A5357" w:rsidRPr="00183C16" w:rsidRDefault="00C87A81" w:rsidP="00C87A81">
      <w:pPr>
        <w:pStyle w:val="af8"/>
        <w:tabs>
          <w:tab w:val="left" w:pos="567"/>
          <w:tab w:val="left" w:pos="851"/>
          <w:tab w:val="left" w:pos="1134"/>
          <w:tab w:val="left" w:pos="1276"/>
          <w:tab w:val="left" w:pos="1418"/>
        </w:tabs>
        <w:spacing w:after="0"/>
        <w:ind w:left="0"/>
        <w:jc w:val="thaiDistribute"/>
        <w:rPr>
          <w:rFonts w:ascii="TH SarabunIT๙" w:hAnsi="TH SarabunIT๙" w:cs="TH SarabunIT๙"/>
          <w:szCs w:val="32"/>
        </w:rPr>
      </w:pPr>
      <w:r>
        <w:rPr>
          <w:rFonts w:ascii="TH SarabunIT๙" w:hAnsi="TH SarabunIT๙" w:cs="TH SarabunIT๙"/>
          <w:szCs w:val="32"/>
          <w:cs/>
        </w:rPr>
        <w:tab/>
      </w:r>
      <w:r>
        <w:rPr>
          <w:rFonts w:ascii="TH SarabunIT๙" w:hAnsi="TH SarabunIT๙" w:cs="TH SarabunIT๙"/>
          <w:szCs w:val="32"/>
          <w:cs/>
        </w:rPr>
        <w:tab/>
      </w:r>
      <w:r w:rsidR="005A5357" w:rsidRPr="00183C16">
        <w:rPr>
          <w:rFonts w:ascii="TH SarabunIT๙" w:hAnsi="TH SarabunIT๙" w:cs="TH SarabunIT๙"/>
          <w:szCs w:val="32"/>
          <w:cs/>
        </w:rPr>
        <w:t>๒.๑</w:t>
      </w:r>
      <w:r>
        <w:rPr>
          <w:rFonts w:ascii="TH SarabunIT๙" w:hAnsi="TH SarabunIT๙" w:cs="TH SarabunIT๙" w:hint="cs"/>
          <w:szCs w:val="32"/>
          <w:cs/>
        </w:rPr>
        <w:t>)</w:t>
      </w:r>
      <w:r w:rsidR="005A5357" w:rsidRPr="00183C16">
        <w:rPr>
          <w:rFonts w:ascii="TH SarabunIT๙" w:hAnsi="TH SarabunIT๙" w:cs="TH SarabunIT๙"/>
          <w:szCs w:val="32"/>
          <w:cs/>
        </w:rPr>
        <w:t xml:space="preserve"> ปัจจัยภายนอกที่เป็นบวก  ได้แก่ โอกาส (</w:t>
      </w:r>
      <w:r w:rsidR="005A5357" w:rsidRPr="00183C16">
        <w:rPr>
          <w:rFonts w:ascii="TH SarabunIT๙" w:hAnsi="TH SarabunIT๙" w:cs="TH SarabunIT๙"/>
          <w:szCs w:val="32"/>
        </w:rPr>
        <w:t xml:space="preserve">Opportunity)  </w:t>
      </w:r>
      <w:r w:rsidR="005A5357" w:rsidRPr="00183C16">
        <w:rPr>
          <w:rFonts w:ascii="TH SarabunIT๙" w:hAnsi="TH SarabunIT๙" w:cs="TH SarabunIT๙"/>
          <w:szCs w:val="32"/>
          <w:cs/>
        </w:rPr>
        <w:t>ผลการวิเคราะห์ดังนี้</w:t>
      </w:r>
    </w:p>
    <w:p w14:paraId="0C728D37" w14:textId="062CE87E" w:rsidR="005A5357" w:rsidRPr="00183C16" w:rsidRDefault="00C87A81" w:rsidP="00C87A81">
      <w:pPr>
        <w:pStyle w:val="af8"/>
        <w:tabs>
          <w:tab w:val="left" w:pos="567"/>
          <w:tab w:val="left" w:pos="851"/>
          <w:tab w:val="left" w:pos="1134"/>
          <w:tab w:val="left" w:pos="1276"/>
          <w:tab w:val="left" w:pos="1418"/>
        </w:tabs>
        <w:spacing w:after="0"/>
        <w:ind w:left="0"/>
        <w:jc w:val="thaiDistribute"/>
        <w:rPr>
          <w:rFonts w:ascii="TH SarabunIT๙" w:hAnsi="TH SarabunIT๙" w:cs="TH SarabunIT๙"/>
          <w:szCs w:val="32"/>
        </w:rPr>
      </w:pPr>
      <w:r>
        <w:rPr>
          <w:rFonts w:ascii="TH SarabunIT๙" w:hAnsi="TH SarabunIT๙" w:cs="TH SarabunIT๙"/>
          <w:szCs w:val="32"/>
          <w:cs/>
        </w:rPr>
        <w:tab/>
      </w:r>
      <w:r>
        <w:rPr>
          <w:rFonts w:ascii="TH SarabunIT๙" w:hAnsi="TH SarabunIT๙" w:cs="TH SarabunIT๙"/>
          <w:szCs w:val="32"/>
          <w:cs/>
        </w:rPr>
        <w:tab/>
      </w:r>
      <w:r>
        <w:rPr>
          <w:rFonts w:ascii="TH SarabunIT๙" w:hAnsi="TH SarabunIT๙" w:cs="TH SarabunIT๙"/>
          <w:szCs w:val="32"/>
          <w:cs/>
        </w:rPr>
        <w:tab/>
      </w:r>
      <w:r>
        <w:rPr>
          <w:rFonts w:ascii="TH SarabunIT๙" w:hAnsi="TH SarabunIT๙" w:cs="TH SarabunIT๙"/>
          <w:szCs w:val="32"/>
          <w:cs/>
        </w:rPr>
        <w:tab/>
      </w:r>
      <w:r>
        <w:rPr>
          <w:rFonts w:ascii="TH SarabunIT๙" w:hAnsi="TH SarabunIT๙" w:cs="TH SarabunIT๙"/>
          <w:szCs w:val="32"/>
          <w:cs/>
        </w:rPr>
        <w:tab/>
      </w:r>
      <w:r>
        <w:rPr>
          <w:rFonts w:ascii="TH SarabunIT๙" w:hAnsi="TH SarabunIT๙" w:cs="TH SarabunIT๙" w:hint="cs"/>
          <w:szCs w:val="32"/>
          <w:cs/>
        </w:rPr>
        <w:t>2.1</w:t>
      </w:r>
      <w:r w:rsidR="005A5357" w:rsidRPr="00183C16">
        <w:rPr>
          <w:rFonts w:ascii="TH SarabunIT๙" w:hAnsi="TH SarabunIT๙" w:cs="TH SarabunIT๙"/>
          <w:szCs w:val="32"/>
          <w:cs/>
        </w:rPr>
        <w:t xml:space="preserve">๑) </w:t>
      </w:r>
      <w:r w:rsidR="005A5357" w:rsidRPr="00183C16">
        <w:rPr>
          <w:rFonts w:ascii="TH SarabunIT๙" w:hAnsi="TH SarabunIT๙" w:cs="TH SarabunIT๙"/>
          <w:spacing w:val="-8"/>
          <w:szCs w:val="32"/>
          <w:cs/>
        </w:rPr>
        <w:t>เครือข่ายทางศาสนา ศิลปะ และวัฒนธรรม ให้การสนับสนุนและร่วมปฏิบัติงานอย่างสม่ำเสมอ</w:t>
      </w:r>
    </w:p>
    <w:p w14:paraId="21A0224B" w14:textId="45B1B032" w:rsidR="005A5357" w:rsidRPr="00183C16" w:rsidRDefault="00C87A81" w:rsidP="00C87A81">
      <w:pPr>
        <w:tabs>
          <w:tab w:val="left" w:pos="567"/>
          <w:tab w:val="left" w:pos="851"/>
          <w:tab w:val="left" w:pos="1134"/>
          <w:tab w:val="left" w:pos="1276"/>
          <w:tab w:val="left" w:pos="1418"/>
        </w:tabs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>2.1</w:t>
      </w:r>
      <w:r w:rsidR="005A5357" w:rsidRPr="00183C16">
        <w:rPr>
          <w:rFonts w:ascii="TH SarabunIT๙" w:hAnsi="TH SarabunIT๙" w:cs="TH SarabunIT๙"/>
          <w:cs/>
        </w:rPr>
        <w:t>๒) มีทุนทางวัฒนธรรม</w:t>
      </w:r>
      <w:r w:rsidR="00AD6A64" w:rsidRPr="00183C16">
        <w:rPr>
          <w:rFonts w:ascii="TH SarabunIT๙" w:hAnsi="TH SarabunIT๙" w:cs="TH SarabunIT๙"/>
          <w:cs/>
        </w:rPr>
        <w:t>หลากหลาย</w:t>
      </w:r>
      <w:r w:rsidR="005A5357" w:rsidRPr="00183C16">
        <w:rPr>
          <w:rFonts w:ascii="TH SarabunIT๙" w:hAnsi="TH SarabunIT๙" w:cs="TH SarabunIT๙"/>
          <w:cs/>
        </w:rPr>
        <w:t>ช่วยเพิ่มคุณค่าและมูลค่าเพิ่มทางเศรษฐกิจ</w:t>
      </w:r>
    </w:p>
    <w:p w14:paraId="17504A46" w14:textId="0FE45D9E" w:rsidR="005A5357" w:rsidRPr="00183C16" w:rsidRDefault="00C87A81" w:rsidP="00C87A81">
      <w:pPr>
        <w:pStyle w:val="af8"/>
        <w:tabs>
          <w:tab w:val="left" w:pos="567"/>
          <w:tab w:val="left" w:pos="851"/>
          <w:tab w:val="left" w:pos="1134"/>
          <w:tab w:val="left" w:pos="1276"/>
          <w:tab w:val="left" w:pos="1418"/>
        </w:tabs>
        <w:spacing w:after="0"/>
        <w:ind w:left="0"/>
        <w:rPr>
          <w:rFonts w:ascii="TH SarabunIT๙" w:hAnsi="TH SarabunIT๙" w:cs="TH SarabunIT๙"/>
          <w:szCs w:val="32"/>
        </w:rPr>
      </w:pPr>
      <w:r>
        <w:rPr>
          <w:rFonts w:ascii="TH SarabunIT๙" w:hAnsi="TH SarabunIT๙" w:cs="TH SarabunIT๙"/>
          <w:szCs w:val="32"/>
          <w:cs/>
        </w:rPr>
        <w:tab/>
      </w:r>
      <w:r>
        <w:rPr>
          <w:rFonts w:ascii="TH SarabunIT๙" w:hAnsi="TH SarabunIT๙" w:cs="TH SarabunIT๙"/>
          <w:szCs w:val="32"/>
          <w:cs/>
        </w:rPr>
        <w:tab/>
      </w:r>
      <w:r>
        <w:rPr>
          <w:rFonts w:ascii="TH SarabunIT๙" w:hAnsi="TH SarabunIT๙" w:cs="TH SarabunIT๙"/>
          <w:szCs w:val="32"/>
          <w:cs/>
        </w:rPr>
        <w:tab/>
      </w:r>
      <w:r>
        <w:rPr>
          <w:rFonts w:ascii="TH SarabunIT๙" w:hAnsi="TH SarabunIT๙" w:cs="TH SarabunIT๙"/>
          <w:szCs w:val="32"/>
          <w:cs/>
        </w:rPr>
        <w:tab/>
      </w:r>
      <w:r>
        <w:rPr>
          <w:rFonts w:ascii="TH SarabunIT๙" w:hAnsi="TH SarabunIT๙" w:cs="TH SarabunIT๙"/>
          <w:szCs w:val="32"/>
          <w:cs/>
        </w:rPr>
        <w:tab/>
      </w:r>
      <w:r>
        <w:rPr>
          <w:rFonts w:ascii="TH SarabunIT๙" w:hAnsi="TH SarabunIT๙" w:cs="TH SarabunIT๙" w:hint="cs"/>
          <w:szCs w:val="32"/>
          <w:cs/>
        </w:rPr>
        <w:t>2.1</w:t>
      </w:r>
      <w:r w:rsidR="005A5357" w:rsidRPr="00183C16">
        <w:rPr>
          <w:rFonts w:ascii="TH SarabunIT๙" w:hAnsi="TH SarabunIT๙" w:cs="TH SarabunIT๙"/>
          <w:szCs w:val="32"/>
          <w:cs/>
        </w:rPr>
        <w:t>๓) สภาพภูมิสังคมของจังหวัดมุกดาหารเอื้อต่อการปฏิบัติงานด้านวัฒนธรรม</w:t>
      </w:r>
    </w:p>
    <w:p w14:paraId="7E3E2DA7" w14:textId="41CF0CFE" w:rsidR="005A5357" w:rsidRPr="00183C16" w:rsidRDefault="00C87A81" w:rsidP="00C87A81">
      <w:pPr>
        <w:tabs>
          <w:tab w:val="left" w:pos="567"/>
          <w:tab w:val="left" w:pos="851"/>
          <w:tab w:val="left" w:pos="1134"/>
          <w:tab w:val="left" w:pos="1276"/>
          <w:tab w:val="left" w:pos="1418"/>
        </w:tabs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>2.1</w:t>
      </w:r>
      <w:r w:rsidR="005A5357" w:rsidRPr="00183C16">
        <w:rPr>
          <w:rFonts w:ascii="TH SarabunIT๙" w:hAnsi="TH SarabunIT๙" w:cs="TH SarabunIT๙"/>
          <w:cs/>
        </w:rPr>
        <w:t xml:space="preserve">๔) </w:t>
      </w:r>
      <w:r w:rsidR="005A5357" w:rsidRPr="00183C16">
        <w:rPr>
          <w:rFonts w:ascii="TH SarabunIT๙" w:hAnsi="TH SarabunIT๙" w:cs="TH SarabunIT๙"/>
          <w:spacing w:val="-8"/>
          <w:cs/>
        </w:rPr>
        <w:t>กระทรวงวัฒนธรรมมีข้อตกลงการทำงาน (</w:t>
      </w:r>
      <w:r w:rsidR="005A5357" w:rsidRPr="00183C16">
        <w:rPr>
          <w:rFonts w:ascii="TH SarabunIT๙" w:hAnsi="TH SarabunIT๙" w:cs="TH SarabunIT๙"/>
          <w:spacing w:val="-8"/>
        </w:rPr>
        <w:t>MOU</w:t>
      </w:r>
      <w:r w:rsidR="005A5357" w:rsidRPr="00183C16">
        <w:rPr>
          <w:rFonts w:ascii="TH SarabunIT๙" w:hAnsi="TH SarabunIT๙" w:cs="TH SarabunIT๙"/>
          <w:spacing w:val="-8"/>
          <w:cs/>
        </w:rPr>
        <w:t>) ด้านวัฒนธรรมกับองค์กรและหน่วยงานอื่นๆ</w:t>
      </w:r>
    </w:p>
    <w:p w14:paraId="326A51C9" w14:textId="782463FE" w:rsidR="005A5357" w:rsidRPr="00183C16" w:rsidRDefault="00C87A81" w:rsidP="00C87A81">
      <w:pPr>
        <w:tabs>
          <w:tab w:val="left" w:pos="567"/>
          <w:tab w:val="left" w:pos="851"/>
          <w:tab w:val="left" w:pos="1134"/>
          <w:tab w:val="left" w:pos="1276"/>
          <w:tab w:val="left" w:pos="1418"/>
        </w:tabs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>2.1</w:t>
      </w:r>
      <w:r w:rsidR="005A5357" w:rsidRPr="00183C16">
        <w:rPr>
          <w:rFonts w:ascii="TH SarabunIT๙" w:hAnsi="TH SarabunIT๙" w:cs="TH SarabunIT๙"/>
          <w:cs/>
        </w:rPr>
        <w:t>๕) มีกฎหมาย ระเบียบรองรับในการปฏิบัติงานอย่างชัดเจน</w:t>
      </w:r>
    </w:p>
    <w:p w14:paraId="33D05813" w14:textId="2AB76FBC" w:rsidR="005A5357" w:rsidRPr="00183C16" w:rsidRDefault="00C87A81" w:rsidP="00C87A81">
      <w:pPr>
        <w:tabs>
          <w:tab w:val="left" w:pos="567"/>
          <w:tab w:val="left" w:pos="851"/>
          <w:tab w:val="left" w:pos="1134"/>
          <w:tab w:val="left" w:pos="1276"/>
          <w:tab w:val="left" w:pos="1418"/>
        </w:tabs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>2.1</w:t>
      </w:r>
      <w:r w:rsidR="005A5357" w:rsidRPr="00183C16">
        <w:rPr>
          <w:rFonts w:ascii="TH SarabunIT๙" w:hAnsi="TH SarabunIT๙" w:cs="TH SarabunIT๙"/>
          <w:cs/>
        </w:rPr>
        <w:t>๖) จังหวัดมุกดาหาร เป็นจังหวัดชายแดนที่มีศักยภาพด้านการค้า การลงทุน การท่องเที่ยว และวัฒนธรรม</w:t>
      </w:r>
      <w:r w:rsidR="00AD6A64" w:rsidRPr="00183C16">
        <w:rPr>
          <w:rFonts w:ascii="TH SarabunIT๙" w:hAnsi="TH SarabunIT๙" w:cs="TH SarabunIT๙"/>
          <w:cs/>
        </w:rPr>
        <w:t>ที่หลากหลาย</w:t>
      </w:r>
    </w:p>
    <w:p w14:paraId="5ACF9263" w14:textId="65070422" w:rsidR="005A5357" w:rsidRPr="00183C16" w:rsidRDefault="00C87A81" w:rsidP="00C87A81">
      <w:pPr>
        <w:tabs>
          <w:tab w:val="left" w:pos="567"/>
          <w:tab w:val="left" w:pos="851"/>
          <w:tab w:val="left" w:pos="1134"/>
          <w:tab w:val="left" w:pos="1276"/>
          <w:tab w:val="left" w:pos="1418"/>
        </w:tabs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>2.2</w:t>
      </w:r>
      <w:r w:rsidR="005A5357" w:rsidRPr="00183C16">
        <w:rPr>
          <w:rFonts w:ascii="TH SarabunIT๙" w:hAnsi="TH SarabunIT๙" w:cs="TH SarabunIT๙"/>
          <w:cs/>
        </w:rPr>
        <w:t xml:space="preserve">๗) ด้านศิลปะ วัฒนธรรม </w:t>
      </w:r>
      <w:r w:rsidR="00AD6A64" w:rsidRPr="00183C16">
        <w:rPr>
          <w:rFonts w:ascii="TH SarabunIT๙" w:hAnsi="TH SarabunIT๙" w:cs="TH SarabunIT๙"/>
          <w:cs/>
        </w:rPr>
        <w:t>มีความคล้ายคลึง</w:t>
      </w:r>
      <w:r w:rsidR="005A5357" w:rsidRPr="00183C16">
        <w:rPr>
          <w:rFonts w:ascii="TH SarabunIT๙" w:hAnsi="TH SarabunIT๙" w:cs="TH SarabunIT๙"/>
          <w:cs/>
        </w:rPr>
        <w:t>กับประเทศเพื่อนบ้าน</w:t>
      </w:r>
    </w:p>
    <w:p w14:paraId="682FD6B9" w14:textId="6588C2F2" w:rsidR="005A5357" w:rsidRPr="00183C16" w:rsidRDefault="00C87A81" w:rsidP="00C87A81">
      <w:pPr>
        <w:pStyle w:val="af8"/>
        <w:tabs>
          <w:tab w:val="left" w:pos="567"/>
          <w:tab w:val="left" w:pos="851"/>
          <w:tab w:val="left" w:pos="1134"/>
          <w:tab w:val="left" w:pos="1276"/>
          <w:tab w:val="left" w:pos="1418"/>
        </w:tabs>
        <w:spacing w:after="0"/>
        <w:ind w:left="0"/>
        <w:jc w:val="thaiDistribute"/>
        <w:rPr>
          <w:rFonts w:ascii="TH SarabunIT๙" w:hAnsi="TH SarabunIT๙" w:cs="TH SarabunIT๙"/>
          <w:szCs w:val="32"/>
        </w:rPr>
      </w:pPr>
      <w:r>
        <w:rPr>
          <w:rFonts w:ascii="TH SarabunIT๙" w:hAnsi="TH SarabunIT๙" w:cs="TH SarabunIT๙"/>
          <w:szCs w:val="32"/>
          <w:cs/>
        </w:rPr>
        <w:tab/>
      </w:r>
      <w:r>
        <w:rPr>
          <w:rFonts w:ascii="TH SarabunIT๙" w:hAnsi="TH SarabunIT๙" w:cs="TH SarabunIT๙"/>
          <w:szCs w:val="32"/>
          <w:cs/>
        </w:rPr>
        <w:tab/>
      </w:r>
      <w:r w:rsidR="005A5357" w:rsidRPr="00183C16">
        <w:rPr>
          <w:rFonts w:ascii="TH SarabunIT๙" w:hAnsi="TH SarabunIT๙" w:cs="TH SarabunIT๙"/>
          <w:szCs w:val="32"/>
          <w:cs/>
        </w:rPr>
        <w:t>๒.๒</w:t>
      </w:r>
      <w:r>
        <w:rPr>
          <w:rFonts w:ascii="TH SarabunIT๙" w:hAnsi="TH SarabunIT๙" w:cs="TH SarabunIT๙" w:hint="cs"/>
          <w:szCs w:val="32"/>
          <w:cs/>
        </w:rPr>
        <w:t>)</w:t>
      </w:r>
      <w:r w:rsidR="005A5357" w:rsidRPr="00183C16">
        <w:rPr>
          <w:rFonts w:ascii="TH SarabunIT๙" w:hAnsi="TH SarabunIT๙" w:cs="TH SarabunIT๙"/>
          <w:szCs w:val="32"/>
          <w:cs/>
        </w:rPr>
        <w:t xml:space="preserve"> ปัจจัยภายนอกที่เป็นลบ  ได้แก่ อุปสรรค/ภาวะคุกคาม (</w:t>
      </w:r>
      <w:r w:rsidR="005A5357" w:rsidRPr="00183C16">
        <w:rPr>
          <w:rFonts w:ascii="TH SarabunIT๙" w:hAnsi="TH SarabunIT๙" w:cs="TH SarabunIT๙"/>
          <w:szCs w:val="32"/>
        </w:rPr>
        <w:t>Threat</w:t>
      </w:r>
      <w:r w:rsidR="005A5357" w:rsidRPr="00183C16">
        <w:rPr>
          <w:rFonts w:ascii="TH SarabunIT๙" w:hAnsi="TH SarabunIT๙" w:cs="TH SarabunIT๙"/>
          <w:szCs w:val="32"/>
          <w:cs/>
        </w:rPr>
        <w:t>)</w:t>
      </w:r>
      <w:r w:rsidR="005A5357" w:rsidRPr="00183C16">
        <w:rPr>
          <w:rFonts w:ascii="TH SarabunIT๙" w:hAnsi="TH SarabunIT๙" w:cs="TH SarabunIT๙"/>
          <w:szCs w:val="32"/>
        </w:rPr>
        <w:t xml:space="preserve">  </w:t>
      </w:r>
      <w:r w:rsidR="005A5357" w:rsidRPr="00183C16">
        <w:rPr>
          <w:rFonts w:ascii="TH SarabunIT๙" w:hAnsi="TH SarabunIT๙" w:cs="TH SarabunIT๙"/>
          <w:szCs w:val="32"/>
          <w:cs/>
        </w:rPr>
        <w:t>ผลการวิเคราะห์ดังนี้</w:t>
      </w:r>
    </w:p>
    <w:p w14:paraId="0E4D7397" w14:textId="397B58A4" w:rsidR="005A5357" w:rsidRPr="00183C16" w:rsidRDefault="00C87A81" w:rsidP="00C87A81">
      <w:pPr>
        <w:tabs>
          <w:tab w:val="left" w:pos="567"/>
          <w:tab w:val="left" w:pos="851"/>
          <w:tab w:val="left" w:pos="1134"/>
          <w:tab w:val="left" w:pos="1276"/>
          <w:tab w:val="left" w:pos="1418"/>
          <w:tab w:val="left" w:pos="1843"/>
        </w:tabs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>2.2</w:t>
      </w:r>
      <w:r w:rsidR="005A5357" w:rsidRPr="00183C16">
        <w:rPr>
          <w:rFonts w:ascii="TH SarabunIT๙" w:hAnsi="TH SarabunIT๙" w:cs="TH SarabunIT๙"/>
          <w:cs/>
        </w:rPr>
        <w:t>๑) การคุกคามทางวัฒนธรรมและค่านิยมที่ไม่พึงประสงค์ ผ่านสื่อและเทคโนโลยีที่ทันสมัย</w:t>
      </w:r>
    </w:p>
    <w:p w14:paraId="4C582F69" w14:textId="77777777" w:rsidR="005A5357" w:rsidRPr="00183C16" w:rsidRDefault="005A5357" w:rsidP="00C87A81">
      <w:pPr>
        <w:tabs>
          <w:tab w:val="left" w:pos="567"/>
          <w:tab w:val="left" w:pos="851"/>
          <w:tab w:val="left" w:pos="1134"/>
          <w:tab w:val="left" w:pos="1276"/>
          <w:tab w:val="left" w:pos="1843"/>
        </w:tabs>
        <w:jc w:val="thaiDistribute"/>
        <w:rPr>
          <w:rFonts w:ascii="TH SarabunIT๙" w:hAnsi="TH SarabunIT๙" w:cs="TH SarabunIT๙"/>
          <w:cs/>
        </w:rPr>
      </w:pPr>
      <w:r w:rsidRPr="00183C16">
        <w:rPr>
          <w:rFonts w:ascii="TH SarabunIT๙" w:hAnsi="TH SarabunIT๙" w:cs="TH SarabunIT๙"/>
          <w:cs/>
        </w:rPr>
        <w:lastRenderedPageBreak/>
        <w:t>เป็นไปอย่างรวดเร็ว</w:t>
      </w:r>
    </w:p>
    <w:p w14:paraId="6E1FBAE4" w14:textId="0119287A" w:rsidR="005A5357" w:rsidRPr="00183C16" w:rsidRDefault="00C87A81" w:rsidP="00C87A81">
      <w:pPr>
        <w:tabs>
          <w:tab w:val="left" w:pos="567"/>
          <w:tab w:val="left" w:pos="851"/>
          <w:tab w:val="left" w:pos="1134"/>
          <w:tab w:val="left" w:pos="1276"/>
          <w:tab w:val="left" w:pos="1418"/>
          <w:tab w:val="left" w:pos="1843"/>
        </w:tabs>
        <w:jc w:val="thaiDistribute"/>
        <w:rPr>
          <w:rFonts w:ascii="TH SarabunIT๙" w:hAnsi="TH SarabunIT๙" w:cs="TH SarabunIT๙"/>
          <w:spacing w:val="-10"/>
        </w:rPr>
      </w:pP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>2.2</w:t>
      </w:r>
      <w:r w:rsidR="005A5357" w:rsidRPr="00183C16">
        <w:rPr>
          <w:rFonts w:ascii="TH SarabunIT๙" w:hAnsi="TH SarabunIT๙" w:cs="TH SarabunIT๙"/>
          <w:cs/>
        </w:rPr>
        <w:t xml:space="preserve">๒) </w:t>
      </w:r>
      <w:r w:rsidR="005A5357" w:rsidRPr="00183C16">
        <w:rPr>
          <w:rFonts w:ascii="TH SarabunIT๙" w:hAnsi="TH SarabunIT๙" w:cs="TH SarabunIT๙"/>
          <w:spacing w:val="-10"/>
          <w:cs/>
        </w:rPr>
        <w:t>การกำหนดนโยบายไม่ชัดเจน เนื่องจากปัญหาทางการเมือง</w:t>
      </w:r>
      <w:r w:rsidR="005A5357" w:rsidRPr="00183C16">
        <w:rPr>
          <w:rFonts w:ascii="TH SarabunIT๙" w:hAnsi="TH SarabunIT๙" w:cs="TH SarabunIT๙"/>
          <w:spacing w:val="-10"/>
        </w:rPr>
        <w:t xml:space="preserve"> </w:t>
      </w:r>
      <w:r w:rsidR="005A5357" w:rsidRPr="00183C16">
        <w:rPr>
          <w:rFonts w:ascii="TH SarabunIT๙" w:hAnsi="TH SarabunIT๙" w:cs="TH SarabunIT๙"/>
          <w:spacing w:val="-10"/>
          <w:cs/>
        </w:rPr>
        <w:t>และนโยบายในส่วนภูมิภาคไม่ต่อเนื่อง</w:t>
      </w:r>
    </w:p>
    <w:p w14:paraId="52519E4F" w14:textId="54B7E923" w:rsidR="005A5357" w:rsidRPr="00183C16" w:rsidRDefault="00C87A81" w:rsidP="00C87A81">
      <w:pPr>
        <w:pStyle w:val="af8"/>
        <w:tabs>
          <w:tab w:val="left" w:pos="567"/>
          <w:tab w:val="left" w:pos="851"/>
          <w:tab w:val="left" w:pos="1134"/>
          <w:tab w:val="left" w:pos="1276"/>
          <w:tab w:val="left" w:pos="1418"/>
          <w:tab w:val="left" w:pos="1843"/>
        </w:tabs>
        <w:spacing w:after="0"/>
        <w:ind w:left="0"/>
        <w:jc w:val="thaiDistribute"/>
        <w:rPr>
          <w:rFonts w:ascii="TH SarabunIT๙" w:hAnsi="TH SarabunIT๙" w:cs="TH SarabunIT๙"/>
          <w:szCs w:val="32"/>
        </w:rPr>
      </w:pPr>
      <w:r>
        <w:rPr>
          <w:rFonts w:ascii="TH SarabunIT๙" w:hAnsi="TH SarabunIT๙" w:cs="TH SarabunIT๙"/>
          <w:szCs w:val="32"/>
          <w:cs/>
        </w:rPr>
        <w:tab/>
      </w:r>
      <w:r>
        <w:rPr>
          <w:rFonts w:ascii="TH SarabunIT๙" w:hAnsi="TH SarabunIT๙" w:cs="TH SarabunIT๙"/>
          <w:szCs w:val="32"/>
          <w:cs/>
        </w:rPr>
        <w:tab/>
      </w:r>
      <w:r>
        <w:rPr>
          <w:rFonts w:ascii="TH SarabunIT๙" w:hAnsi="TH SarabunIT๙" w:cs="TH SarabunIT๙"/>
          <w:szCs w:val="32"/>
          <w:cs/>
        </w:rPr>
        <w:tab/>
      </w:r>
      <w:r>
        <w:rPr>
          <w:rFonts w:ascii="TH SarabunIT๙" w:hAnsi="TH SarabunIT๙" w:cs="TH SarabunIT๙" w:hint="cs"/>
          <w:szCs w:val="32"/>
          <w:cs/>
        </w:rPr>
        <w:t>2.2</w:t>
      </w:r>
      <w:r w:rsidR="005A5357" w:rsidRPr="00183C16">
        <w:rPr>
          <w:rFonts w:ascii="TH SarabunIT๙" w:hAnsi="TH SarabunIT๙" w:cs="TH SarabunIT๙"/>
          <w:szCs w:val="32"/>
          <w:cs/>
        </w:rPr>
        <w:t>๓) สังคม เทคโนโลยีสมัยใหม่เปลี่ยนแปลงอย่างรวดเร็ว</w:t>
      </w:r>
    </w:p>
    <w:p w14:paraId="203322AE" w14:textId="43E6344A" w:rsidR="005A5357" w:rsidRPr="00183C16" w:rsidRDefault="00C87A81" w:rsidP="00C87A81">
      <w:pPr>
        <w:tabs>
          <w:tab w:val="left" w:pos="567"/>
          <w:tab w:val="left" w:pos="851"/>
          <w:tab w:val="left" w:pos="1134"/>
          <w:tab w:val="left" w:pos="1276"/>
          <w:tab w:val="left" w:pos="1418"/>
          <w:tab w:val="left" w:pos="1843"/>
        </w:tabs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>2.2</w:t>
      </w:r>
      <w:r w:rsidR="005A5357" w:rsidRPr="00183C16">
        <w:rPr>
          <w:rFonts w:ascii="TH SarabunIT๙" w:hAnsi="TH SarabunIT๙" w:cs="TH SarabunIT๙"/>
          <w:cs/>
        </w:rPr>
        <w:t xml:space="preserve">๔) กลุ่มเป้าหมายไม่ตอบสนองกิจกรรมด้านวัฒนธรรม </w:t>
      </w:r>
    </w:p>
    <w:p w14:paraId="64C628DA" w14:textId="12D6B547" w:rsidR="005A5357" w:rsidRPr="00183C16" w:rsidRDefault="00C87A81" w:rsidP="00C87A81">
      <w:pPr>
        <w:pStyle w:val="af8"/>
        <w:tabs>
          <w:tab w:val="left" w:pos="567"/>
          <w:tab w:val="left" w:pos="851"/>
          <w:tab w:val="left" w:pos="1134"/>
          <w:tab w:val="left" w:pos="1276"/>
          <w:tab w:val="left" w:pos="1418"/>
          <w:tab w:val="left" w:pos="1843"/>
        </w:tabs>
        <w:spacing w:after="0"/>
        <w:ind w:left="0"/>
        <w:jc w:val="thaiDistribute"/>
        <w:rPr>
          <w:rFonts w:ascii="TH SarabunIT๙" w:hAnsi="TH SarabunIT๙" w:cs="TH SarabunIT๙"/>
          <w:szCs w:val="32"/>
        </w:rPr>
      </w:pPr>
      <w:r>
        <w:rPr>
          <w:rFonts w:ascii="TH SarabunIT๙" w:hAnsi="TH SarabunIT๙" w:cs="TH SarabunIT๙"/>
          <w:szCs w:val="32"/>
          <w:cs/>
        </w:rPr>
        <w:tab/>
      </w:r>
      <w:r>
        <w:rPr>
          <w:rFonts w:ascii="TH SarabunIT๙" w:hAnsi="TH SarabunIT๙" w:cs="TH SarabunIT๙"/>
          <w:szCs w:val="32"/>
          <w:cs/>
        </w:rPr>
        <w:tab/>
      </w:r>
      <w:r>
        <w:rPr>
          <w:rFonts w:ascii="TH SarabunIT๙" w:hAnsi="TH SarabunIT๙" w:cs="TH SarabunIT๙"/>
          <w:szCs w:val="32"/>
          <w:cs/>
        </w:rPr>
        <w:tab/>
      </w:r>
      <w:r>
        <w:rPr>
          <w:rFonts w:ascii="TH SarabunIT๙" w:hAnsi="TH SarabunIT๙" w:cs="TH SarabunIT๙" w:hint="cs"/>
          <w:szCs w:val="32"/>
          <w:cs/>
        </w:rPr>
        <w:t>2.2</w:t>
      </w:r>
      <w:r w:rsidR="005A5357" w:rsidRPr="00183C16">
        <w:rPr>
          <w:rFonts w:ascii="TH SarabunIT๙" w:hAnsi="TH SarabunIT๙" w:cs="TH SarabunIT๙"/>
          <w:szCs w:val="32"/>
          <w:cs/>
        </w:rPr>
        <w:t>๕) สภาพภูมิศาสตร์การคมนาคมเป็นอุปสรรคต่อการลงปฏิบัติในพื้นที่</w:t>
      </w:r>
    </w:p>
    <w:p w14:paraId="211A2384" w14:textId="4112F35D" w:rsidR="005A5357" w:rsidRPr="00183C16" w:rsidRDefault="00C87A81" w:rsidP="00C87A81">
      <w:pPr>
        <w:tabs>
          <w:tab w:val="left" w:pos="567"/>
          <w:tab w:val="left" w:pos="851"/>
          <w:tab w:val="left" w:pos="1134"/>
          <w:tab w:val="left" w:pos="1276"/>
          <w:tab w:val="left" w:pos="1418"/>
          <w:tab w:val="left" w:pos="1843"/>
        </w:tabs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>2.2</w:t>
      </w:r>
      <w:r w:rsidR="005A5357" w:rsidRPr="00183C16">
        <w:rPr>
          <w:rFonts w:ascii="TH SarabunIT๙" w:hAnsi="TH SarabunIT๙" w:cs="TH SarabunIT๙"/>
          <w:cs/>
        </w:rPr>
        <w:t>๖) หน่วยงานอื่นที่ทำข้อตกลงการทำงาน (</w:t>
      </w:r>
      <w:r w:rsidR="005A5357" w:rsidRPr="00183C16">
        <w:rPr>
          <w:rFonts w:ascii="TH SarabunIT๙" w:hAnsi="TH SarabunIT๙" w:cs="TH SarabunIT๙"/>
        </w:rPr>
        <w:t>MOU</w:t>
      </w:r>
      <w:r w:rsidR="005A5357" w:rsidRPr="00183C16">
        <w:rPr>
          <w:rFonts w:ascii="TH SarabunIT๙" w:hAnsi="TH SarabunIT๙" w:cs="TH SarabunIT๙"/>
          <w:cs/>
        </w:rPr>
        <w:t>) ด้านวัฒนธรรมกับกระทรวงไม่สามารถปฏิบัติงานตามข้อตกลงได้ครบทุกข้อ</w:t>
      </w:r>
    </w:p>
    <w:p w14:paraId="30238524" w14:textId="2C373124" w:rsidR="005A5357" w:rsidRPr="00183C16" w:rsidRDefault="00C87A81" w:rsidP="00C87A81">
      <w:pPr>
        <w:pStyle w:val="ab"/>
        <w:tabs>
          <w:tab w:val="left" w:pos="567"/>
        </w:tabs>
        <w:spacing w:before="120" w:after="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lang w:val="en-US"/>
        </w:rPr>
        <w:t>1.12</w:t>
      </w:r>
      <w:r w:rsidR="005A5357" w:rsidRPr="00183C16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วิสัยทัศน์ พันธกิจ และยุทธศาสตร์ สำนักงานวัฒนธรรมจังหวัดมุกดาหาร</w:t>
      </w:r>
    </w:p>
    <w:p w14:paraId="5DB7819B" w14:textId="77777777" w:rsidR="005A5357" w:rsidRPr="00183C16" w:rsidRDefault="005A5357" w:rsidP="00C87A81">
      <w:pPr>
        <w:pStyle w:val="ab"/>
        <w:tabs>
          <w:tab w:val="left" w:pos="567"/>
        </w:tabs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  <w:r w:rsidRPr="00183C16">
        <w:rPr>
          <w:rFonts w:ascii="TH SarabunIT๙" w:hAnsi="TH SarabunIT๙" w:cs="TH SarabunIT๙"/>
          <w:b/>
          <w:bCs/>
          <w:sz w:val="32"/>
          <w:szCs w:val="32"/>
          <w:cs/>
        </w:rPr>
        <w:tab/>
        <w:t>วิสัยทัศน์</w:t>
      </w:r>
    </w:p>
    <w:p w14:paraId="63F40BBF" w14:textId="77777777" w:rsidR="00A16B0F" w:rsidRPr="00183C16" w:rsidRDefault="005A5357" w:rsidP="00C87A81">
      <w:pPr>
        <w:pStyle w:val="ab"/>
        <w:tabs>
          <w:tab w:val="left" w:pos="567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</w:r>
      <w:r w:rsidRPr="00183C16">
        <w:rPr>
          <w:rFonts w:ascii="TH SarabunIT๙" w:hAnsi="TH SarabunIT๙" w:cs="TH SarabunIT๙"/>
          <w:sz w:val="32"/>
          <w:szCs w:val="32"/>
        </w:rPr>
        <w:t>“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เป็นหน่วยงานที่ให้การส่งเสริม สนับสนุน </w:t>
      </w:r>
      <w:r w:rsidR="00A16B0F" w:rsidRPr="00183C16">
        <w:rPr>
          <w:rFonts w:ascii="TH SarabunIT๙" w:hAnsi="TH SarabunIT๙" w:cs="TH SarabunIT๙"/>
          <w:sz w:val="32"/>
          <w:szCs w:val="32"/>
          <w:cs/>
        </w:rPr>
        <w:t>ในการสร้างคนดี สร้างสังคมดี สร้างมูลค่าทางเศรษฐกิจ เพื่อเป็นรากฐานในการพัฒนาประเทศด้วยมิติทาง</w:t>
      </w:r>
      <w:r w:rsidRPr="00183C16">
        <w:rPr>
          <w:rFonts w:ascii="TH SarabunIT๙" w:hAnsi="TH SarabunIT๙" w:cs="TH SarabunIT๙"/>
          <w:sz w:val="32"/>
          <w:szCs w:val="32"/>
          <w:cs/>
        </w:rPr>
        <w:t>วัฒนธรรม</w:t>
      </w:r>
      <w:r w:rsidR="00A16B0F" w:rsidRPr="00183C16">
        <w:rPr>
          <w:rFonts w:ascii="TH SarabunIT๙" w:hAnsi="TH SarabunIT๙" w:cs="TH SarabunIT๙"/>
          <w:sz w:val="32"/>
          <w:szCs w:val="32"/>
          <w:cs/>
        </w:rPr>
        <w:t>”</w:t>
      </w:r>
    </w:p>
    <w:p w14:paraId="24738291" w14:textId="77777777" w:rsidR="005A5357" w:rsidRPr="00183C16" w:rsidRDefault="005A5357" w:rsidP="00C87A81">
      <w:pPr>
        <w:pStyle w:val="ab"/>
        <w:tabs>
          <w:tab w:val="left" w:pos="567"/>
        </w:tabs>
        <w:spacing w:before="120" w:after="0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183C16">
        <w:rPr>
          <w:rFonts w:ascii="TH SarabunIT๙" w:hAnsi="TH SarabunIT๙" w:cs="TH SarabunIT๙"/>
          <w:b/>
          <w:bCs/>
          <w:sz w:val="32"/>
          <w:szCs w:val="32"/>
          <w:cs/>
        </w:rPr>
        <w:tab/>
        <w:t>พันธกิจ</w:t>
      </w:r>
    </w:p>
    <w:p w14:paraId="7E64C8E4" w14:textId="08E94539" w:rsidR="005A5357" w:rsidRPr="00183C16" w:rsidRDefault="005A5357" w:rsidP="00C87A81">
      <w:pPr>
        <w:pStyle w:val="ab"/>
        <w:tabs>
          <w:tab w:val="left" w:pos="567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  <w:t>๑</w:t>
      </w:r>
      <w:r w:rsidR="00C87A81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ทำนุบำรุงศาสนา ศิลปะและวัฒนธรรมชาติ และสนองงานสำคัญของสถาบันชาติ ศาสนา พระมหากษัตริย์ ให้มีการสืบทอดและพัฒนาอย่างยั่งยืน</w:t>
      </w:r>
      <w:r w:rsidRPr="00183C16">
        <w:rPr>
          <w:rFonts w:ascii="TH SarabunIT๙" w:hAnsi="TH SarabunIT๙" w:cs="TH SarabunIT๙"/>
          <w:sz w:val="32"/>
          <w:szCs w:val="32"/>
        </w:rPr>
        <w:t xml:space="preserve">  </w:t>
      </w:r>
    </w:p>
    <w:p w14:paraId="7B7BD952" w14:textId="4B230F3A" w:rsidR="005A5357" w:rsidRPr="00183C16" w:rsidRDefault="005A5357" w:rsidP="00C87A81">
      <w:pPr>
        <w:pStyle w:val="ab"/>
        <w:tabs>
          <w:tab w:val="left" w:pos="567"/>
        </w:tabs>
        <w:spacing w:after="0"/>
        <w:rPr>
          <w:rFonts w:ascii="TH SarabunIT๙" w:hAnsi="TH SarabunIT๙" w:cs="TH SarabunIT๙"/>
          <w:spacing w:val="-12"/>
          <w:sz w:val="32"/>
          <w:szCs w:val="32"/>
        </w:rPr>
      </w:pPr>
      <w:r w:rsidRPr="00183C16">
        <w:rPr>
          <w:rFonts w:ascii="TH SarabunIT๙" w:hAnsi="TH SarabunIT๙" w:cs="TH SarabunIT๙"/>
          <w:spacing w:val="-12"/>
          <w:sz w:val="32"/>
          <w:szCs w:val="32"/>
          <w:cs/>
        </w:rPr>
        <w:tab/>
        <w:t>๒</w:t>
      </w:r>
      <w:r w:rsidR="00C87A81">
        <w:rPr>
          <w:rFonts w:ascii="TH SarabunIT๙" w:hAnsi="TH SarabunIT๙" w:cs="TH SarabunIT๙" w:hint="cs"/>
          <w:spacing w:val="-12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pacing w:val="-12"/>
          <w:sz w:val="32"/>
          <w:szCs w:val="32"/>
          <w:cs/>
        </w:rPr>
        <w:t xml:space="preserve"> บูรณาการศาสนา  ศิลปะ วัฒนธรรมและภูมิปัญญาท้องถิ่นสู่ประชาชน และชุมชน</w:t>
      </w:r>
      <w:r w:rsidR="00A16B0F" w:rsidRPr="00183C16">
        <w:rPr>
          <w:rFonts w:ascii="TH SarabunIT๙" w:hAnsi="TH SarabunIT๙" w:cs="TH SarabunIT๙"/>
          <w:spacing w:val="-12"/>
          <w:sz w:val="32"/>
          <w:szCs w:val="32"/>
          <w:cs/>
        </w:rPr>
        <w:t xml:space="preserve"> ในการสร้างคนดี สังคมดี</w:t>
      </w:r>
    </w:p>
    <w:p w14:paraId="594D20CA" w14:textId="39548012" w:rsidR="005A5357" w:rsidRPr="00183C16" w:rsidRDefault="005A5357" w:rsidP="00C87A81">
      <w:pPr>
        <w:pStyle w:val="ab"/>
        <w:tabs>
          <w:tab w:val="left" w:pos="567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  <w:t>๓</w:t>
      </w:r>
      <w:r w:rsidR="00C87A81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พัฒนาเศรษฐกิจ และสังคม ทั้งในระดับชุมชน ท้องถิ่น ชาติ และนานาชาติ ด้วยมิติทางวัฒนธรรม</w:t>
      </w:r>
    </w:p>
    <w:p w14:paraId="7EEFC4EA" w14:textId="24AC738D" w:rsidR="005A5357" w:rsidRPr="00183C16" w:rsidRDefault="005A5357" w:rsidP="00C87A81">
      <w:pPr>
        <w:pStyle w:val="ab"/>
        <w:tabs>
          <w:tab w:val="left" w:pos="567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  <w:t>๔</w:t>
      </w:r>
      <w:r w:rsidR="00C87A81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บูรณาการความร่วมมือในการบริหารจัดการองค์ความรู้ และมรดกศิลปวัฒนธรรมให้เกิดประโยชน์แก่สังคมไทยและสังคมโลก</w:t>
      </w:r>
    </w:p>
    <w:p w14:paraId="05AD3579" w14:textId="77777777" w:rsidR="005A5357" w:rsidRPr="00183C16" w:rsidRDefault="005A5357" w:rsidP="00C87A81">
      <w:pPr>
        <w:pStyle w:val="ab"/>
        <w:tabs>
          <w:tab w:val="left" w:pos="567"/>
        </w:tabs>
        <w:spacing w:before="120"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</w:rPr>
        <w:tab/>
      </w:r>
      <w:r w:rsidRPr="00183C16">
        <w:rPr>
          <w:rFonts w:ascii="TH SarabunIT๙" w:hAnsi="TH SarabunIT๙" w:cs="TH SarabunIT๙"/>
          <w:b/>
          <w:bCs/>
          <w:sz w:val="32"/>
          <w:szCs w:val="32"/>
          <w:cs/>
        </w:rPr>
        <w:t>ยุทธศาสตร์</w:t>
      </w:r>
    </w:p>
    <w:p w14:paraId="60E90EDD" w14:textId="665666C4" w:rsidR="005A5357" w:rsidRPr="00183C16" w:rsidRDefault="005A5357" w:rsidP="00C87A81">
      <w:pPr>
        <w:pStyle w:val="ab"/>
        <w:tabs>
          <w:tab w:val="left" w:pos="567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  <w:t>๑</w:t>
      </w:r>
      <w:r w:rsidR="00C87A81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A16B0F" w:rsidRPr="00183C16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>เสริมสร้างความตระหนักต่อสถาบันหลักของชาติ</w:t>
      </w:r>
      <w:r w:rsidR="00CF44A7" w:rsidRPr="00183C16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 xml:space="preserve"> รักษาวัฒนธรรม</w:t>
      </w:r>
      <w:r w:rsidRPr="00183C16">
        <w:rPr>
          <w:rFonts w:ascii="TH SarabunIT๙" w:hAnsi="TH SarabunIT๙" w:cs="TH SarabunIT๙"/>
          <w:sz w:val="32"/>
          <w:szCs w:val="32"/>
          <w:cs/>
        </w:rPr>
        <w:t>และความหลากหลายของวัฒนธรรมท้องถิ่นให้คงอยู่อย่างมั่นคง</w:t>
      </w:r>
    </w:p>
    <w:p w14:paraId="67EC1F0E" w14:textId="7C69725F" w:rsidR="005A5357" w:rsidRPr="00183C16" w:rsidRDefault="005A5357" w:rsidP="00C87A81">
      <w:pPr>
        <w:pStyle w:val="ab"/>
        <w:tabs>
          <w:tab w:val="left" w:pos="567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  <w:t>๒</w:t>
      </w:r>
      <w:r w:rsidR="00C87A81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A16B0F" w:rsidRPr="00183C16">
        <w:rPr>
          <w:rFonts w:ascii="TH SarabunIT๙" w:hAnsi="TH SarabunIT๙" w:cs="TH SarabunIT๙"/>
          <w:sz w:val="32"/>
          <w:szCs w:val="32"/>
          <w:cs/>
        </w:rPr>
        <w:t>เสริม</w:t>
      </w:r>
      <w:r w:rsidR="00A16B0F" w:rsidRPr="00183C16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 xml:space="preserve">สร้างคุณธรรม จริยธรรม ค่านิยม ความเป็นไทย </w:t>
      </w:r>
      <w:r w:rsidR="00A16B0F" w:rsidRPr="00183C16">
        <w:rPr>
          <w:rFonts w:ascii="TH SarabunIT๙" w:hAnsi="TH SarabunIT๙" w:cs="TH SarabunIT๙"/>
          <w:color w:val="4E4E4E"/>
          <w:sz w:val="32"/>
          <w:szCs w:val="32"/>
          <w:shd w:val="clear" w:color="auto" w:fill="FFFFFF"/>
          <w:cs/>
        </w:rPr>
        <w:t>และ</w:t>
      </w:r>
      <w:r w:rsidRPr="00183C16">
        <w:rPr>
          <w:rFonts w:ascii="TH SarabunIT๙" w:hAnsi="TH SarabunIT๙" w:cs="TH SarabunIT๙"/>
          <w:sz w:val="32"/>
          <w:szCs w:val="32"/>
          <w:cs/>
        </w:rPr>
        <w:t>จิตสำนึกรักท้องถิ่น</w:t>
      </w:r>
      <w:r w:rsidR="00A16B0F" w:rsidRPr="00183C16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14:paraId="68705611" w14:textId="11C4B071" w:rsidR="005A5357" w:rsidRPr="00183C16" w:rsidRDefault="005A5357" w:rsidP="00C87A81">
      <w:pPr>
        <w:pStyle w:val="ab"/>
        <w:tabs>
          <w:tab w:val="left" w:pos="567"/>
        </w:tabs>
        <w:spacing w:after="0"/>
        <w:rPr>
          <w:rFonts w:ascii="TH SarabunIT๙" w:hAnsi="TH SarabunIT๙" w:cs="TH SarabunIT๙"/>
          <w:sz w:val="32"/>
          <w:szCs w:val="32"/>
        </w:rPr>
      </w:pPr>
      <w:r w:rsidRPr="00183C16">
        <w:rPr>
          <w:rFonts w:ascii="TH SarabunIT๙" w:hAnsi="TH SarabunIT๙" w:cs="TH SarabunIT๙"/>
          <w:sz w:val="32"/>
          <w:szCs w:val="32"/>
          <w:cs/>
        </w:rPr>
        <w:tab/>
        <w:t>๓</w:t>
      </w:r>
      <w:r w:rsidR="00C87A81">
        <w:rPr>
          <w:rFonts w:ascii="TH SarabunIT๙" w:hAnsi="TH SarabunIT๙" w:cs="TH SarabunIT๙" w:hint="cs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z w:val="32"/>
          <w:szCs w:val="32"/>
          <w:cs/>
        </w:rPr>
        <w:t xml:space="preserve"> นำทุนทางวัฒนธรรม และภูมิปัญญาของท้องถิ่นมาสร้างคุณค่าทางสังคมและเพิ่มมูลค่าทางเศรษฐกิจ</w:t>
      </w:r>
    </w:p>
    <w:p w14:paraId="38A2BF4A" w14:textId="55BF0629" w:rsidR="005A5357" w:rsidRPr="00183C16" w:rsidRDefault="005A5357" w:rsidP="00C87A81">
      <w:pPr>
        <w:pStyle w:val="ab"/>
        <w:tabs>
          <w:tab w:val="left" w:pos="567"/>
        </w:tabs>
        <w:spacing w:after="0"/>
        <w:rPr>
          <w:rFonts w:ascii="TH SarabunIT๙" w:hAnsi="TH SarabunIT๙" w:cs="TH SarabunIT๙"/>
          <w:spacing w:val="-4"/>
          <w:sz w:val="32"/>
          <w:szCs w:val="32"/>
        </w:rPr>
      </w:pPr>
      <w:r w:rsidRPr="00183C16">
        <w:rPr>
          <w:rFonts w:ascii="TH SarabunIT๙" w:hAnsi="TH SarabunIT๙" w:cs="TH SarabunIT๙"/>
          <w:spacing w:val="-4"/>
          <w:sz w:val="32"/>
          <w:szCs w:val="32"/>
          <w:cs/>
        </w:rPr>
        <w:tab/>
        <w:t>๔</w:t>
      </w:r>
      <w:r w:rsidR="00C87A81">
        <w:rPr>
          <w:rFonts w:ascii="TH SarabunIT๙" w:hAnsi="TH SarabunIT๙" w:cs="TH SarabunIT๙" w:hint="cs"/>
          <w:spacing w:val="-4"/>
          <w:sz w:val="32"/>
          <w:szCs w:val="32"/>
          <w:cs/>
        </w:rPr>
        <w:t>)</w:t>
      </w:r>
      <w:r w:rsidRPr="00183C16">
        <w:rPr>
          <w:rFonts w:ascii="TH SarabunIT๙" w:hAnsi="TH SarabunIT๙" w:cs="TH SarabunIT๙"/>
          <w:spacing w:val="-4"/>
          <w:sz w:val="32"/>
          <w:szCs w:val="32"/>
          <w:cs/>
        </w:rPr>
        <w:t xml:space="preserve"> </w:t>
      </w:r>
      <w:r w:rsidRPr="00183C16">
        <w:rPr>
          <w:rFonts w:ascii="TH SarabunIT๙" w:hAnsi="TH SarabunIT๙" w:cs="TH SarabunIT๙"/>
          <w:spacing w:val="-12"/>
          <w:sz w:val="32"/>
          <w:szCs w:val="32"/>
          <w:cs/>
        </w:rPr>
        <w:t>บริหารจัดการองค์ความรู้ ด้านศาสนา ศิลปะและวัฒนธรรมของท้องถิ่นให้มีการพัฒนาอย่างยั่งยืน</w:t>
      </w:r>
    </w:p>
    <w:p w14:paraId="5691500D" w14:textId="77777777" w:rsidR="005A5357" w:rsidRPr="00183C16" w:rsidRDefault="005A5357" w:rsidP="00C87A81">
      <w:pPr>
        <w:pStyle w:val="ab"/>
        <w:tabs>
          <w:tab w:val="left" w:pos="567"/>
        </w:tabs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sectPr w:rsidR="005A5357" w:rsidRPr="00183C16" w:rsidSect="00EB32D9">
      <w:headerReference w:type="default" r:id="rId24"/>
      <w:footerReference w:type="even" r:id="rId25"/>
      <w:pgSz w:w="11907" w:h="16840" w:code="9"/>
      <w:pgMar w:top="1418" w:right="1134" w:bottom="1134" w:left="1701" w:header="709" w:footer="284" w:gutter="0"/>
      <w:pgNumType w:fmt="thaiNumbers" w:start="1"/>
      <w:cols w:space="584"/>
      <w:titlePg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036E2BF" w14:textId="77777777" w:rsidR="00BE7620" w:rsidRDefault="00BE7620">
      <w:r>
        <w:separator/>
      </w:r>
    </w:p>
  </w:endnote>
  <w:endnote w:type="continuationSeparator" w:id="0">
    <w:p w14:paraId="2C75E79E" w14:textId="77777777" w:rsidR="00BE7620" w:rsidRDefault="00BE76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D6CDDCD" w14:textId="77777777" w:rsidR="00CC531C" w:rsidRDefault="00CC531C" w:rsidP="008E64B3">
    <w:pPr>
      <w:pStyle w:val="a6"/>
      <w:framePr w:wrap="around" w:vAnchor="text" w:hAnchor="margin" w:xAlign="right" w:y="1"/>
      <w:rPr>
        <w:rStyle w:val="ad"/>
      </w:rPr>
    </w:pPr>
    <w:r>
      <w:rPr>
        <w:rStyle w:val="ad"/>
        <w:cs/>
      </w:rPr>
      <w:fldChar w:fldCharType="begin"/>
    </w:r>
    <w:r>
      <w:rPr>
        <w:rStyle w:val="ad"/>
      </w:rPr>
      <w:instrText xml:space="preserve">PAGE  </w:instrText>
    </w:r>
    <w:r>
      <w:rPr>
        <w:rStyle w:val="ad"/>
        <w:cs/>
      </w:rPr>
      <w:fldChar w:fldCharType="end"/>
    </w:r>
  </w:p>
  <w:p w14:paraId="1485DC24" w14:textId="77777777" w:rsidR="00CC531C" w:rsidRDefault="00CC531C" w:rsidP="00D2438C">
    <w:pPr>
      <w:pStyle w:val="a6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118E511" w14:textId="77777777" w:rsidR="00BE7620" w:rsidRDefault="00BE7620">
      <w:r>
        <w:separator/>
      </w:r>
    </w:p>
  </w:footnote>
  <w:footnote w:type="continuationSeparator" w:id="0">
    <w:p w14:paraId="43BC2B4D" w14:textId="77777777" w:rsidR="00BE7620" w:rsidRDefault="00BE762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D327ED4" w14:textId="77777777" w:rsidR="00CC531C" w:rsidRDefault="00CC531C" w:rsidP="00EB32D9">
    <w:pPr>
      <w:pStyle w:val="a4"/>
      <w:jc w:val="center"/>
      <w:rPr>
        <w:rFonts w:ascii="TH SarabunPSK" w:hAnsi="TH SarabunPSK" w:cs="TH SarabunPSK"/>
        <w:color w:val="595959"/>
        <w:szCs w:val="32"/>
      </w:rPr>
    </w:pPr>
    <w:r w:rsidRPr="00EB32D9">
      <w:rPr>
        <w:rFonts w:ascii="TH SarabunPSK" w:hAnsi="TH SarabunPSK" w:cs="TH SarabunPSK"/>
        <w:color w:val="595959"/>
        <w:szCs w:val="32"/>
      </w:rPr>
      <w:fldChar w:fldCharType="begin"/>
    </w:r>
    <w:r w:rsidRPr="00EB32D9">
      <w:rPr>
        <w:rFonts w:ascii="TH SarabunPSK" w:hAnsi="TH SarabunPSK" w:cs="TH SarabunPSK"/>
        <w:color w:val="595959"/>
        <w:szCs w:val="32"/>
      </w:rPr>
      <w:instrText>PAGE   \* MERGEFORMAT</w:instrText>
    </w:r>
    <w:r w:rsidRPr="00EB32D9">
      <w:rPr>
        <w:rFonts w:ascii="TH SarabunPSK" w:hAnsi="TH SarabunPSK" w:cs="TH SarabunPSK"/>
        <w:color w:val="595959"/>
        <w:szCs w:val="32"/>
      </w:rPr>
      <w:fldChar w:fldCharType="separate"/>
    </w:r>
    <w:r w:rsidRPr="00EB32D9">
      <w:rPr>
        <w:rFonts w:ascii="TH SarabunPSK" w:hAnsi="TH SarabunPSK" w:cs="TH SarabunPSK"/>
        <w:noProof/>
        <w:color w:val="595959"/>
        <w:szCs w:val="32"/>
        <w:cs/>
        <w:lang w:val="th-TH"/>
      </w:rPr>
      <w:t>๒๓</w:t>
    </w:r>
    <w:r w:rsidRPr="00EB32D9">
      <w:rPr>
        <w:rFonts w:ascii="TH SarabunPSK" w:hAnsi="TH SarabunPSK" w:cs="TH SarabunPSK"/>
        <w:color w:val="595959"/>
        <w:szCs w:val="32"/>
      </w:rPr>
      <w:fldChar w:fldCharType="end"/>
    </w:r>
  </w:p>
  <w:p w14:paraId="253876B1" w14:textId="77777777" w:rsidR="00CC531C" w:rsidRPr="00EB32D9" w:rsidRDefault="00CC531C" w:rsidP="00EB32D9">
    <w:pPr>
      <w:pStyle w:val="a4"/>
      <w:jc w:val="center"/>
      <w:rPr>
        <w:rFonts w:ascii="TH SarabunPSK" w:hAnsi="TH SarabunPSK" w:cs="TH SarabunPSK"/>
        <w:color w:val="595959"/>
        <w:szCs w:val="3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9"/>
    <w:multiLevelType w:val="singleLevel"/>
    <w:tmpl w:val="852A040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Times New Roman" w:hAnsi="Symbol" w:hint="default"/>
      </w:rPr>
    </w:lvl>
  </w:abstractNum>
  <w:abstractNum w:abstractNumId="1" w15:restartNumberingAfterBreak="0">
    <w:nsid w:val="02F93C2C"/>
    <w:multiLevelType w:val="hybridMultilevel"/>
    <w:tmpl w:val="2572CE32"/>
    <w:lvl w:ilvl="0" w:tplc="F36C211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39B74B0"/>
    <w:multiLevelType w:val="singleLevel"/>
    <w:tmpl w:val="041E000B"/>
    <w:lvl w:ilvl="0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Times New Roman" w:hAnsi="Wingdings" w:hint="default"/>
      </w:rPr>
    </w:lvl>
  </w:abstractNum>
  <w:abstractNum w:abstractNumId="3" w15:restartNumberingAfterBreak="0">
    <w:nsid w:val="0AA624D5"/>
    <w:multiLevelType w:val="singleLevel"/>
    <w:tmpl w:val="041E000B"/>
    <w:lvl w:ilvl="0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Times New Roman" w:hAnsi="Wingdings" w:hint="default"/>
      </w:rPr>
    </w:lvl>
  </w:abstractNum>
  <w:abstractNum w:abstractNumId="4" w15:restartNumberingAfterBreak="0">
    <w:nsid w:val="11121EAE"/>
    <w:multiLevelType w:val="singleLevel"/>
    <w:tmpl w:val="6EC4B66A"/>
    <w:lvl w:ilvl="0">
      <w:start w:val="1"/>
      <w:numFmt w:val="bullet"/>
      <w:lvlText w:val="-"/>
      <w:lvlJc w:val="left"/>
      <w:pPr>
        <w:tabs>
          <w:tab w:val="num" w:pos="660"/>
        </w:tabs>
        <w:ind w:left="660" w:hanging="360"/>
      </w:pPr>
      <w:rPr>
        <w:rFonts w:hint="default"/>
      </w:rPr>
    </w:lvl>
  </w:abstractNum>
  <w:abstractNum w:abstractNumId="5" w15:restartNumberingAfterBreak="0">
    <w:nsid w:val="117B57A3"/>
    <w:multiLevelType w:val="hybridMultilevel"/>
    <w:tmpl w:val="F3D01824"/>
    <w:lvl w:ilvl="0" w:tplc="E90AE774">
      <w:start w:val="1"/>
      <w:numFmt w:val="thaiNumbers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6" w15:restartNumberingAfterBreak="0">
    <w:nsid w:val="123D5C2F"/>
    <w:multiLevelType w:val="hybridMultilevel"/>
    <w:tmpl w:val="8A405FAC"/>
    <w:lvl w:ilvl="0" w:tplc="6CFEC7E0">
      <w:start w:val="1"/>
      <w:numFmt w:val="decimal"/>
      <w:lvlText w:val="%1)"/>
      <w:lvlJc w:val="left"/>
      <w:pPr>
        <w:ind w:left="67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95" w:hanging="360"/>
      </w:pPr>
    </w:lvl>
    <w:lvl w:ilvl="2" w:tplc="0409001B" w:tentative="1">
      <w:start w:val="1"/>
      <w:numFmt w:val="lowerRoman"/>
      <w:lvlText w:val="%3."/>
      <w:lvlJc w:val="right"/>
      <w:pPr>
        <w:ind w:left="2115" w:hanging="180"/>
      </w:pPr>
    </w:lvl>
    <w:lvl w:ilvl="3" w:tplc="0409000F" w:tentative="1">
      <w:start w:val="1"/>
      <w:numFmt w:val="decimal"/>
      <w:lvlText w:val="%4."/>
      <w:lvlJc w:val="left"/>
      <w:pPr>
        <w:ind w:left="2835" w:hanging="360"/>
      </w:pPr>
    </w:lvl>
    <w:lvl w:ilvl="4" w:tplc="04090019" w:tentative="1">
      <w:start w:val="1"/>
      <w:numFmt w:val="lowerLetter"/>
      <w:lvlText w:val="%5."/>
      <w:lvlJc w:val="left"/>
      <w:pPr>
        <w:ind w:left="3555" w:hanging="360"/>
      </w:pPr>
    </w:lvl>
    <w:lvl w:ilvl="5" w:tplc="0409001B" w:tentative="1">
      <w:start w:val="1"/>
      <w:numFmt w:val="lowerRoman"/>
      <w:lvlText w:val="%6."/>
      <w:lvlJc w:val="right"/>
      <w:pPr>
        <w:ind w:left="4275" w:hanging="180"/>
      </w:pPr>
    </w:lvl>
    <w:lvl w:ilvl="6" w:tplc="0409000F" w:tentative="1">
      <w:start w:val="1"/>
      <w:numFmt w:val="decimal"/>
      <w:lvlText w:val="%7."/>
      <w:lvlJc w:val="left"/>
      <w:pPr>
        <w:ind w:left="4995" w:hanging="360"/>
      </w:pPr>
    </w:lvl>
    <w:lvl w:ilvl="7" w:tplc="04090019" w:tentative="1">
      <w:start w:val="1"/>
      <w:numFmt w:val="lowerLetter"/>
      <w:lvlText w:val="%8."/>
      <w:lvlJc w:val="left"/>
      <w:pPr>
        <w:ind w:left="5715" w:hanging="360"/>
      </w:pPr>
    </w:lvl>
    <w:lvl w:ilvl="8" w:tplc="0409001B" w:tentative="1">
      <w:start w:val="1"/>
      <w:numFmt w:val="lowerRoman"/>
      <w:lvlText w:val="%9."/>
      <w:lvlJc w:val="right"/>
      <w:pPr>
        <w:ind w:left="6435" w:hanging="180"/>
      </w:pPr>
    </w:lvl>
  </w:abstractNum>
  <w:abstractNum w:abstractNumId="7" w15:restartNumberingAfterBreak="0">
    <w:nsid w:val="17F54F4C"/>
    <w:multiLevelType w:val="hybridMultilevel"/>
    <w:tmpl w:val="FBE64E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825DA5"/>
    <w:multiLevelType w:val="singleLevel"/>
    <w:tmpl w:val="66680DA2"/>
    <w:lvl w:ilvl="0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Times New Roman" w:hAnsi="Wingdings" w:hint="default"/>
        <w:lang w:bidi="th-TH"/>
      </w:rPr>
    </w:lvl>
  </w:abstractNum>
  <w:abstractNum w:abstractNumId="9" w15:restartNumberingAfterBreak="0">
    <w:nsid w:val="18D844AD"/>
    <w:multiLevelType w:val="hybridMultilevel"/>
    <w:tmpl w:val="BF304558"/>
    <w:lvl w:ilvl="0" w:tplc="9C6C6CB6">
      <w:start w:val="1"/>
      <w:numFmt w:val="thaiNumbers"/>
      <w:lvlText w:val="%1."/>
      <w:lvlJc w:val="left"/>
      <w:pPr>
        <w:tabs>
          <w:tab w:val="num" w:pos="6696"/>
        </w:tabs>
        <w:ind w:left="5976" w:hanging="5832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19CD0634"/>
    <w:multiLevelType w:val="singleLevel"/>
    <w:tmpl w:val="506A7C1E"/>
    <w:lvl w:ilvl="0">
      <w:start w:val="7"/>
      <w:numFmt w:val="bullet"/>
      <w:lvlText w:val="-"/>
      <w:lvlJc w:val="left"/>
      <w:pPr>
        <w:tabs>
          <w:tab w:val="num" w:pos="2520"/>
        </w:tabs>
        <w:ind w:left="2520" w:hanging="360"/>
      </w:pPr>
      <w:rPr>
        <w:rFonts w:hint="default"/>
      </w:rPr>
    </w:lvl>
  </w:abstractNum>
  <w:abstractNum w:abstractNumId="11" w15:restartNumberingAfterBreak="0">
    <w:nsid w:val="1B6229E3"/>
    <w:multiLevelType w:val="hybridMultilevel"/>
    <w:tmpl w:val="51DE205A"/>
    <w:lvl w:ilvl="0" w:tplc="0409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DC30BE8"/>
    <w:multiLevelType w:val="hybridMultilevel"/>
    <w:tmpl w:val="CB60C9E6"/>
    <w:lvl w:ilvl="0" w:tplc="751C22D0">
      <w:start w:val="3"/>
      <w:numFmt w:val="thaiNumbers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3" w15:restartNumberingAfterBreak="0">
    <w:nsid w:val="20BB64AE"/>
    <w:multiLevelType w:val="hybridMultilevel"/>
    <w:tmpl w:val="32A2DC46"/>
    <w:lvl w:ilvl="0" w:tplc="BCD836D6">
      <w:start w:val="3"/>
      <w:numFmt w:val="thaiNumbers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14" w15:restartNumberingAfterBreak="0">
    <w:nsid w:val="226533EB"/>
    <w:multiLevelType w:val="hybridMultilevel"/>
    <w:tmpl w:val="59603580"/>
    <w:lvl w:ilvl="0" w:tplc="EF3C7A0A">
      <w:start w:val="5"/>
      <w:numFmt w:val="thaiNumbers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15" w15:restartNumberingAfterBreak="0">
    <w:nsid w:val="28D241A6"/>
    <w:multiLevelType w:val="hybridMultilevel"/>
    <w:tmpl w:val="B0C89B7A"/>
    <w:lvl w:ilvl="0" w:tplc="25547E86">
      <w:start w:val="1"/>
      <w:numFmt w:val="thaiNumbers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0741F03"/>
    <w:multiLevelType w:val="singleLevel"/>
    <w:tmpl w:val="D76612E0"/>
    <w:lvl w:ilvl="0">
      <w:start w:val="30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17" w15:restartNumberingAfterBreak="0">
    <w:nsid w:val="316355A5"/>
    <w:multiLevelType w:val="singleLevel"/>
    <w:tmpl w:val="E042F304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8" w15:restartNumberingAfterBreak="0">
    <w:nsid w:val="320651A6"/>
    <w:multiLevelType w:val="singleLevel"/>
    <w:tmpl w:val="041E000B"/>
    <w:lvl w:ilvl="0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Times New Roman" w:hAnsi="Wingdings" w:hint="default"/>
      </w:rPr>
    </w:lvl>
  </w:abstractNum>
  <w:abstractNum w:abstractNumId="19" w15:restartNumberingAfterBreak="0">
    <w:nsid w:val="36EF3E8B"/>
    <w:multiLevelType w:val="hybridMultilevel"/>
    <w:tmpl w:val="26D4FCD6"/>
    <w:lvl w:ilvl="0" w:tplc="B88E954A">
      <w:start w:val="1"/>
      <w:numFmt w:val="thaiNumbers"/>
      <w:lvlText w:val="%1."/>
      <w:lvlJc w:val="left"/>
      <w:pPr>
        <w:tabs>
          <w:tab w:val="num" w:pos="0"/>
        </w:tabs>
        <w:ind w:left="720" w:hanging="60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37834B01"/>
    <w:multiLevelType w:val="hybridMultilevel"/>
    <w:tmpl w:val="2D846D18"/>
    <w:lvl w:ilvl="0" w:tplc="862A6F24">
      <w:start w:val="1"/>
      <w:numFmt w:val="decimal"/>
      <w:lvlText w:val="%1."/>
      <w:lvlJc w:val="left"/>
      <w:pPr>
        <w:ind w:left="76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85" w:hanging="360"/>
      </w:pPr>
    </w:lvl>
    <w:lvl w:ilvl="2" w:tplc="0409001B" w:tentative="1">
      <w:start w:val="1"/>
      <w:numFmt w:val="lowerRoman"/>
      <w:lvlText w:val="%3."/>
      <w:lvlJc w:val="right"/>
      <w:pPr>
        <w:ind w:left="2205" w:hanging="180"/>
      </w:pPr>
    </w:lvl>
    <w:lvl w:ilvl="3" w:tplc="0409000F" w:tentative="1">
      <w:start w:val="1"/>
      <w:numFmt w:val="decimal"/>
      <w:lvlText w:val="%4."/>
      <w:lvlJc w:val="left"/>
      <w:pPr>
        <w:ind w:left="2925" w:hanging="360"/>
      </w:pPr>
    </w:lvl>
    <w:lvl w:ilvl="4" w:tplc="04090019" w:tentative="1">
      <w:start w:val="1"/>
      <w:numFmt w:val="lowerLetter"/>
      <w:lvlText w:val="%5."/>
      <w:lvlJc w:val="left"/>
      <w:pPr>
        <w:ind w:left="3645" w:hanging="360"/>
      </w:pPr>
    </w:lvl>
    <w:lvl w:ilvl="5" w:tplc="0409001B" w:tentative="1">
      <w:start w:val="1"/>
      <w:numFmt w:val="lowerRoman"/>
      <w:lvlText w:val="%6."/>
      <w:lvlJc w:val="right"/>
      <w:pPr>
        <w:ind w:left="4365" w:hanging="180"/>
      </w:pPr>
    </w:lvl>
    <w:lvl w:ilvl="6" w:tplc="0409000F" w:tentative="1">
      <w:start w:val="1"/>
      <w:numFmt w:val="decimal"/>
      <w:lvlText w:val="%7."/>
      <w:lvlJc w:val="left"/>
      <w:pPr>
        <w:ind w:left="5085" w:hanging="360"/>
      </w:pPr>
    </w:lvl>
    <w:lvl w:ilvl="7" w:tplc="04090019" w:tentative="1">
      <w:start w:val="1"/>
      <w:numFmt w:val="lowerLetter"/>
      <w:lvlText w:val="%8."/>
      <w:lvlJc w:val="left"/>
      <w:pPr>
        <w:ind w:left="5805" w:hanging="360"/>
      </w:pPr>
    </w:lvl>
    <w:lvl w:ilvl="8" w:tplc="040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21" w15:restartNumberingAfterBreak="0">
    <w:nsid w:val="378A6DF3"/>
    <w:multiLevelType w:val="singleLevel"/>
    <w:tmpl w:val="AE4646BE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2" w15:restartNumberingAfterBreak="0">
    <w:nsid w:val="3C107375"/>
    <w:multiLevelType w:val="hybridMultilevel"/>
    <w:tmpl w:val="C060CBA2"/>
    <w:lvl w:ilvl="0" w:tplc="BD7A7382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3CF829EF"/>
    <w:multiLevelType w:val="hybridMultilevel"/>
    <w:tmpl w:val="D28A6F5C"/>
    <w:lvl w:ilvl="0" w:tplc="0409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3F0978E5"/>
    <w:multiLevelType w:val="hybridMultilevel"/>
    <w:tmpl w:val="A72272B4"/>
    <w:lvl w:ilvl="0" w:tplc="D5968E54">
      <w:start w:val="3"/>
      <w:numFmt w:val="thaiNumbers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5" w15:restartNumberingAfterBreak="0">
    <w:nsid w:val="40DD19CB"/>
    <w:multiLevelType w:val="hybridMultilevel"/>
    <w:tmpl w:val="FEB8812E"/>
    <w:lvl w:ilvl="0" w:tplc="2136907A">
      <w:start w:val="1"/>
      <w:numFmt w:val="thaiNumbers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6" w15:restartNumberingAfterBreak="0">
    <w:nsid w:val="41C677E4"/>
    <w:multiLevelType w:val="multilevel"/>
    <w:tmpl w:val="32A2DC46"/>
    <w:lvl w:ilvl="0">
      <w:start w:val="3"/>
      <w:numFmt w:val="thaiNumbers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27" w15:restartNumberingAfterBreak="0">
    <w:nsid w:val="42E20BC9"/>
    <w:multiLevelType w:val="singleLevel"/>
    <w:tmpl w:val="B7D612E6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8" w15:restartNumberingAfterBreak="0">
    <w:nsid w:val="446778A7"/>
    <w:multiLevelType w:val="hybridMultilevel"/>
    <w:tmpl w:val="C506FA5E"/>
    <w:lvl w:ilvl="0" w:tplc="66A2DEB8">
      <w:start w:val="1"/>
      <w:numFmt w:val="thaiNumbers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9" w15:restartNumberingAfterBreak="0">
    <w:nsid w:val="4E542996"/>
    <w:multiLevelType w:val="singleLevel"/>
    <w:tmpl w:val="36F48FEC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0" w15:restartNumberingAfterBreak="0">
    <w:nsid w:val="4E543176"/>
    <w:multiLevelType w:val="singleLevel"/>
    <w:tmpl w:val="8BD00CB4"/>
    <w:lvl w:ilvl="0">
      <w:start w:val="30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31" w15:restartNumberingAfterBreak="0">
    <w:nsid w:val="535E7303"/>
    <w:multiLevelType w:val="singleLevel"/>
    <w:tmpl w:val="008E9F74"/>
    <w:lvl w:ilvl="0">
      <w:numFmt w:val="bullet"/>
      <w:lvlText w:val="-"/>
      <w:lvlJc w:val="left"/>
      <w:pPr>
        <w:tabs>
          <w:tab w:val="num" w:pos="2055"/>
        </w:tabs>
        <w:ind w:left="2055" w:hanging="360"/>
      </w:pPr>
      <w:rPr>
        <w:rFonts w:hint="default"/>
      </w:rPr>
    </w:lvl>
  </w:abstractNum>
  <w:abstractNum w:abstractNumId="32" w15:restartNumberingAfterBreak="0">
    <w:nsid w:val="53651C32"/>
    <w:multiLevelType w:val="hybridMultilevel"/>
    <w:tmpl w:val="898419A2"/>
    <w:lvl w:ilvl="0" w:tplc="89EEEAE8">
      <w:start w:val="1"/>
      <w:numFmt w:val="thaiNumbers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3" w15:restartNumberingAfterBreak="0">
    <w:nsid w:val="58C54E29"/>
    <w:multiLevelType w:val="hybridMultilevel"/>
    <w:tmpl w:val="5C4059CC"/>
    <w:lvl w:ilvl="0" w:tplc="3B0CAA78">
      <w:start w:val="2"/>
      <w:numFmt w:val="thaiNumbers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4" w15:restartNumberingAfterBreak="0">
    <w:nsid w:val="60D357E6"/>
    <w:multiLevelType w:val="hybridMultilevel"/>
    <w:tmpl w:val="94761016"/>
    <w:lvl w:ilvl="0" w:tplc="291A472A">
      <w:start w:val="1"/>
      <w:numFmt w:val="thaiNumbers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5" w15:restartNumberingAfterBreak="0">
    <w:nsid w:val="60F135DE"/>
    <w:multiLevelType w:val="hybridMultilevel"/>
    <w:tmpl w:val="20084C4A"/>
    <w:lvl w:ilvl="0" w:tplc="0CE065D6">
      <w:start w:val="6"/>
      <w:numFmt w:val="bullet"/>
      <w:lvlText w:val="-"/>
      <w:lvlJc w:val="left"/>
      <w:pPr>
        <w:ind w:left="585" w:hanging="360"/>
      </w:pPr>
      <w:rPr>
        <w:rFonts w:ascii="TH SarabunIT๙" w:eastAsia="Calibri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3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45" w:hanging="360"/>
      </w:pPr>
      <w:rPr>
        <w:rFonts w:ascii="Wingdings" w:hAnsi="Wingdings" w:hint="default"/>
      </w:rPr>
    </w:lvl>
  </w:abstractNum>
  <w:abstractNum w:abstractNumId="36" w15:restartNumberingAfterBreak="0">
    <w:nsid w:val="66800863"/>
    <w:multiLevelType w:val="singleLevel"/>
    <w:tmpl w:val="C93EFE3A"/>
    <w:lvl w:ilvl="0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37" w15:restartNumberingAfterBreak="0">
    <w:nsid w:val="668D7FA1"/>
    <w:multiLevelType w:val="hybridMultilevel"/>
    <w:tmpl w:val="53BE3A6A"/>
    <w:lvl w:ilvl="0" w:tplc="D8B2A278">
      <w:start w:val="1"/>
      <w:numFmt w:val="thaiNumbers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8" w15:restartNumberingAfterBreak="0">
    <w:nsid w:val="669D6C7E"/>
    <w:multiLevelType w:val="hybridMultilevel"/>
    <w:tmpl w:val="028E4ABE"/>
    <w:lvl w:ilvl="0" w:tplc="E89648D2">
      <w:start w:val="1"/>
      <w:numFmt w:val="thaiNumbers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9" w15:restartNumberingAfterBreak="0">
    <w:nsid w:val="670509B1"/>
    <w:multiLevelType w:val="hybridMultilevel"/>
    <w:tmpl w:val="F3EA114C"/>
    <w:lvl w:ilvl="0" w:tplc="70E805C6">
      <w:start w:val="1"/>
      <w:numFmt w:val="thaiNumbers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0" w15:restartNumberingAfterBreak="0">
    <w:nsid w:val="6A3B14D4"/>
    <w:multiLevelType w:val="singleLevel"/>
    <w:tmpl w:val="812E6810"/>
    <w:lvl w:ilvl="0">
      <w:numFmt w:val="bullet"/>
      <w:lvlText w:val="-"/>
      <w:lvlJc w:val="left"/>
      <w:pPr>
        <w:tabs>
          <w:tab w:val="num" w:pos="1395"/>
        </w:tabs>
        <w:ind w:left="1395" w:hanging="360"/>
      </w:pPr>
      <w:rPr>
        <w:rFonts w:hint="default"/>
      </w:rPr>
    </w:lvl>
  </w:abstractNum>
  <w:abstractNum w:abstractNumId="41" w15:restartNumberingAfterBreak="0">
    <w:nsid w:val="6ABB4ED3"/>
    <w:multiLevelType w:val="singleLevel"/>
    <w:tmpl w:val="7D443212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42" w15:restartNumberingAfterBreak="0">
    <w:nsid w:val="6B0C00E4"/>
    <w:multiLevelType w:val="singleLevel"/>
    <w:tmpl w:val="CC323CA8"/>
    <w:lvl w:ilvl="0">
      <w:start w:val="2"/>
      <w:numFmt w:val="bullet"/>
      <w:lvlText w:val="-"/>
      <w:lvlJc w:val="left"/>
      <w:pPr>
        <w:tabs>
          <w:tab w:val="num" w:pos="2115"/>
        </w:tabs>
        <w:ind w:left="2115" w:hanging="360"/>
      </w:pPr>
      <w:rPr>
        <w:rFonts w:hint="default"/>
      </w:rPr>
    </w:lvl>
  </w:abstractNum>
  <w:abstractNum w:abstractNumId="43" w15:restartNumberingAfterBreak="0">
    <w:nsid w:val="6C0A14A1"/>
    <w:multiLevelType w:val="hybridMultilevel"/>
    <w:tmpl w:val="23886822"/>
    <w:lvl w:ilvl="0" w:tplc="0409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4" w15:restartNumberingAfterBreak="0">
    <w:nsid w:val="6E7B27B2"/>
    <w:multiLevelType w:val="singleLevel"/>
    <w:tmpl w:val="041E000B"/>
    <w:lvl w:ilvl="0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Times New Roman" w:hAnsi="Wingdings" w:hint="default"/>
      </w:rPr>
    </w:lvl>
  </w:abstractNum>
  <w:abstractNum w:abstractNumId="45" w15:restartNumberingAfterBreak="0">
    <w:nsid w:val="73FB3277"/>
    <w:multiLevelType w:val="hybridMultilevel"/>
    <w:tmpl w:val="2C16BE7C"/>
    <w:lvl w:ilvl="0" w:tplc="15C8F5F4">
      <w:start w:val="1"/>
      <w:numFmt w:val="thaiNumbers"/>
      <w:lvlText w:val="%1."/>
      <w:lvlJc w:val="left"/>
      <w:pPr>
        <w:ind w:left="1080" w:hanging="360"/>
      </w:pPr>
      <w:rPr>
        <w:rFonts w:hint="default"/>
        <w:b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6" w15:restartNumberingAfterBreak="0">
    <w:nsid w:val="79197737"/>
    <w:multiLevelType w:val="hybridMultilevel"/>
    <w:tmpl w:val="95883162"/>
    <w:lvl w:ilvl="0" w:tplc="E6C234EC">
      <w:start w:val="4"/>
      <w:numFmt w:val="thaiNumbers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7" w15:restartNumberingAfterBreak="0">
    <w:nsid w:val="7B79337A"/>
    <w:multiLevelType w:val="hybridMultilevel"/>
    <w:tmpl w:val="0BECBAB2"/>
    <w:lvl w:ilvl="0" w:tplc="9D240020">
      <w:start w:val="5"/>
      <w:numFmt w:val="thaiNumbers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48" w15:restartNumberingAfterBreak="0">
    <w:nsid w:val="7BDB66BA"/>
    <w:multiLevelType w:val="hybridMultilevel"/>
    <w:tmpl w:val="FE324A2E"/>
    <w:lvl w:ilvl="0" w:tplc="594AF3A8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5"/>
  </w:num>
  <w:num w:numId="2">
    <w:abstractNumId w:val="48"/>
  </w:num>
  <w:num w:numId="3">
    <w:abstractNumId w:val="15"/>
  </w:num>
  <w:num w:numId="4">
    <w:abstractNumId w:val="0"/>
  </w:num>
  <w:num w:numId="5">
    <w:abstractNumId w:val="42"/>
  </w:num>
  <w:num w:numId="6">
    <w:abstractNumId w:val="40"/>
  </w:num>
  <w:num w:numId="7">
    <w:abstractNumId w:val="36"/>
  </w:num>
  <w:num w:numId="8">
    <w:abstractNumId w:val="10"/>
  </w:num>
  <w:num w:numId="9">
    <w:abstractNumId w:val="4"/>
  </w:num>
  <w:num w:numId="10">
    <w:abstractNumId w:val="27"/>
  </w:num>
  <w:num w:numId="11">
    <w:abstractNumId w:val="16"/>
  </w:num>
  <w:num w:numId="12">
    <w:abstractNumId w:val="30"/>
  </w:num>
  <w:num w:numId="13">
    <w:abstractNumId w:val="31"/>
  </w:num>
  <w:num w:numId="14">
    <w:abstractNumId w:val="38"/>
  </w:num>
  <w:num w:numId="15">
    <w:abstractNumId w:val="14"/>
  </w:num>
  <w:num w:numId="16">
    <w:abstractNumId w:val="8"/>
  </w:num>
  <w:num w:numId="17">
    <w:abstractNumId w:val="2"/>
  </w:num>
  <w:num w:numId="18">
    <w:abstractNumId w:val="3"/>
  </w:num>
  <w:num w:numId="19">
    <w:abstractNumId w:val="44"/>
  </w:num>
  <w:num w:numId="20">
    <w:abstractNumId w:val="18"/>
  </w:num>
  <w:num w:numId="21">
    <w:abstractNumId w:val="29"/>
  </w:num>
  <w:num w:numId="22">
    <w:abstractNumId w:val="41"/>
  </w:num>
  <w:num w:numId="23">
    <w:abstractNumId w:val="17"/>
  </w:num>
  <w:num w:numId="24">
    <w:abstractNumId w:val="21"/>
  </w:num>
  <w:num w:numId="25">
    <w:abstractNumId w:val="32"/>
  </w:num>
  <w:num w:numId="26">
    <w:abstractNumId w:val="47"/>
  </w:num>
  <w:num w:numId="27">
    <w:abstractNumId w:val="33"/>
  </w:num>
  <w:num w:numId="28">
    <w:abstractNumId w:val="24"/>
  </w:num>
  <w:num w:numId="29">
    <w:abstractNumId w:val="46"/>
  </w:num>
  <w:num w:numId="30">
    <w:abstractNumId w:val="12"/>
  </w:num>
  <w:num w:numId="31">
    <w:abstractNumId w:val="39"/>
  </w:num>
  <w:num w:numId="32">
    <w:abstractNumId w:val="43"/>
  </w:num>
  <w:num w:numId="33">
    <w:abstractNumId w:val="22"/>
  </w:num>
  <w:num w:numId="34">
    <w:abstractNumId w:val="11"/>
  </w:num>
  <w:num w:numId="35">
    <w:abstractNumId w:val="23"/>
  </w:num>
  <w:num w:numId="36">
    <w:abstractNumId w:val="13"/>
  </w:num>
  <w:num w:numId="37">
    <w:abstractNumId w:val="26"/>
  </w:num>
  <w:num w:numId="38">
    <w:abstractNumId w:val="5"/>
  </w:num>
  <w:num w:numId="39">
    <w:abstractNumId w:val="19"/>
  </w:num>
  <w:num w:numId="40">
    <w:abstractNumId w:val="9"/>
  </w:num>
  <w:num w:numId="41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35"/>
  </w:num>
  <w:num w:numId="46">
    <w:abstractNumId w:val="20"/>
  </w:num>
  <w:num w:numId="47">
    <w:abstractNumId w:val="1"/>
  </w:num>
  <w:num w:numId="48">
    <w:abstractNumId w:val="7"/>
  </w:num>
  <w:num w:numId="4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Grammatical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87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5767"/>
    <w:rsid w:val="00000300"/>
    <w:rsid w:val="00000E66"/>
    <w:rsid w:val="0000103F"/>
    <w:rsid w:val="00003382"/>
    <w:rsid w:val="00003760"/>
    <w:rsid w:val="00004DDC"/>
    <w:rsid w:val="0000596A"/>
    <w:rsid w:val="00006218"/>
    <w:rsid w:val="00006E0F"/>
    <w:rsid w:val="00010067"/>
    <w:rsid w:val="0001013B"/>
    <w:rsid w:val="000109C6"/>
    <w:rsid w:val="00012348"/>
    <w:rsid w:val="00014695"/>
    <w:rsid w:val="00014E6E"/>
    <w:rsid w:val="0001600B"/>
    <w:rsid w:val="000208F7"/>
    <w:rsid w:val="00020941"/>
    <w:rsid w:val="00020D2C"/>
    <w:rsid w:val="00020E29"/>
    <w:rsid w:val="00023489"/>
    <w:rsid w:val="00023E5F"/>
    <w:rsid w:val="000246A1"/>
    <w:rsid w:val="00025CAA"/>
    <w:rsid w:val="00026355"/>
    <w:rsid w:val="00026C52"/>
    <w:rsid w:val="000279DD"/>
    <w:rsid w:val="00027CB9"/>
    <w:rsid w:val="00027CE5"/>
    <w:rsid w:val="0003007D"/>
    <w:rsid w:val="000304A9"/>
    <w:rsid w:val="00033E41"/>
    <w:rsid w:val="00033F74"/>
    <w:rsid w:val="0003539B"/>
    <w:rsid w:val="00036CBC"/>
    <w:rsid w:val="00036D68"/>
    <w:rsid w:val="00040A31"/>
    <w:rsid w:val="00041193"/>
    <w:rsid w:val="000413FB"/>
    <w:rsid w:val="000424BC"/>
    <w:rsid w:val="0004259D"/>
    <w:rsid w:val="0004410B"/>
    <w:rsid w:val="00044153"/>
    <w:rsid w:val="00044A85"/>
    <w:rsid w:val="00045513"/>
    <w:rsid w:val="000461A7"/>
    <w:rsid w:val="0004764D"/>
    <w:rsid w:val="0005074A"/>
    <w:rsid w:val="00050C5B"/>
    <w:rsid w:val="000520FD"/>
    <w:rsid w:val="00052184"/>
    <w:rsid w:val="00053413"/>
    <w:rsid w:val="00053624"/>
    <w:rsid w:val="0005363B"/>
    <w:rsid w:val="000564AD"/>
    <w:rsid w:val="00056EDD"/>
    <w:rsid w:val="000577B1"/>
    <w:rsid w:val="00060247"/>
    <w:rsid w:val="000602A9"/>
    <w:rsid w:val="00060B57"/>
    <w:rsid w:val="00061612"/>
    <w:rsid w:val="000617EC"/>
    <w:rsid w:val="0006265F"/>
    <w:rsid w:val="00062833"/>
    <w:rsid w:val="000629D3"/>
    <w:rsid w:val="00063158"/>
    <w:rsid w:val="000631A3"/>
    <w:rsid w:val="000633CF"/>
    <w:rsid w:val="000659F0"/>
    <w:rsid w:val="0006706C"/>
    <w:rsid w:val="0006720C"/>
    <w:rsid w:val="00067E6F"/>
    <w:rsid w:val="00070434"/>
    <w:rsid w:val="000726CF"/>
    <w:rsid w:val="00072FE7"/>
    <w:rsid w:val="00073DB7"/>
    <w:rsid w:val="0007400A"/>
    <w:rsid w:val="00074D91"/>
    <w:rsid w:val="000755C0"/>
    <w:rsid w:val="0007579C"/>
    <w:rsid w:val="00076154"/>
    <w:rsid w:val="00076943"/>
    <w:rsid w:val="00077C65"/>
    <w:rsid w:val="00077CF3"/>
    <w:rsid w:val="00080329"/>
    <w:rsid w:val="00081B33"/>
    <w:rsid w:val="0008252A"/>
    <w:rsid w:val="00082B1B"/>
    <w:rsid w:val="0008417F"/>
    <w:rsid w:val="000842E1"/>
    <w:rsid w:val="0008497E"/>
    <w:rsid w:val="00084CBA"/>
    <w:rsid w:val="000863E6"/>
    <w:rsid w:val="00090AED"/>
    <w:rsid w:val="00091A36"/>
    <w:rsid w:val="00093B04"/>
    <w:rsid w:val="000945E7"/>
    <w:rsid w:val="00094CCA"/>
    <w:rsid w:val="00094F95"/>
    <w:rsid w:val="0009518F"/>
    <w:rsid w:val="00096759"/>
    <w:rsid w:val="000970FF"/>
    <w:rsid w:val="000978EF"/>
    <w:rsid w:val="00097B3A"/>
    <w:rsid w:val="00097CDE"/>
    <w:rsid w:val="000A176A"/>
    <w:rsid w:val="000A1B12"/>
    <w:rsid w:val="000A26F2"/>
    <w:rsid w:val="000A3F5A"/>
    <w:rsid w:val="000A5E00"/>
    <w:rsid w:val="000A6BEE"/>
    <w:rsid w:val="000B0557"/>
    <w:rsid w:val="000B1A13"/>
    <w:rsid w:val="000B1C12"/>
    <w:rsid w:val="000B2346"/>
    <w:rsid w:val="000B2BDE"/>
    <w:rsid w:val="000B423D"/>
    <w:rsid w:val="000B6153"/>
    <w:rsid w:val="000B7861"/>
    <w:rsid w:val="000B7B28"/>
    <w:rsid w:val="000B7B81"/>
    <w:rsid w:val="000B7F6A"/>
    <w:rsid w:val="000C0B45"/>
    <w:rsid w:val="000C2C87"/>
    <w:rsid w:val="000C34C0"/>
    <w:rsid w:val="000C4153"/>
    <w:rsid w:val="000C4454"/>
    <w:rsid w:val="000C4CD9"/>
    <w:rsid w:val="000C5469"/>
    <w:rsid w:val="000D0950"/>
    <w:rsid w:val="000D196E"/>
    <w:rsid w:val="000D1A2D"/>
    <w:rsid w:val="000D215E"/>
    <w:rsid w:val="000D301E"/>
    <w:rsid w:val="000D322C"/>
    <w:rsid w:val="000D32E4"/>
    <w:rsid w:val="000D45E8"/>
    <w:rsid w:val="000D481B"/>
    <w:rsid w:val="000D50AD"/>
    <w:rsid w:val="000D6092"/>
    <w:rsid w:val="000D71A3"/>
    <w:rsid w:val="000D7378"/>
    <w:rsid w:val="000E0192"/>
    <w:rsid w:val="000E136D"/>
    <w:rsid w:val="000E3DD3"/>
    <w:rsid w:val="000E6100"/>
    <w:rsid w:val="000E648C"/>
    <w:rsid w:val="000F0227"/>
    <w:rsid w:val="000F04F3"/>
    <w:rsid w:val="000F0AFC"/>
    <w:rsid w:val="000F14C5"/>
    <w:rsid w:val="000F2C85"/>
    <w:rsid w:val="000F361E"/>
    <w:rsid w:val="000F46B7"/>
    <w:rsid w:val="000F4D7A"/>
    <w:rsid w:val="000F68B4"/>
    <w:rsid w:val="00100AED"/>
    <w:rsid w:val="00101EDB"/>
    <w:rsid w:val="00102B02"/>
    <w:rsid w:val="00102C7A"/>
    <w:rsid w:val="00103129"/>
    <w:rsid w:val="00104141"/>
    <w:rsid w:val="001057CC"/>
    <w:rsid w:val="00105A7B"/>
    <w:rsid w:val="00105B57"/>
    <w:rsid w:val="00105BAF"/>
    <w:rsid w:val="00105DFF"/>
    <w:rsid w:val="00106307"/>
    <w:rsid w:val="001070A4"/>
    <w:rsid w:val="001070E3"/>
    <w:rsid w:val="001075EB"/>
    <w:rsid w:val="001078EC"/>
    <w:rsid w:val="0011082C"/>
    <w:rsid w:val="00110FD1"/>
    <w:rsid w:val="00111020"/>
    <w:rsid w:val="001111B2"/>
    <w:rsid w:val="00111425"/>
    <w:rsid w:val="0011407E"/>
    <w:rsid w:val="00114174"/>
    <w:rsid w:val="00115DD5"/>
    <w:rsid w:val="00116F1E"/>
    <w:rsid w:val="0011709B"/>
    <w:rsid w:val="0011753E"/>
    <w:rsid w:val="00117B90"/>
    <w:rsid w:val="00120522"/>
    <w:rsid w:val="00122A28"/>
    <w:rsid w:val="00127C04"/>
    <w:rsid w:val="001303A0"/>
    <w:rsid w:val="00130417"/>
    <w:rsid w:val="001316C5"/>
    <w:rsid w:val="001353B3"/>
    <w:rsid w:val="00136655"/>
    <w:rsid w:val="00136E43"/>
    <w:rsid w:val="001375A8"/>
    <w:rsid w:val="0014009A"/>
    <w:rsid w:val="00143568"/>
    <w:rsid w:val="00144917"/>
    <w:rsid w:val="00144F35"/>
    <w:rsid w:val="00144FB8"/>
    <w:rsid w:val="00145221"/>
    <w:rsid w:val="00145A87"/>
    <w:rsid w:val="00145F5E"/>
    <w:rsid w:val="00146B95"/>
    <w:rsid w:val="001475A6"/>
    <w:rsid w:val="001479C4"/>
    <w:rsid w:val="001513C7"/>
    <w:rsid w:val="00151F83"/>
    <w:rsid w:val="0015232A"/>
    <w:rsid w:val="00152733"/>
    <w:rsid w:val="001534E1"/>
    <w:rsid w:val="001541FA"/>
    <w:rsid w:val="00154268"/>
    <w:rsid w:val="00155704"/>
    <w:rsid w:val="00156458"/>
    <w:rsid w:val="00156DF5"/>
    <w:rsid w:val="00160055"/>
    <w:rsid w:val="00160117"/>
    <w:rsid w:val="001601B0"/>
    <w:rsid w:val="00160E9F"/>
    <w:rsid w:val="001622BA"/>
    <w:rsid w:val="001628CF"/>
    <w:rsid w:val="00162E13"/>
    <w:rsid w:val="001641E5"/>
    <w:rsid w:val="001644E4"/>
    <w:rsid w:val="00164DD5"/>
    <w:rsid w:val="00164E0D"/>
    <w:rsid w:val="001651D3"/>
    <w:rsid w:val="00165B48"/>
    <w:rsid w:val="00166B42"/>
    <w:rsid w:val="00166CF3"/>
    <w:rsid w:val="00166D6C"/>
    <w:rsid w:val="001672C8"/>
    <w:rsid w:val="00170AAC"/>
    <w:rsid w:val="00173000"/>
    <w:rsid w:val="00174BE5"/>
    <w:rsid w:val="00174CE7"/>
    <w:rsid w:val="00174D7D"/>
    <w:rsid w:val="00176712"/>
    <w:rsid w:val="00176A24"/>
    <w:rsid w:val="00180E13"/>
    <w:rsid w:val="001831C1"/>
    <w:rsid w:val="00183BE9"/>
    <w:rsid w:val="00183C16"/>
    <w:rsid w:val="001859B7"/>
    <w:rsid w:val="00185C06"/>
    <w:rsid w:val="00185F93"/>
    <w:rsid w:val="0018615D"/>
    <w:rsid w:val="00187527"/>
    <w:rsid w:val="00187B18"/>
    <w:rsid w:val="00187DD7"/>
    <w:rsid w:val="0019049F"/>
    <w:rsid w:val="001906F3"/>
    <w:rsid w:val="00190DAD"/>
    <w:rsid w:val="0019317A"/>
    <w:rsid w:val="00194637"/>
    <w:rsid w:val="001949FB"/>
    <w:rsid w:val="00196213"/>
    <w:rsid w:val="0019664F"/>
    <w:rsid w:val="00196804"/>
    <w:rsid w:val="00196BDF"/>
    <w:rsid w:val="001A02EC"/>
    <w:rsid w:val="001A165B"/>
    <w:rsid w:val="001A1FA0"/>
    <w:rsid w:val="001A48AD"/>
    <w:rsid w:val="001A4C5F"/>
    <w:rsid w:val="001A4D7F"/>
    <w:rsid w:val="001A5991"/>
    <w:rsid w:val="001A5B36"/>
    <w:rsid w:val="001A6A2F"/>
    <w:rsid w:val="001A6A9B"/>
    <w:rsid w:val="001A7329"/>
    <w:rsid w:val="001A7C07"/>
    <w:rsid w:val="001A7C34"/>
    <w:rsid w:val="001B015B"/>
    <w:rsid w:val="001B0429"/>
    <w:rsid w:val="001B1913"/>
    <w:rsid w:val="001B32B8"/>
    <w:rsid w:val="001B4DFE"/>
    <w:rsid w:val="001B53AB"/>
    <w:rsid w:val="001B587D"/>
    <w:rsid w:val="001B64AA"/>
    <w:rsid w:val="001B6956"/>
    <w:rsid w:val="001B71DA"/>
    <w:rsid w:val="001C0BD1"/>
    <w:rsid w:val="001C10AB"/>
    <w:rsid w:val="001C1924"/>
    <w:rsid w:val="001C1F79"/>
    <w:rsid w:val="001C231B"/>
    <w:rsid w:val="001C309E"/>
    <w:rsid w:val="001C311A"/>
    <w:rsid w:val="001C3915"/>
    <w:rsid w:val="001C3DB8"/>
    <w:rsid w:val="001C54C4"/>
    <w:rsid w:val="001C581E"/>
    <w:rsid w:val="001C6F7D"/>
    <w:rsid w:val="001D0C45"/>
    <w:rsid w:val="001D1117"/>
    <w:rsid w:val="001D11F1"/>
    <w:rsid w:val="001D12A5"/>
    <w:rsid w:val="001D12C2"/>
    <w:rsid w:val="001D1BC1"/>
    <w:rsid w:val="001D1DA4"/>
    <w:rsid w:val="001D1E40"/>
    <w:rsid w:val="001D36E5"/>
    <w:rsid w:val="001D36E9"/>
    <w:rsid w:val="001D555F"/>
    <w:rsid w:val="001D575B"/>
    <w:rsid w:val="001D5DB2"/>
    <w:rsid w:val="001D7ED9"/>
    <w:rsid w:val="001E06D1"/>
    <w:rsid w:val="001E2891"/>
    <w:rsid w:val="001E356E"/>
    <w:rsid w:val="001E3581"/>
    <w:rsid w:val="001E4CA2"/>
    <w:rsid w:val="001E567E"/>
    <w:rsid w:val="001E5993"/>
    <w:rsid w:val="001E7678"/>
    <w:rsid w:val="001F0996"/>
    <w:rsid w:val="001F0A40"/>
    <w:rsid w:val="001F10BC"/>
    <w:rsid w:val="001F2030"/>
    <w:rsid w:val="001F30B8"/>
    <w:rsid w:val="001F38DC"/>
    <w:rsid w:val="001F4C21"/>
    <w:rsid w:val="001F6A0F"/>
    <w:rsid w:val="001F7392"/>
    <w:rsid w:val="0020109C"/>
    <w:rsid w:val="0020254B"/>
    <w:rsid w:val="0020254E"/>
    <w:rsid w:val="00202DB1"/>
    <w:rsid w:val="00202E58"/>
    <w:rsid w:val="00202F16"/>
    <w:rsid w:val="00202F7F"/>
    <w:rsid w:val="00203AA8"/>
    <w:rsid w:val="00204121"/>
    <w:rsid w:val="0020526B"/>
    <w:rsid w:val="002060CF"/>
    <w:rsid w:val="002067DB"/>
    <w:rsid w:val="002075AB"/>
    <w:rsid w:val="00207616"/>
    <w:rsid w:val="00207F7D"/>
    <w:rsid w:val="00211450"/>
    <w:rsid w:val="002120F2"/>
    <w:rsid w:val="00212EA9"/>
    <w:rsid w:val="00213A8F"/>
    <w:rsid w:val="00214366"/>
    <w:rsid w:val="00214527"/>
    <w:rsid w:val="00214A7F"/>
    <w:rsid w:val="0021580A"/>
    <w:rsid w:val="00216D1A"/>
    <w:rsid w:val="0022185B"/>
    <w:rsid w:val="00221F8A"/>
    <w:rsid w:val="00222974"/>
    <w:rsid w:val="00223FDD"/>
    <w:rsid w:val="002258A0"/>
    <w:rsid w:val="00225D1D"/>
    <w:rsid w:val="00227C33"/>
    <w:rsid w:val="002300E8"/>
    <w:rsid w:val="00232816"/>
    <w:rsid w:val="0023348D"/>
    <w:rsid w:val="0023348F"/>
    <w:rsid w:val="00233664"/>
    <w:rsid w:val="002337A4"/>
    <w:rsid w:val="00233C93"/>
    <w:rsid w:val="00234987"/>
    <w:rsid w:val="00235286"/>
    <w:rsid w:val="00236A37"/>
    <w:rsid w:val="00236C6C"/>
    <w:rsid w:val="002377C2"/>
    <w:rsid w:val="00237F70"/>
    <w:rsid w:val="00240527"/>
    <w:rsid w:val="00241338"/>
    <w:rsid w:val="0024155D"/>
    <w:rsid w:val="002438C0"/>
    <w:rsid w:val="002441AF"/>
    <w:rsid w:val="0024429D"/>
    <w:rsid w:val="0024509A"/>
    <w:rsid w:val="0024574F"/>
    <w:rsid w:val="0024590B"/>
    <w:rsid w:val="0024715B"/>
    <w:rsid w:val="00247A11"/>
    <w:rsid w:val="00247C31"/>
    <w:rsid w:val="00250026"/>
    <w:rsid w:val="00251116"/>
    <w:rsid w:val="00251B2A"/>
    <w:rsid w:val="00252C3C"/>
    <w:rsid w:val="00252E83"/>
    <w:rsid w:val="00254A1E"/>
    <w:rsid w:val="00255272"/>
    <w:rsid w:val="0025558B"/>
    <w:rsid w:val="00257775"/>
    <w:rsid w:val="0026141B"/>
    <w:rsid w:val="0026178C"/>
    <w:rsid w:val="00261844"/>
    <w:rsid w:val="00261B73"/>
    <w:rsid w:val="00261BD6"/>
    <w:rsid w:val="002621A3"/>
    <w:rsid w:val="00263279"/>
    <w:rsid w:val="00263295"/>
    <w:rsid w:val="00264294"/>
    <w:rsid w:val="00264DAB"/>
    <w:rsid w:val="00264F08"/>
    <w:rsid w:val="00265BCE"/>
    <w:rsid w:val="0026662D"/>
    <w:rsid w:val="0027062E"/>
    <w:rsid w:val="00271F8B"/>
    <w:rsid w:val="00271F94"/>
    <w:rsid w:val="002729C8"/>
    <w:rsid w:val="00272D36"/>
    <w:rsid w:val="00272EAD"/>
    <w:rsid w:val="00274992"/>
    <w:rsid w:val="00274F51"/>
    <w:rsid w:val="0027548B"/>
    <w:rsid w:val="00275F1B"/>
    <w:rsid w:val="0027635A"/>
    <w:rsid w:val="0028120A"/>
    <w:rsid w:val="00282981"/>
    <w:rsid w:val="00283F55"/>
    <w:rsid w:val="00284D75"/>
    <w:rsid w:val="00285177"/>
    <w:rsid w:val="0028707F"/>
    <w:rsid w:val="002874DC"/>
    <w:rsid w:val="00290F83"/>
    <w:rsid w:val="002919F4"/>
    <w:rsid w:val="002921BB"/>
    <w:rsid w:val="00292288"/>
    <w:rsid w:val="00292627"/>
    <w:rsid w:val="002934D4"/>
    <w:rsid w:val="00293F13"/>
    <w:rsid w:val="00293F86"/>
    <w:rsid w:val="00294B28"/>
    <w:rsid w:val="00295491"/>
    <w:rsid w:val="00296325"/>
    <w:rsid w:val="0029670B"/>
    <w:rsid w:val="002A041A"/>
    <w:rsid w:val="002A051C"/>
    <w:rsid w:val="002A09BA"/>
    <w:rsid w:val="002A1C85"/>
    <w:rsid w:val="002A2408"/>
    <w:rsid w:val="002A3608"/>
    <w:rsid w:val="002A432B"/>
    <w:rsid w:val="002A44D9"/>
    <w:rsid w:val="002A56EA"/>
    <w:rsid w:val="002A6162"/>
    <w:rsid w:val="002A66B4"/>
    <w:rsid w:val="002B0165"/>
    <w:rsid w:val="002B0BA5"/>
    <w:rsid w:val="002B10D3"/>
    <w:rsid w:val="002B20C6"/>
    <w:rsid w:val="002B2809"/>
    <w:rsid w:val="002B47C5"/>
    <w:rsid w:val="002B4F18"/>
    <w:rsid w:val="002B5531"/>
    <w:rsid w:val="002B7E9F"/>
    <w:rsid w:val="002C1B78"/>
    <w:rsid w:val="002C1D53"/>
    <w:rsid w:val="002C2394"/>
    <w:rsid w:val="002C2DC6"/>
    <w:rsid w:val="002C3352"/>
    <w:rsid w:val="002C376F"/>
    <w:rsid w:val="002C3AEB"/>
    <w:rsid w:val="002C3D26"/>
    <w:rsid w:val="002C40B8"/>
    <w:rsid w:val="002C5815"/>
    <w:rsid w:val="002C5DF7"/>
    <w:rsid w:val="002C7771"/>
    <w:rsid w:val="002C7D76"/>
    <w:rsid w:val="002D03D2"/>
    <w:rsid w:val="002D0452"/>
    <w:rsid w:val="002D2022"/>
    <w:rsid w:val="002D29FC"/>
    <w:rsid w:val="002D2E4F"/>
    <w:rsid w:val="002D2E88"/>
    <w:rsid w:val="002D4C33"/>
    <w:rsid w:val="002D4C53"/>
    <w:rsid w:val="002D51EB"/>
    <w:rsid w:val="002D6A8D"/>
    <w:rsid w:val="002D6EC5"/>
    <w:rsid w:val="002D759B"/>
    <w:rsid w:val="002D7753"/>
    <w:rsid w:val="002E0129"/>
    <w:rsid w:val="002E092B"/>
    <w:rsid w:val="002E0ABC"/>
    <w:rsid w:val="002E1B00"/>
    <w:rsid w:val="002E1BB4"/>
    <w:rsid w:val="002E1D0E"/>
    <w:rsid w:val="002E21B0"/>
    <w:rsid w:val="002E26B2"/>
    <w:rsid w:val="002E2FC0"/>
    <w:rsid w:val="002E3153"/>
    <w:rsid w:val="002E3395"/>
    <w:rsid w:val="002E33D8"/>
    <w:rsid w:val="002E50C2"/>
    <w:rsid w:val="002E51C1"/>
    <w:rsid w:val="002E576E"/>
    <w:rsid w:val="002E65C6"/>
    <w:rsid w:val="002E67DB"/>
    <w:rsid w:val="002E7FB9"/>
    <w:rsid w:val="002F0225"/>
    <w:rsid w:val="002F036C"/>
    <w:rsid w:val="002F0CB6"/>
    <w:rsid w:val="002F1312"/>
    <w:rsid w:val="002F260D"/>
    <w:rsid w:val="002F2BD3"/>
    <w:rsid w:val="002F3235"/>
    <w:rsid w:val="002F365B"/>
    <w:rsid w:val="002F3948"/>
    <w:rsid w:val="002F489A"/>
    <w:rsid w:val="002F515E"/>
    <w:rsid w:val="002F59E5"/>
    <w:rsid w:val="002F5DF1"/>
    <w:rsid w:val="002F66FE"/>
    <w:rsid w:val="002F6924"/>
    <w:rsid w:val="002F6AA5"/>
    <w:rsid w:val="00300847"/>
    <w:rsid w:val="00301045"/>
    <w:rsid w:val="0030110E"/>
    <w:rsid w:val="00303587"/>
    <w:rsid w:val="003048BA"/>
    <w:rsid w:val="00304B55"/>
    <w:rsid w:val="00304C88"/>
    <w:rsid w:val="003064DE"/>
    <w:rsid w:val="00306D47"/>
    <w:rsid w:val="00310585"/>
    <w:rsid w:val="003110E6"/>
    <w:rsid w:val="00311BCF"/>
    <w:rsid w:val="00312ECD"/>
    <w:rsid w:val="00313DCB"/>
    <w:rsid w:val="00320BED"/>
    <w:rsid w:val="00320C16"/>
    <w:rsid w:val="00320D5D"/>
    <w:rsid w:val="003222BD"/>
    <w:rsid w:val="00322A81"/>
    <w:rsid w:val="0032385B"/>
    <w:rsid w:val="00323F96"/>
    <w:rsid w:val="003249CB"/>
    <w:rsid w:val="00324D1F"/>
    <w:rsid w:val="00324FFF"/>
    <w:rsid w:val="0032546A"/>
    <w:rsid w:val="00325E88"/>
    <w:rsid w:val="003264A1"/>
    <w:rsid w:val="0032661B"/>
    <w:rsid w:val="00326BCC"/>
    <w:rsid w:val="00326F56"/>
    <w:rsid w:val="003270E3"/>
    <w:rsid w:val="00327829"/>
    <w:rsid w:val="00330484"/>
    <w:rsid w:val="00330BC1"/>
    <w:rsid w:val="003323D0"/>
    <w:rsid w:val="00335018"/>
    <w:rsid w:val="00335B53"/>
    <w:rsid w:val="00336902"/>
    <w:rsid w:val="00336F5B"/>
    <w:rsid w:val="00337C95"/>
    <w:rsid w:val="00337D59"/>
    <w:rsid w:val="0034089E"/>
    <w:rsid w:val="00340F23"/>
    <w:rsid w:val="00341070"/>
    <w:rsid w:val="003412E2"/>
    <w:rsid w:val="00341555"/>
    <w:rsid w:val="00341A86"/>
    <w:rsid w:val="00342509"/>
    <w:rsid w:val="00342BF3"/>
    <w:rsid w:val="00342DA2"/>
    <w:rsid w:val="00343A64"/>
    <w:rsid w:val="00345384"/>
    <w:rsid w:val="00345611"/>
    <w:rsid w:val="00346C4A"/>
    <w:rsid w:val="00346D4E"/>
    <w:rsid w:val="00347908"/>
    <w:rsid w:val="003479E1"/>
    <w:rsid w:val="00352015"/>
    <w:rsid w:val="00352ED7"/>
    <w:rsid w:val="00353ACA"/>
    <w:rsid w:val="003541D2"/>
    <w:rsid w:val="00354CDE"/>
    <w:rsid w:val="003562DD"/>
    <w:rsid w:val="00356372"/>
    <w:rsid w:val="00356460"/>
    <w:rsid w:val="00356676"/>
    <w:rsid w:val="003572C9"/>
    <w:rsid w:val="00357551"/>
    <w:rsid w:val="0035791F"/>
    <w:rsid w:val="003602C7"/>
    <w:rsid w:val="00361F1D"/>
    <w:rsid w:val="0036215F"/>
    <w:rsid w:val="00362E9A"/>
    <w:rsid w:val="0036422C"/>
    <w:rsid w:val="003646FC"/>
    <w:rsid w:val="00364C79"/>
    <w:rsid w:val="003670A6"/>
    <w:rsid w:val="00371051"/>
    <w:rsid w:val="00372F63"/>
    <w:rsid w:val="003733F3"/>
    <w:rsid w:val="003735DC"/>
    <w:rsid w:val="003737F6"/>
    <w:rsid w:val="00373C7E"/>
    <w:rsid w:val="00374066"/>
    <w:rsid w:val="003741F8"/>
    <w:rsid w:val="00374C61"/>
    <w:rsid w:val="00374FFE"/>
    <w:rsid w:val="00375152"/>
    <w:rsid w:val="00375505"/>
    <w:rsid w:val="003761D9"/>
    <w:rsid w:val="00381092"/>
    <w:rsid w:val="003821D8"/>
    <w:rsid w:val="00383130"/>
    <w:rsid w:val="00383F2A"/>
    <w:rsid w:val="00384481"/>
    <w:rsid w:val="00384B99"/>
    <w:rsid w:val="0038569D"/>
    <w:rsid w:val="00385EBF"/>
    <w:rsid w:val="00386853"/>
    <w:rsid w:val="003871BF"/>
    <w:rsid w:val="0038727A"/>
    <w:rsid w:val="003920CF"/>
    <w:rsid w:val="00393537"/>
    <w:rsid w:val="003937A2"/>
    <w:rsid w:val="00394A06"/>
    <w:rsid w:val="00394BE5"/>
    <w:rsid w:val="00395357"/>
    <w:rsid w:val="003954CB"/>
    <w:rsid w:val="00396618"/>
    <w:rsid w:val="0039736E"/>
    <w:rsid w:val="00397667"/>
    <w:rsid w:val="00397DF0"/>
    <w:rsid w:val="003A009F"/>
    <w:rsid w:val="003A0C0E"/>
    <w:rsid w:val="003A163A"/>
    <w:rsid w:val="003A1B61"/>
    <w:rsid w:val="003A3504"/>
    <w:rsid w:val="003A3AA6"/>
    <w:rsid w:val="003A40D2"/>
    <w:rsid w:val="003A4191"/>
    <w:rsid w:val="003A4AEB"/>
    <w:rsid w:val="003A7A4B"/>
    <w:rsid w:val="003B31A8"/>
    <w:rsid w:val="003B4FD9"/>
    <w:rsid w:val="003B5091"/>
    <w:rsid w:val="003B5104"/>
    <w:rsid w:val="003B54FD"/>
    <w:rsid w:val="003B62E9"/>
    <w:rsid w:val="003B7A11"/>
    <w:rsid w:val="003C14C3"/>
    <w:rsid w:val="003C35E7"/>
    <w:rsid w:val="003C4BE8"/>
    <w:rsid w:val="003C4FC7"/>
    <w:rsid w:val="003C529E"/>
    <w:rsid w:val="003C5524"/>
    <w:rsid w:val="003C671D"/>
    <w:rsid w:val="003C71A0"/>
    <w:rsid w:val="003D02E4"/>
    <w:rsid w:val="003D0DF8"/>
    <w:rsid w:val="003D1F81"/>
    <w:rsid w:val="003D22DE"/>
    <w:rsid w:val="003D3BE8"/>
    <w:rsid w:val="003D4049"/>
    <w:rsid w:val="003D41B0"/>
    <w:rsid w:val="003D4A5B"/>
    <w:rsid w:val="003D52D7"/>
    <w:rsid w:val="003D6848"/>
    <w:rsid w:val="003D7507"/>
    <w:rsid w:val="003E0F6B"/>
    <w:rsid w:val="003E1C99"/>
    <w:rsid w:val="003E1DF7"/>
    <w:rsid w:val="003E42AD"/>
    <w:rsid w:val="003E48B5"/>
    <w:rsid w:val="003E49EE"/>
    <w:rsid w:val="003E4D48"/>
    <w:rsid w:val="003E51C4"/>
    <w:rsid w:val="003E523F"/>
    <w:rsid w:val="003E5C9F"/>
    <w:rsid w:val="003E5CD1"/>
    <w:rsid w:val="003E6712"/>
    <w:rsid w:val="003E7542"/>
    <w:rsid w:val="003F0A71"/>
    <w:rsid w:val="003F258E"/>
    <w:rsid w:val="003F4493"/>
    <w:rsid w:val="003F486D"/>
    <w:rsid w:val="003F54AE"/>
    <w:rsid w:val="003F561A"/>
    <w:rsid w:val="003F58AB"/>
    <w:rsid w:val="003F596E"/>
    <w:rsid w:val="003F7D82"/>
    <w:rsid w:val="0040145F"/>
    <w:rsid w:val="0040287D"/>
    <w:rsid w:val="0040377A"/>
    <w:rsid w:val="00403B4A"/>
    <w:rsid w:val="00404086"/>
    <w:rsid w:val="00405147"/>
    <w:rsid w:val="00406526"/>
    <w:rsid w:val="004074C9"/>
    <w:rsid w:val="0041387E"/>
    <w:rsid w:val="00413A49"/>
    <w:rsid w:val="004145F7"/>
    <w:rsid w:val="00414DC3"/>
    <w:rsid w:val="00415548"/>
    <w:rsid w:val="00415918"/>
    <w:rsid w:val="004161CF"/>
    <w:rsid w:val="00416A51"/>
    <w:rsid w:val="00416C3B"/>
    <w:rsid w:val="00420872"/>
    <w:rsid w:val="004209FB"/>
    <w:rsid w:val="00420EA4"/>
    <w:rsid w:val="004211D3"/>
    <w:rsid w:val="00422516"/>
    <w:rsid w:val="00422597"/>
    <w:rsid w:val="0042545B"/>
    <w:rsid w:val="004256B9"/>
    <w:rsid w:val="00425FD1"/>
    <w:rsid w:val="004267A1"/>
    <w:rsid w:val="004272BE"/>
    <w:rsid w:val="00427407"/>
    <w:rsid w:val="00427D24"/>
    <w:rsid w:val="0043036E"/>
    <w:rsid w:val="00432294"/>
    <w:rsid w:val="004329F6"/>
    <w:rsid w:val="00432F0E"/>
    <w:rsid w:val="0043516D"/>
    <w:rsid w:val="004356F6"/>
    <w:rsid w:val="00435FE8"/>
    <w:rsid w:val="00436210"/>
    <w:rsid w:val="00437387"/>
    <w:rsid w:val="004375C9"/>
    <w:rsid w:val="004376DC"/>
    <w:rsid w:val="004412A3"/>
    <w:rsid w:val="0044150D"/>
    <w:rsid w:val="004423FA"/>
    <w:rsid w:val="0044272E"/>
    <w:rsid w:val="00442BE8"/>
    <w:rsid w:val="00443458"/>
    <w:rsid w:val="00444839"/>
    <w:rsid w:val="004448FD"/>
    <w:rsid w:val="0044532D"/>
    <w:rsid w:val="004455ED"/>
    <w:rsid w:val="00445C64"/>
    <w:rsid w:val="00447492"/>
    <w:rsid w:val="00450548"/>
    <w:rsid w:val="0045113B"/>
    <w:rsid w:val="00451EED"/>
    <w:rsid w:val="00452736"/>
    <w:rsid w:val="00453D93"/>
    <w:rsid w:val="00454491"/>
    <w:rsid w:val="00454743"/>
    <w:rsid w:val="00454B3D"/>
    <w:rsid w:val="00454D27"/>
    <w:rsid w:val="004551CA"/>
    <w:rsid w:val="00455217"/>
    <w:rsid w:val="00455D6A"/>
    <w:rsid w:val="00460804"/>
    <w:rsid w:val="0046256A"/>
    <w:rsid w:val="00462E24"/>
    <w:rsid w:val="004637A7"/>
    <w:rsid w:val="00463857"/>
    <w:rsid w:val="00464A03"/>
    <w:rsid w:val="00464CE6"/>
    <w:rsid w:val="00464DFE"/>
    <w:rsid w:val="00465D29"/>
    <w:rsid w:val="00466AC2"/>
    <w:rsid w:val="00467627"/>
    <w:rsid w:val="004677FD"/>
    <w:rsid w:val="004678F5"/>
    <w:rsid w:val="00467D8C"/>
    <w:rsid w:val="00467E6E"/>
    <w:rsid w:val="004705CC"/>
    <w:rsid w:val="00471F5E"/>
    <w:rsid w:val="004725B8"/>
    <w:rsid w:val="00472689"/>
    <w:rsid w:val="004728B0"/>
    <w:rsid w:val="00472BEB"/>
    <w:rsid w:val="0047453B"/>
    <w:rsid w:val="004752EA"/>
    <w:rsid w:val="004757EB"/>
    <w:rsid w:val="004768E5"/>
    <w:rsid w:val="00480CF0"/>
    <w:rsid w:val="00480F52"/>
    <w:rsid w:val="00481FBA"/>
    <w:rsid w:val="004821DA"/>
    <w:rsid w:val="004835BC"/>
    <w:rsid w:val="00483871"/>
    <w:rsid w:val="00484390"/>
    <w:rsid w:val="00484C2D"/>
    <w:rsid w:val="00485A5D"/>
    <w:rsid w:val="00485B98"/>
    <w:rsid w:val="00486104"/>
    <w:rsid w:val="00486BF3"/>
    <w:rsid w:val="004878DE"/>
    <w:rsid w:val="004927E0"/>
    <w:rsid w:val="00493CAC"/>
    <w:rsid w:val="00493CB2"/>
    <w:rsid w:val="004945EB"/>
    <w:rsid w:val="00494DE0"/>
    <w:rsid w:val="004A08E9"/>
    <w:rsid w:val="004A1669"/>
    <w:rsid w:val="004A438F"/>
    <w:rsid w:val="004A49FD"/>
    <w:rsid w:val="004A4A36"/>
    <w:rsid w:val="004A5D63"/>
    <w:rsid w:val="004A5F42"/>
    <w:rsid w:val="004A63A8"/>
    <w:rsid w:val="004A7F73"/>
    <w:rsid w:val="004B1B28"/>
    <w:rsid w:val="004B1C10"/>
    <w:rsid w:val="004B2813"/>
    <w:rsid w:val="004B3078"/>
    <w:rsid w:val="004B33A8"/>
    <w:rsid w:val="004B4812"/>
    <w:rsid w:val="004B4DFF"/>
    <w:rsid w:val="004B5D6B"/>
    <w:rsid w:val="004B63D4"/>
    <w:rsid w:val="004B7831"/>
    <w:rsid w:val="004B7BC7"/>
    <w:rsid w:val="004C06E5"/>
    <w:rsid w:val="004C168A"/>
    <w:rsid w:val="004C2623"/>
    <w:rsid w:val="004C30A9"/>
    <w:rsid w:val="004C3FA3"/>
    <w:rsid w:val="004C44FA"/>
    <w:rsid w:val="004C68B9"/>
    <w:rsid w:val="004C7D10"/>
    <w:rsid w:val="004D15EB"/>
    <w:rsid w:val="004D2086"/>
    <w:rsid w:val="004D24A4"/>
    <w:rsid w:val="004D3510"/>
    <w:rsid w:val="004D50DB"/>
    <w:rsid w:val="004D5B20"/>
    <w:rsid w:val="004D5CCA"/>
    <w:rsid w:val="004D5CF9"/>
    <w:rsid w:val="004D5E0E"/>
    <w:rsid w:val="004D608B"/>
    <w:rsid w:val="004D696D"/>
    <w:rsid w:val="004D73AB"/>
    <w:rsid w:val="004D7466"/>
    <w:rsid w:val="004D7960"/>
    <w:rsid w:val="004E15B0"/>
    <w:rsid w:val="004E333C"/>
    <w:rsid w:val="004E525C"/>
    <w:rsid w:val="004E5B31"/>
    <w:rsid w:val="004E628E"/>
    <w:rsid w:val="004E69F5"/>
    <w:rsid w:val="004E7520"/>
    <w:rsid w:val="004E7C7B"/>
    <w:rsid w:val="004F0076"/>
    <w:rsid w:val="004F00E9"/>
    <w:rsid w:val="004F0167"/>
    <w:rsid w:val="004F06AB"/>
    <w:rsid w:val="004F0E54"/>
    <w:rsid w:val="004F2254"/>
    <w:rsid w:val="004F27B9"/>
    <w:rsid w:val="004F33EE"/>
    <w:rsid w:val="004F3CFC"/>
    <w:rsid w:val="004F533A"/>
    <w:rsid w:val="004F5520"/>
    <w:rsid w:val="004F5950"/>
    <w:rsid w:val="004F599C"/>
    <w:rsid w:val="004F6707"/>
    <w:rsid w:val="004F6708"/>
    <w:rsid w:val="004F7625"/>
    <w:rsid w:val="00500924"/>
    <w:rsid w:val="00502B2D"/>
    <w:rsid w:val="00503355"/>
    <w:rsid w:val="00504EEB"/>
    <w:rsid w:val="00505082"/>
    <w:rsid w:val="005061CB"/>
    <w:rsid w:val="00507454"/>
    <w:rsid w:val="0050783C"/>
    <w:rsid w:val="00510D63"/>
    <w:rsid w:val="00510FB5"/>
    <w:rsid w:val="005116FF"/>
    <w:rsid w:val="00513F4D"/>
    <w:rsid w:val="00515AEE"/>
    <w:rsid w:val="005161C8"/>
    <w:rsid w:val="005215BD"/>
    <w:rsid w:val="00521DA6"/>
    <w:rsid w:val="00522412"/>
    <w:rsid w:val="00522F54"/>
    <w:rsid w:val="0052376B"/>
    <w:rsid w:val="005242E9"/>
    <w:rsid w:val="0052479A"/>
    <w:rsid w:val="00524BE6"/>
    <w:rsid w:val="00524E34"/>
    <w:rsid w:val="005251B4"/>
    <w:rsid w:val="005254C8"/>
    <w:rsid w:val="00530634"/>
    <w:rsid w:val="005309AE"/>
    <w:rsid w:val="00531591"/>
    <w:rsid w:val="00531877"/>
    <w:rsid w:val="00531968"/>
    <w:rsid w:val="00531E60"/>
    <w:rsid w:val="0053275A"/>
    <w:rsid w:val="0053350D"/>
    <w:rsid w:val="00533B3F"/>
    <w:rsid w:val="005340B9"/>
    <w:rsid w:val="0053416B"/>
    <w:rsid w:val="0053482F"/>
    <w:rsid w:val="00534A4F"/>
    <w:rsid w:val="00534E9E"/>
    <w:rsid w:val="005350C4"/>
    <w:rsid w:val="00536D99"/>
    <w:rsid w:val="0053746B"/>
    <w:rsid w:val="00541394"/>
    <w:rsid w:val="00541775"/>
    <w:rsid w:val="005430EC"/>
    <w:rsid w:val="00543379"/>
    <w:rsid w:val="0054477C"/>
    <w:rsid w:val="0054600D"/>
    <w:rsid w:val="00546084"/>
    <w:rsid w:val="005476A9"/>
    <w:rsid w:val="00547787"/>
    <w:rsid w:val="005505CC"/>
    <w:rsid w:val="00550D72"/>
    <w:rsid w:val="0055126D"/>
    <w:rsid w:val="0055166D"/>
    <w:rsid w:val="0055169C"/>
    <w:rsid w:val="00552DE0"/>
    <w:rsid w:val="005531DF"/>
    <w:rsid w:val="00553491"/>
    <w:rsid w:val="00553A2F"/>
    <w:rsid w:val="005554F3"/>
    <w:rsid w:val="00555AE3"/>
    <w:rsid w:val="00556AD0"/>
    <w:rsid w:val="00556F1D"/>
    <w:rsid w:val="00556F30"/>
    <w:rsid w:val="0055789E"/>
    <w:rsid w:val="00561A16"/>
    <w:rsid w:val="00561E17"/>
    <w:rsid w:val="005621CF"/>
    <w:rsid w:val="0056559B"/>
    <w:rsid w:val="00566268"/>
    <w:rsid w:val="00566490"/>
    <w:rsid w:val="00566ECA"/>
    <w:rsid w:val="00566FBC"/>
    <w:rsid w:val="00567077"/>
    <w:rsid w:val="0056760A"/>
    <w:rsid w:val="005679A9"/>
    <w:rsid w:val="005700F1"/>
    <w:rsid w:val="0057082F"/>
    <w:rsid w:val="00571C38"/>
    <w:rsid w:val="00572CD6"/>
    <w:rsid w:val="005744AE"/>
    <w:rsid w:val="005746DB"/>
    <w:rsid w:val="00574A35"/>
    <w:rsid w:val="005752EB"/>
    <w:rsid w:val="00575C11"/>
    <w:rsid w:val="00576628"/>
    <w:rsid w:val="005768FB"/>
    <w:rsid w:val="00576E8A"/>
    <w:rsid w:val="0058080E"/>
    <w:rsid w:val="00580CB9"/>
    <w:rsid w:val="00581386"/>
    <w:rsid w:val="005814A3"/>
    <w:rsid w:val="00583A6F"/>
    <w:rsid w:val="00584C63"/>
    <w:rsid w:val="00585780"/>
    <w:rsid w:val="00585997"/>
    <w:rsid w:val="00585C7E"/>
    <w:rsid w:val="00585CE2"/>
    <w:rsid w:val="00586BA1"/>
    <w:rsid w:val="00586FFF"/>
    <w:rsid w:val="005873E2"/>
    <w:rsid w:val="00587959"/>
    <w:rsid w:val="00587DF3"/>
    <w:rsid w:val="00590539"/>
    <w:rsid w:val="00591866"/>
    <w:rsid w:val="00593B5F"/>
    <w:rsid w:val="00594BB0"/>
    <w:rsid w:val="005966E9"/>
    <w:rsid w:val="005A17B6"/>
    <w:rsid w:val="005A2092"/>
    <w:rsid w:val="005A290B"/>
    <w:rsid w:val="005A376B"/>
    <w:rsid w:val="005A45F0"/>
    <w:rsid w:val="005A5357"/>
    <w:rsid w:val="005A53DF"/>
    <w:rsid w:val="005A5CBC"/>
    <w:rsid w:val="005A674D"/>
    <w:rsid w:val="005A697D"/>
    <w:rsid w:val="005A6F5C"/>
    <w:rsid w:val="005A765C"/>
    <w:rsid w:val="005A7694"/>
    <w:rsid w:val="005B049B"/>
    <w:rsid w:val="005B079E"/>
    <w:rsid w:val="005B1AC0"/>
    <w:rsid w:val="005B1F23"/>
    <w:rsid w:val="005B27E3"/>
    <w:rsid w:val="005B2967"/>
    <w:rsid w:val="005B3254"/>
    <w:rsid w:val="005B4747"/>
    <w:rsid w:val="005B5F8C"/>
    <w:rsid w:val="005B7993"/>
    <w:rsid w:val="005B7FE4"/>
    <w:rsid w:val="005C114C"/>
    <w:rsid w:val="005C1879"/>
    <w:rsid w:val="005C1A2C"/>
    <w:rsid w:val="005C2186"/>
    <w:rsid w:val="005C2549"/>
    <w:rsid w:val="005C3F8B"/>
    <w:rsid w:val="005C3FFE"/>
    <w:rsid w:val="005C47A4"/>
    <w:rsid w:val="005C4821"/>
    <w:rsid w:val="005C4D72"/>
    <w:rsid w:val="005C4EF5"/>
    <w:rsid w:val="005C5DF4"/>
    <w:rsid w:val="005C5E12"/>
    <w:rsid w:val="005C7162"/>
    <w:rsid w:val="005C7CE3"/>
    <w:rsid w:val="005D02F6"/>
    <w:rsid w:val="005D1BBC"/>
    <w:rsid w:val="005D25DE"/>
    <w:rsid w:val="005D362E"/>
    <w:rsid w:val="005D3D39"/>
    <w:rsid w:val="005D3ECC"/>
    <w:rsid w:val="005D5559"/>
    <w:rsid w:val="005D7F06"/>
    <w:rsid w:val="005E02BA"/>
    <w:rsid w:val="005E097B"/>
    <w:rsid w:val="005E0FA5"/>
    <w:rsid w:val="005E2883"/>
    <w:rsid w:val="005E28EB"/>
    <w:rsid w:val="005E2AAD"/>
    <w:rsid w:val="005E3BAF"/>
    <w:rsid w:val="005E4048"/>
    <w:rsid w:val="005E49EF"/>
    <w:rsid w:val="005E4F14"/>
    <w:rsid w:val="005E6C4C"/>
    <w:rsid w:val="005F0026"/>
    <w:rsid w:val="005F0E85"/>
    <w:rsid w:val="005F2796"/>
    <w:rsid w:val="005F3384"/>
    <w:rsid w:val="005F3466"/>
    <w:rsid w:val="005F3C2C"/>
    <w:rsid w:val="005F4A0D"/>
    <w:rsid w:val="005F569A"/>
    <w:rsid w:val="005F6D03"/>
    <w:rsid w:val="005F7C96"/>
    <w:rsid w:val="00600193"/>
    <w:rsid w:val="00600AD0"/>
    <w:rsid w:val="00601B68"/>
    <w:rsid w:val="00602665"/>
    <w:rsid w:val="0060342E"/>
    <w:rsid w:val="00604235"/>
    <w:rsid w:val="00604CC1"/>
    <w:rsid w:val="00604DBB"/>
    <w:rsid w:val="00606960"/>
    <w:rsid w:val="0060739A"/>
    <w:rsid w:val="00607626"/>
    <w:rsid w:val="00611853"/>
    <w:rsid w:val="00612481"/>
    <w:rsid w:val="006129B9"/>
    <w:rsid w:val="00612ADB"/>
    <w:rsid w:val="006131DB"/>
    <w:rsid w:val="006133A9"/>
    <w:rsid w:val="006139AB"/>
    <w:rsid w:val="00613AE3"/>
    <w:rsid w:val="006154FB"/>
    <w:rsid w:val="00616462"/>
    <w:rsid w:val="006176FE"/>
    <w:rsid w:val="006177B0"/>
    <w:rsid w:val="006217E3"/>
    <w:rsid w:val="00621D83"/>
    <w:rsid w:val="00621F69"/>
    <w:rsid w:val="006231AF"/>
    <w:rsid w:val="006239D5"/>
    <w:rsid w:val="00623EC1"/>
    <w:rsid w:val="006242B8"/>
    <w:rsid w:val="006253E7"/>
    <w:rsid w:val="00625745"/>
    <w:rsid w:val="006262B8"/>
    <w:rsid w:val="0062664E"/>
    <w:rsid w:val="0062691D"/>
    <w:rsid w:val="006278DB"/>
    <w:rsid w:val="00630513"/>
    <w:rsid w:val="00630CB7"/>
    <w:rsid w:val="00632007"/>
    <w:rsid w:val="00633979"/>
    <w:rsid w:val="00633998"/>
    <w:rsid w:val="00633B5C"/>
    <w:rsid w:val="0063475E"/>
    <w:rsid w:val="00635A09"/>
    <w:rsid w:val="00635A1D"/>
    <w:rsid w:val="00636303"/>
    <w:rsid w:val="00637A66"/>
    <w:rsid w:val="006406AB"/>
    <w:rsid w:val="0064133C"/>
    <w:rsid w:val="006413AB"/>
    <w:rsid w:val="00641A71"/>
    <w:rsid w:val="00641E78"/>
    <w:rsid w:val="006420D5"/>
    <w:rsid w:val="00642FBB"/>
    <w:rsid w:val="006432E7"/>
    <w:rsid w:val="00647195"/>
    <w:rsid w:val="00647C68"/>
    <w:rsid w:val="00647D5D"/>
    <w:rsid w:val="00650E9F"/>
    <w:rsid w:val="006527EB"/>
    <w:rsid w:val="006531F5"/>
    <w:rsid w:val="00653FE2"/>
    <w:rsid w:val="00655663"/>
    <w:rsid w:val="006562BF"/>
    <w:rsid w:val="006563D5"/>
    <w:rsid w:val="00657608"/>
    <w:rsid w:val="00660B3D"/>
    <w:rsid w:val="00663845"/>
    <w:rsid w:val="0066440A"/>
    <w:rsid w:val="006675B5"/>
    <w:rsid w:val="00667D83"/>
    <w:rsid w:val="00670742"/>
    <w:rsid w:val="00670F0D"/>
    <w:rsid w:val="00673446"/>
    <w:rsid w:val="00673FE7"/>
    <w:rsid w:val="00674ADD"/>
    <w:rsid w:val="0067734F"/>
    <w:rsid w:val="006776C0"/>
    <w:rsid w:val="00683529"/>
    <w:rsid w:val="0068372A"/>
    <w:rsid w:val="00684F2B"/>
    <w:rsid w:val="00685A7A"/>
    <w:rsid w:val="00685B75"/>
    <w:rsid w:val="00685F64"/>
    <w:rsid w:val="00686615"/>
    <w:rsid w:val="00686BC2"/>
    <w:rsid w:val="006876A0"/>
    <w:rsid w:val="006878B8"/>
    <w:rsid w:val="0069089F"/>
    <w:rsid w:val="00692829"/>
    <w:rsid w:val="0069362D"/>
    <w:rsid w:val="00693821"/>
    <w:rsid w:val="00693F61"/>
    <w:rsid w:val="006952E4"/>
    <w:rsid w:val="00696A49"/>
    <w:rsid w:val="006A0BBB"/>
    <w:rsid w:val="006A0DD7"/>
    <w:rsid w:val="006A0FAC"/>
    <w:rsid w:val="006A2E5E"/>
    <w:rsid w:val="006A3D29"/>
    <w:rsid w:val="006A46F5"/>
    <w:rsid w:val="006A621D"/>
    <w:rsid w:val="006A659A"/>
    <w:rsid w:val="006A6C7E"/>
    <w:rsid w:val="006A6F69"/>
    <w:rsid w:val="006A6F92"/>
    <w:rsid w:val="006B0243"/>
    <w:rsid w:val="006B0D6C"/>
    <w:rsid w:val="006B18D7"/>
    <w:rsid w:val="006B1B45"/>
    <w:rsid w:val="006B1C9F"/>
    <w:rsid w:val="006B1DFA"/>
    <w:rsid w:val="006B2752"/>
    <w:rsid w:val="006B28C0"/>
    <w:rsid w:val="006B3447"/>
    <w:rsid w:val="006B419A"/>
    <w:rsid w:val="006B530F"/>
    <w:rsid w:val="006B55F3"/>
    <w:rsid w:val="006B7903"/>
    <w:rsid w:val="006C033B"/>
    <w:rsid w:val="006C2342"/>
    <w:rsid w:val="006C43E9"/>
    <w:rsid w:val="006C4A46"/>
    <w:rsid w:val="006C4A51"/>
    <w:rsid w:val="006C4DA9"/>
    <w:rsid w:val="006C4ED2"/>
    <w:rsid w:val="006C5B2C"/>
    <w:rsid w:val="006C6EF5"/>
    <w:rsid w:val="006C6FD3"/>
    <w:rsid w:val="006C7A88"/>
    <w:rsid w:val="006D0C55"/>
    <w:rsid w:val="006D1044"/>
    <w:rsid w:val="006D10C6"/>
    <w:rsid w:val="006D2D5A"/>
    <w:rsid w:val="006D3F3F"/>
    <w:rsid w:val="006D6038"/>
    <w:rsid w:val="006D6392"/>
    <w:rsid w:val="006D63BD"/>
    <w:rsid w:val="006D6D5F"/>
    <w:rsid w:val="006D7032"/>
    <w:rsid w:val="006D77D6"/>
    <w:rsid w:val="006E0BF6"/>
    <w:rsid w:val="006E138C"/>
    <w:rsid w:val="006E4BD9"/>
    <w:rsid w:val="006E4BEE"/>
    <w:rsid w:val="006E52FC"/>
    <w:rsid w:val="006E61DD"/>
    <w:rsid w:val="006E7B69"/>
    <w:rsid w:val="006E7E87"/>
    <w:rsid w:val="006F11ED"/>
    <w:rsid w:val="006F3E25"/>
    <w:rsid w:val="006F3F61"/>
    <w:rsid w:val="006F587F"/>
    <w:rsid w:val="006F69FA"/>
    <w:rsid w:val="006F6D99"/>
    <w:rsid w:val="006F744D"/>
    <w:rsid w:val="006F7C98"/>
    <w:rsid w:val="006F7DF3"/>
    <w:rsid w:val="007002E7"/>
    <w:rsid w:val="00701C25"/>
    <w:rsid w:val="00702BF8"/>
    <w:rsid w:val="007030BD"/>
    <w:rsid w:val="0070321B"/>
    <w:rsid w:val="00703F32"/>
    <w:rsid w:val="007041FE"/>
    <w:rsid w:val="00707450"/>
    <w:rsid w:val="007106F6"/>
    <w:rsid w:val="0071070D"/>
    <w:rsid w:val="00710BD4"/>
    <w:rsid w:val="0071142E"/>
    <w:rsid w:val="0071247F"/>
    <w:rsid w:val="00712639"/>
    <w:rsid w:val="00712A42"/>
    <w:rsid w:val="00712B71"/>
    <w:rsid w:val="00713EAE"/>
    <w:rsid w:val="007141F3"/>
    <w:rsid w:val="007148B3"/>
    <w:rsid w:val="00715C46"/>
    <w:rsid w:val="007160D7"/>
    <w:rsid w:val="00716880"/>
    <w:rsid w:val="00717011"/>
    <w:rsid w:val="0071709E"/>
    <w:rsid w:val="00717CCB"/>
    <w:rsid w:val="00717D43"/>
    <w:rsid w:val="007208CD"/>
    <w:rsid w:val="00720C9E"/>
    <w:rsid w:val="00723099"/>
    <w:rsid w:val="00724499"/>
    <w:rsid w:val="007244C6"/>
    <w:rsid w:val="007256B0"/>
    <w:rsid w:val="00727C93"/>
    <w:rsid w:val="007324A1"/>
    <w:rsid w:val="00732A99"/>
    <w:rsid w:val="00734322"/>
    <w:rsid w:val="00735F82"/>
    <w:rsid w:val="00736318"/>
    <w:rsid w:val="007376BD"/>
    <w:rsid w:val="00740832"/>
    <w:rsid w:val="00740D87"/>
    <w:rsid w:val="00741ED0"/>
    <w:rsid w:val="007433A3"/>
    <w:rsid w:val="00743730"/>
    <w:rsid w:val="00743BD6"/>
    <w:rsid w:val="00744095"/>
    <w:rsid w:val="00744435"/>
    <w:rsid w:val="00744C01"/>
    <w:rsid w:val="00745683"/>
    <w:rsid w:val="0074570C"/>
    <w:rsid w:val="00746121"/>
    <w:rsid w:val="007471E1"/>
    <w:rsid w:val="007509A4"/>
    <w:rsid w:val="00750FB5"/>
    <w:rsid w:val="00751055"/>
    <w:rsid w:val="00751339"/>
    <w:rsid w:val="00752ADF"/>
    <w:rsid w:val="00753069"/>
    <w:rsid w:val="007530EA"/>
    <w:rsid w:val="0075391E"/>
    <w:rsid w:val="00753A01"/>
    <w:rsid w:val="007540C6"/>
    <w:rsid w:val="00754B55"/>
    <w:rsid w:val="0075571E"/>
    <w:rsid w:val="0075688A"/>
    <w:rsid w:val="00757965"/>
    <w:rsid w:val="00762242"/>
    <w:rsid w:val="00763BD2"/>
    <w:rsid w:val="00763E3A"/>
    <w:rsid w:val="00764684"/>
    <w:rsid w:val="00765862"/>
    <w:rsid w:val="00765ADC"/>
    <w:rsid w:val="00765FC0"/>
    <w:rsid w:val="0076642F"/>
    <w:rsid w:val="007676F8"/>
    <w:rsid w:val="00767A69"/>
    <w:rsid w:val="00770615"/>
    <w:rsid w:val="00771A93"/>
    <w:rsid w:val="007731F5"/>
    <w:rsid w:val="00773A13"/>
    <w:rsid w:val="007751F8"/>
    <w:rsid w:val="00775379"/>
    <w:rsid w:val="007767A7"/>
    <w:rsid w:val="00776B3A"/>
    <w:rsid w:val="00777A16"/>
    <w:rsid w:val="00780820"/>
    <w:rsid w:val="00784B70"/>
    <w:rsid w:val="00787098"/>
    <w:rsid w:val="00787A6B"/>
    <w:rsid w:val="00790CC3"/>
    <w:rsid w:val="00791206"/>
    <w:rsid w:val="00791C9B"/>
    <w:rsid w:val="00793370"/>
    <w:rsid w:val="00793C50"/>
    <w:rsid w:val="007948A7"/>
    <w:rsid w:val="00795276"/>
    <w:rsid w:val="007960F4"/>
    <w:rsid w:val="00796373"/>
    <w:rsid w:val="007965E2"/>
    <w:rsid w:val="00796C4A"/>
    <w:rsid w:val="00796CA6"/>
    <w:rsid w:val="00797063"/>
    <w:rsid w:val="00797D50"/>
    <w:rsid w:val="00797ECB"/>
    <w:rsid w:val="007A136B"/>
    <w:rsid w:val="007A147E"/>
    <w:rsid w:val="007A1A06"/>
    <w:rsid w:val="007A2E2A"/>
    <w:rsid w:val="007A4912"/>
    <w:rsid w:val="007A4CAA"/>
    <w:rsid w:val="007A6FB8"/>
    <w:rsid w:val="007A7273"/>
    <w:rsid w:val="007B0A74"/>
    <w:rsid w:val="007B0B06"/>
    <w:rsid w:val="007B2C55"/>
    <w:rsid w:val="007B4579"/>
    <w:rsid w:val="007B4972"/>
    <w:rsid w:val="007B560F"/>
    <w:rsid w:val="007B5757"/>
    <w:rsid w:val="007B6EF3"/>
    <w:rsid w:val="007B7A1E"/>
    <w:rsid w:val="007C10E9"/>
    <w:rsid w:val="007C1B01"/>
    <w:rsid w:val="007C4C00"/>
    <w:rsid w:val="007C4DD4"/>
    <w:rsid w:val="007C4F96"/>
    <w:rsid w:val="007C5596"/>
    <w:rsid w:val="007C7F78"/>
    <w:rsid w:val="007D0E2F"/>
    <w:rsid w:val="007D29DD"/>
    <w:rsid w:val="007D2B20"/>
    <w:rsid w:val="007D4413"/>
    <w:rsid w:val="007D5FB9"/>
    <w:rsid w:val="007D6B3C"/>
    <w:rsid w:val="007D7BD7"/>
    <w:rsid w:val="007E01F1"/>
    <w:rsid w:val="007E07F6"/>
    <w:rsid w:val="007E2810"/>
    <w:rsid w:val="007E2D91"/>
    <w:rsid w:val="007E32EF"/>
    <w:rsid w:val="007E3773"/>
    <w:rsid w:val="007E5217"/>
    <w:rsid w:val="007E6234"/>
    <w:rsid w:val="007E669B"/>
    <w:rsid w:val="007E6BF1"/>
    <w:rsid w:val="007E771C"/>
    <w:rsid w:val="007F130C"/>
    <w:rsid w:val="007F1649"/>
    <w:rsid w:val="007F1856"/>
    <w:rsid w:val="007F2789"/>
    <w:rsid w:val="007F465D"/>
    <w:rsid w:val="007F537A"/>
    <w:rsid w:val="007F551C"/>
    <w:rsid w:val="007F6D1F"/>
    <w:rsid w:val="00800A09"/>
    <w:rsid w:val="00800B3A"/>
    <w:rsid w:val="00801BA3"/>
    <w:rsid w:val="00802D3F"/>
    <w:rsid w:val="00803124"/>
    <w:rsid w:val="0080360A"/>
    <w:rsid w:val="00805925"/>
    <w:rsid w:val="00805AA0"/>
    <w:rsid w:val="00806F84"/>
    <w:rsid w:val="00810DC7"/>
    <w:rsid w:val="00811612"/>
    <w:rsid w:val="008117BA"/>
    <w:rsid w:val="00811B9C"/>
    <w:rsid w:val="00811E20"/>
    <w:rsid w:val="00812C48"/>
    <w:rsid w:val="00812D0C"/>
    <w:rsid w:val="00813A71"/>
    <w:rsid w:val="00813F5B"/>
    <w:rsid w:val="00816CA0"/>
    <w:rsid w:val="0081750A"/>
    <w:rsid w:val="0081772C"/>
    <w:rsid w:val="008210A4"/>
    <w:rsid w:val="00821143"/>
    <w:rsid w:val="00821AFB"/>
    <w:rsid w:val="00821FEA"/>
    <w:rsid w:val="00822137"/>
    <w:rsid w:val="008227E2"/>
    <w:rsid w:val="00822CE4"/>
    <w:rsid w:val="008235C9"/>
    <w:rsid w:val="00823741"/>
    <w:rsid w:val="00823AF0"/>
    <w:rsid w:val="00823E41"/>
    <w:rsid w:val="00824475"/>
    <w:rsid w:val="00824E92"/>
    <w:rsid w:val="00825BA0"/>
    <w:rsid w:val="00825BA8"/>
    <w:rsid w:val="008265E0"/>
    <w:rsid w:val="00827BDC"/>
    <w:rsid w:val="00827EE8"/>
    <w:rsid w:val="0083021A"/>
    <w:rsid w:val="008307F4"/>
    <w:rsid w:val="00830E13"/>
    <w:rsid w:val="0083125A"/>
    <w:rsid w:val="00831442"/>
    <w:rsid w:val="00831690"/>
    <w:rsid w:val="008323D6"/>
    <w:rsid w:val="0083246E"/>
    <w:rsid w:val="008335FC"/>
    <w:rsid w:val="00834472"/>
    <w:rsid w:val="00834DEA"/>
    <w:rsid w:val="00835BCD"/>
    <w:rsid w:val="008366B0"/>
    <w:rsid w:val="008367C5"/>
    <w:rsid w:val="00837BCC"/>
    <w:rsid w:val="0084063A"/>
    <w:rsid w:val="008426B7"/>
    <w:rsid w:val="00843CD3"/>
    <w:rsid w:val="00847641"/>
    <w:rsid w:val="00851801"/>
    <w:rsid w:val="00853166"/>
    <w:rsid w:val="00853567"/>
    <w:rsid w:val="00853FFC"/>
    <w:rsid w:val="00854386"/>
    <w:rsid w:val="00854CEB"/>
    <w:rsid w:val="00855A2B"/>
    <w:rsid w:val="00856533"/>
    <w:rsid w:val="00856CFC"/>
    <w:rsid w:val="00857D4C"/>
    <w:rsid w:val="0086027E"/>
    <w:rsid w:val="0086064E"/>
    <w:rsid w:val="0086098E"/>
    <w:rsid w:val="00860CD7"/>
    <w:rsid w:val="0086165E"/>
    <w:rsid w:val="00861ED0"/>
    <w:rsid w:val="00862695"/>
    <w:rsid w:val="00863421"/>
    <w:rsid w:val="00863BDB"/>
    <w:rsid w:val="0086491F"/>
    <w:rsid w:val="00865A65"/>
    <w:rsid w:val="00867188"/>
    <w:rsid w:val="00870252"/>
    <w:rsid w:val="00870798"/>
    <w:rsid w:val="00870A66"/>
    <w:rsid w:val="00872A97"/>
    <w:rsid w:val="008739B2"/>
    <w:rsid w:val="00874459"/>
    <w:rsid w:val="0087457C"/>
    <w:rsid w:val="00875CDF"/>
    <w:rsid w:val="0087689A"/>
    <w:rsid w:val="00876EC9"/>
    <w:rsid w:val="00877253"/>
    <w:rsid w:val="0087799E"/>
    <w:rsid w:val="00880BFF"/>
    <w:rsid w:val="00880E5D"/>
    <w:rsid w:val="0088174A"/>
    <w:rsid w:val="00882A1F"/>
    <w:rsid w:val="00883854"/>
    <w:rsid w:val="0088385D"/>
    <w:rsid w:val="00885819"/>
    <w:rsid w:val="00885A0E"/>
    <w:rsid w:val="00885A7D"/>
    <w:rsid w:val="00886A52"/>
    <w:rsid w:val="00886F68"/>
    <w:rsid w:val="00887192"/>
    <w:rsid w:val="00887608"/>
    <w:rsid w:val="00887B90"/>
    <w:rsid w:val="00887EDD"/>
    <w:rsid w:val="00890806"/>
    <w:rsid w:val="00891AA5"/>
    <w:rsid w:val="00891FC6"/>
    <w:rsid w:val="008923CD"/>
    <w:rsid w:val="008941DF"/>
    <w:rsid w:val="00895963"/>
    <w:rsid w:val="0089688A"/>
    <w:rsid w:val="00896C05"/>
    <w:rsid w:val="008A02AC"/>
    <w:rsid w:val="008A0429"/>
    <w:rsid w:val="008A0993"/>
    <w:rsid w:val="008A0AE0"/>
    <w:rsid w:val="008A21F5"/>
    <w:rsid w:val="008A31D0"/>
    <w:rsid w:val="008A4520"/>
    <w:rsid w:val="008A45F3"/>
    <w:rsid w:val="008A479E"/>
    <w:rsid w:val="008A4B77"/>
    <w:rsid w:val="008A574C"/>
    <w:rsid w:val="008A5953"/>
    <w:rsid w:val="008A6934"/>
    <w:rsid w:val="008B0ABB"/>
    <w:rsid w:val="008B1EC9"/>
    <w:rsid w:val="008B209F"/>
    <w:rsid w:val="008B27CA"/>
    <w:rsid w:val="008B62B9"/>
    <w:rsid w:val="008C0287"/>
    <w:rsid w:val="008C06F0"/>
    <w:rsid w:val="008C1838"/>
    <w:rsid w:val="008C1D29"/>
    <w:rsid w:val="008C2DCB"/>
    <w:rsid w:val="008C3FE3"/>
    <w:rsid w:val="008C4113"/>
    <w:rsid w:val="008C4A74"/>
    <w:rsid w:val="008C6644"/>
    <w:rsid w:val="008C7499"/>
    <w:rsid w:val="008D44AD"/>
    <w:rsid w:val="008D5F3A"/>
    <w:rsid w:val="008D62AF"/>
    <w:rsid w:val="008D63BD"/>
    <w:rsid w:val="008E267E"/>
    <w:rsid w:val="008E290E"/>
    <w:rsid w:val="008E39B2"/>
    <w:rsid w:val="008E3B3E"/>
    <w:rsid w:val="008E47BD"/>
    <w:rsid w:val="008E52F3"/>
    <w:rsid w:val="008E5D1B"/>
    <w:rsid w:val="008E64B3"/>
    <w:rsid w:val="008F08AC"/>
    <w:rsid w:val="008F2568"/>
    <w:rsid w:val="008F2701"/>
    <w:rsid w:val="008F3801"/>
    <w:rsid w:val="008F4175"/>
    <w:rsid w:val="008F56C3"/>
    <w:rsid w:val="008F70F6"/>
    <w:rsid w:val="00900621"/>
    <w:rsid w:val="009014E3"/>
    <w:rsid w:val="00903859"/>
    <w:rsid w:val="00903915"/>
    <w:rsid w:val="009041AE"/>
    <w:rsid w:val="00904F80"/>
    <w:rsid w:val="00906100"/>
    <w:rsid w:val="0090612B"/>
    <w:rsid w:val="00907DA2"/>
    <w:rsid w:val="00912D44"/>
    <w:rsid w:val="00912DF7"/>
    <w:rsid w:val="0091430C"/>
    <w:rsid w:val="00914F2E"/>
    <w:rsid w:val="00916E03"/>
    <w:rsid w:val="00917531"/>
    <w:rsid w:val="00920506"/>
    <w:rsid w:val="009214E0"/>
    <w:rsid w:val="009215E6"/>
    <w:rsid w:val="00922B62"/>
    <w:rsid w:val="00923369"/>
    <w:rsid w:val="0092520F"/>
    <w:rsid w:val="00925DEF"/>
    <w:rsid w:val="0092609D"/>
    <w:rsid w:val="0092698D"/>
    <w:rsid w:val="00930E25"/>
    <w:rsid w:val="00931746"/>
    <w:rsid w:val="00931ED9"/>
    <w:rsid w:val="00932378"/>
    <w:rsid w:val="009327A5"/>
    <w:rsid w:val="00932BF1"/>
    <w:rsid w:val="00933A61"/>
    <w:rsid w:val="00933EAA"/>
    <w:rsid w:val="0093722B"/>
    <w:rsid w:val="00940DAE"/>
    <w:rsid w:val="00940FA2"/>
    <w:rsid w:val="00941391"/>
    <w:rsid w:val="009421CA"/>
    <w:rsid w:val="00944EB6"/>
    <w:rsid w:val="00945790"/>
    <w:rsid w:val="00947DB3"/>
    <w:rsid w:val="00950642"/>
    <w:rsid w:val="00951520"/>
    <w:rsid w:val="00953203"/>
    <w:rsid w:val="009536E8"/>
    <w:rsid w:val="00953CE1"/>
    <w:rsid w:val="009558F2"/>
    <w:rsid w:val="00955D52"/>
    <w:rsid w:val="00956432"/>
    <w:rsid w:val="009579F4"/>
    <w:rsid w:val="009601CF"/>
    <w:rsid w:val="009604AE"/>
    <w:rsid w:val="00960A3A"/>
    <w:rsid w:val="00960AD9"/>
    <w:rsid w:val="00961720"/>
    <w:rsid w:val="00962FFE"/>
    <w:rsid w:val="00963145"/>
    <w:rsid w:val="00964D8F"/>
    <w:rsid w:val="00965D03"/>
    <w:rsid w:val="0096664C"/>
    <w:rsid w:val="00966774"/>
    <w:rsid w:val="00966F9D"/>
    <w:rsid w:val="00970A60"/>
    <w:rsid w:val="00970B0E"/>
    <w:rsid w:val="00971D25"/>
    <w:rsid w:val="00971D8A"/>
    <w:rsid w:val="0097327E"/>
    <w:rsid w:val="00973CD5"/>
    <w:rsid w:val="00973EA8"/>
    <w:rsid w:val="009746A3"/>
    <w:rsid w:val="00975528"/>
    <w:rsid w:val="00975ACA"/>
    <w:rsid w:val="00975EEC"/>
    <w:rsid w:val="00976444"/>
    <w:rsid w:val="009803B5"/>
    <w:rsid w:val="009808CF"/>
    <w:rsid w:val="00980F2C"/>
    <w:rsid w:val="00981501"/>
    <w:rsid w:val="00981525"/>
    <w:rsid w:val="009816AF"/>
    <w:rsid w:val="00983264"/>
    <w:rsid w:val="0098430B"/>
    <w:rsid w:val="0098581F"/>
    <w:rsid w:val="00986405"/>
    <w:rsid w:val="009870F6"/>
    <w:rsid w:val="00987343"/>
    <w:rsid w:val="00987916"/>
    <w:rsid w:val="00987A9C"/>
    <w:rsid w:val="0099058E"/>
    <w:rsid w:val="00991064"/>
    <w:rsid w:val="00992CF7"/>
    <w:rsid w:val="009934FB"/>
    <w:rsid w:val="009937F6"/>
    <w:rsid w:val="00993D0A"/>
    <w:rsid w:val="00994467"/>
    <w:rsid w:val="00997A93"/>
    <w:rsid w:val="009A0B8B"/>
    <w:rsid w:val="009A1358"/>
    <w:rsid w:val="009A1791"/>
    <w:rsid w:val="009A263F"/>
    <w:rsid w:val="009A3612"/>
    <w:rsid w:val="009A55AC"/>
    <w:rsid w:val="009A576B"/>
    <w:rsid w:val="009A599B"/>
    <w:rsid w:val="009A5C2E"/>
    <w:rsid w:val="009A6D0B"/>
    <w:rsid w:val="009A7EEE"/>
    <w:rsid w:val="009B01B3"/>
    <w:rsid w:val="009B01F8"/>
    <w:rsid w:val="009B03DF"/>
    <w:rsid w:val="009B06F1"/>
    <w:rsid w:val="009B1688"/>
    <w:rsid w:val="009B1FA5"/>
    <w:rsid w:val="009B2A72"/>
    <w:rsid w:val="009B3972"/>
    <w:rsid w:val="009B3C24"/>
    <w:rsid w:val="009B4619"/>
    <w:rsid w:val="009B4761"/>
    <w:rsid w:val="009B4B0E"/>
    <w:rsid w:val="009B65F0"/>
    <w:rsid w:val="009B69FC"/>
    <w:rsid w:val="009B7CE8"/>
    <w:rsid w:val="009B7F66"/>
    <w:rsid w:val="009C0179"/>
    <w:rsid w:val="009C0ADA"/>
    <w:rsid w:val="009C0D9D"/>
    <w:rsid w:val="009C10DF"/>
    <w:rsid w:val="009C129D"/>
    <w:rsid w:val="009C279B"/>
    <w:rsid w:val="009C2EE2"/>
    <w:rsid w:val="009C317C"/>
    <w:rsid w:val="009C44E0"/>
    <w:rsid w:val="009C4E73"/>
    <w:rsid w:val="009C4F25"/>
    <w:rsid w:val="009C5181"/>
    <w:rsid w:val="009C5660"/>
    <w:rsid w:val="009D0FA4"/>
    <w:rsid w:val="009D1697"/>
    <w:rsid w:val="009D1ED6"/>
    <w:rsid w:val="009D2554"/>
    <w:rsid w:val="009D28FC"/>
    <w:rsid w:val="009D37BC"/>
    <w:rsid w:val="009D3A1E"/>
    <w:rsid w:val="009D3F15"/>
    <w:rsid w:val="009D47E8"/>
    <w:rsid w:val="009D4EFD"/>
    <w:rsid w:val="009D587D"/>
    <w:rsid w:val="009D718C"/>
    <w:rsid w:val="009D7D06"/>
    <w:rsid w:val="009E0200"/>
    <w:rsid w:val="009E0AA0"/>
    <w:rsid w:val="009E14EE"/>
    <w:rsid w:val="009E24B3"/>
    <w:rsid w:val="009E2790"/>
    <w:rsid w:val="009E449E"/>
    <w:rsid w:val="009E638E"/>
    <w:rsid w:val="009F2315"/>
    <w:rsid w:val="009F4EA8"/>
    <w:rsid w:val="009F60DE"/>
    <w:rsid w:val="00A012DF"/>
    <w:rsid w:val="00A01FB5"/>
    <w:rsid w:val="00A02630"/>
    <w:rsid w:val="00A0294E"/>
    <w:rsid w:val="00A02BA2"/>
    <w:rsid w:val="00A03139"/>
    <w:rsid w:val="00A06D08"/>
    <w:rsid w:val="00A06DED"/>
    <w:rsid w:val="00A06E19"/>
    <w:rsid w:val="00A06F5A"/>
    <w:rsid w:val="00A079F1"/>
    <w:rsid w:val="00A11350"/>
    <w:rsid w:val="00A12C3D"/>
    <w:rsid w:val="00A14492"/>
    <w:rsid w:val="00A15F6E"/>
    <w:rsid w:val="00A1679D"/>
    <w:rsid w:val="00A16B0F"/>
    <w:rsid w:val="00A17796"/>
    <w:rsid w:val="00A17BB2"/>
    <w:rsid w:val="00A203D9"/>
    <w:rsid w:val="00A21770"/>
    <w:rsid w:val="00A229BA"/>
    <w:rsid w:val="00A23422"/>
    <w:rsid w:val="00A24866"/>
    <w:rsid w:val="00A2502C"/>
    <w:rsid w:val="00A251CF"/>
    <w:rsid w:val="00A261D1"/>
    <w:rsid w:val="00A27FA4"/>
    <w:rsid w:val="00A30084"/>
    <w:rsid w:val="00A301BC"/>
    <w:rsid w:val="00A30888"/>
    <w:rsid w:val="00A30E35"/>
    <w:rsid w:val="00A3121A"/>
    <w:rsid w:val="00A31E9D"/>
    <w:rsid w:val="00A32679"/>
    <w:rsid w:val="00A3269D"/>
    <w:rsid w:val="00A327D2"/>
    <w:rsid w:val="00A337C9"/>
    <w:rsid w:val="00A343D6"/>
    <w:rsid w:val="00A344A9"/>
    <w:rsid w:val="00A34BE9"/>
    <w:rsid w:val="00A34C0F"/>
    <w:rsid w:val="00A35288"/>
    <w:rsid w:val="00A352E8"/>
    <w:rsid w:val="00A3588D"/>
    <w:rsid w:val="00A35B8A"/>
    <w:rsid w:val="00A36AFA"/>
    <w:rsid w:val="00A372C3"/>
    <w:rsid w:val="00A37CD3"/>
    <w:rsid w:val="00A4075F"/>
    <w:rsid w:val="00A411DE"/>
    <w:rsid w:val="00A41C5B"/>
    <w:rsid w:val="00A427C2"/>
    <w:rsid w:val="00A43CE4"/>
    <w:rsid w:val="00A43F30"/>
    <w:rsid w:val="00A4424D"/>
    <w:rsid w:val="00A44B6A"/>
    <w:rsid w:val="00A505A3"/>
    <w:rsid w:val="00A53E5D"/>
    <w:rsid w:val="00A54494"/>
    <w:rsid w:val="00A55381"/>
    <w:rsid w:val="00A558AF"/>
    <w:rsid w:val="00A5660E"/>
    <w:rsid w:val="00A56666"/>
    <w:rsid w:val="00A5745A"/>
    <w:rsid w:val="00A57D41"/>
    <w:rsid w:val="00A57DEC"/>
    <w:rsid w:val="00A62D52"/>
    <w:rsid w:val="00A6371B"/>
    <w:rsid w:val="00A63BCE"/>
    <w:rsid w:val="00A63D1A"/>
    <w:rsid w:val="00A6469C"/>
    <w:rsid w:val="00A6746A"/>
    <w:rsid w:val="00A67C2C"/>
    <w:rsid w:val="00A703B2"/>
    <w:rsid w:val="00A73143"/>
    <w:rsid w:val="00A73B03"/>
    <w:rsid w:val="00A76C28"/>
    <w:rsid w:val="00A77F8D"/>
    <w:rsid w:val="00A81E84"/>
    <w:rsid w:val="00A8231E"/>
    <w:rsid w:val="00A824E7"/>
    <w:rsid w:val="00A8316A"/>
    <w:rsid w:val="00A83475"/>
    <w:rsid w:val="00A83694"/>
    <w:rsid w:val="00A836A7"/>
    <w:rsid w:val="00A837F3"/>
    <w:rsid w:val="00A864BF"/>
    <w:rsid w:val="00A86A08"/>
    <w:rsid w:val="00A906BA"/>
    <w:rsid w:val="00A90A5E"/>
    <w:rsid w:val="00A90BE5"/>
    <w:rsid w:val="00A941F1"/>
    <w:rsid w:val="00A94AD2"/>
    <w:rsid w:val="00A952E9"/>
    <w:rsid w:val="00A9741D"/>
    <w:rsid w:val="00AA1684"/>
    <w:rsid w:val="00AA1846"/>
    <w:rsid w:val="00AA27D2"/>
    <w:rsid w:val="00AA36F9"/>
    <w:rsid w:val="00AA439D"/>
    <w:rsid w:val="00AA54CA"/>
    <w:rsid w:val="00AA76F0"/>
    <w:rsid w:val="00AA7A24"/>
    <w:rsid w:val="00AA7D88"/>
    <w:rsid w:val="00AB0165"/>
    <w:rsid w:val="00AB021B"/>
    <w:rsid w:val="00AB0BB3"/>
    <w:rsid w:val="00AB0EE3"/>
    <w:rsid w:val="00AB171D"/>
    <w:rsid w:val="00AB2CD7"/>
    <w:rsid w:val="00AB3970"/>
    <w:rsid w:val="00AB5626"/>
    <w:rsid w:val="00AB57B5"/>
    <w:rsid w:val="00AB5E91"/>
    <w:rsid w:val="00AB6133"/>
    <w:rsid w:val="00AB68AF"/>
    <w:rsid w:val="00AB6F53"/>
    <w:rsid w:val="00AC2346"/>
    <w:rsid w:val="00AC2462"/>
    <w:rsid w:val="00AC34F0"/>
    <w:rsid w:val="00AC44E6"/>
    <w:rsid w:val="00AC5812"/>
    <w:rsid w:val="00AC68EE"/>
    <w:rsid w:val="00AC6A70"/>
    <w:rsid w:val="00AC7B14"/>
    <w:rsid w:val="00AD1219"/>
    <w:rsid w:val="00AD1464"/>
    <w:rsid w:val="00AD3BF1"/>
    <w:rsid w:val="00AD3F7B"/>
    <w:rsid w:val="00AD420E"/>
    <w:rsid w:val="00AD48DC"/>
    <w:rsid w:val="00AD4E2A"/>
    <w:rsid w:val="00AD644B"/>
    <w:rsid w:val="00AD6A64"/>
    <w:rsid w:val="00AE173B"/>
    <w:rsid w:val="00AE1DB7"/>
    <w:rsid w:val="00AE1F9C"/>
    <w:rsid w:val="00AE3139"/>
    <w:rsid w:val="00AE4255"/>
    <w:rsid w:val="00AE45D6"/>
    <w:rsid w:val="00AE4C13"/>
    <w:rsid w:val="00AE5E3C"/>
    <w:rsid w:val="00AE66D1"/>
    <w:rsid w:val="00AF08F9"/>
    <w:rsid w:val="00AF0BB2"/>
    <w:rsid w:val="00AF1842"/>
    <w:rsid w:val="00AF1904"/>
    <w:rsid w:val="00AF1C90"/>
    <w:rsid w:val="00AF25E2"/>
    <w:rsid w:val="00AF3395"/>
    <w:rsid w:val="00AF4EFE"/>
    <w:rsid w:val="00AF5D97"/>
    <w:rsid w:val="00AF5E87"/>
    <w:rsid w:val="00AF5F45"/>
    <w:rsid w:val="00AF6A9C"/>
    <w:rsid w:val="00AF6DA3"/>
    <w:rsid w:val="00AF7682"/>
    <w:rsid w:val="00B020BF"/>
    <w:rsid w:val="00B0286E"/>
    <w:rsid w:val="00B029CA"/>
    <w:rsid w:val="00B03FA0"/>
    <w:rsid w:val="00B0643C"/>
    <w:rsid w:val="00B068C0"/>
    <w:rsid w:val="00B06F9F"/>
    <w:rsid w:val="00B07D60"/>
    <w:rsid w:val="00B1019F"/>
    <w:rsid w:val="00B10CB8"/>
    <w:rsid w:val="00B11218"/>
    <w:rsid w:val="00B116FF"/>
    <w:rsid w:val="00B13AC8"/>
    <w:rsid w:val="00B17FB5"/>
    <w:rsid w:val="00B23388"/>
    <w:rsid w:val="00B23C6B"/>
    <w:rsid w:val="00B24C3B"/>
    <w:rsid w:val="00B24E19"/>
    <w:rsid w:val="00B25A0B"/>
    <w:rsid w:val="00B260BF"/>
    <w:rsid w:val="00B27D8C"/>
    <w:rsid w:val="00B3023F"/>
    <w:rsid w:val="00B3046F"/>
    <w:rsid w:val="00B304CA"/>
    <w:rsid w:val="00B30A55"/>
    <w:rsid w:val="00B33007"/>
    <w:rsid w:val="00B33B51"/>
    <w:rsid w:val="00B34817"/>
    <w:rsid w:val="00B351BD"/>
    <w:rsid w:val="00B3710E"/>
    <w:rsid w:val="00B37361"/>
    <w:rsid w:val="00B403D5"/>
    <w:rsid w:val="00B4167B"/>
    <w:rsid w:val="00B41E83"/>
    <w:rsid w:val="00B42DCA"/>
    <w:rsid w:val="00B436AA"/>
    <w:rsid w:val="00B44FC0"/>
    <w:rsid w:val="00B45BC8"/>
    <w:rsid w:val="00B4631A"/>
    <w:rsid w:val="00B46854"/>
    <w:rsid w:val="00B4699A"/>
    <w:rsid w:val="00B50133"/>
    <w:rsid w:val="00B50B48"/>
    <w:rsid w:val="00B5364E"/>
    <w:rsid w:val="00B53701"/>
    <w:rsid w:val="00B53719"/>
    <w:rsid w:val="00B538EF"/>
    <w:rsid w:val="00B53A1A"/>
    <w:rsid w:val="00B54055"/>
    <w:rsid w:val="00B542C5"/>
    <w:rsid w:val="00B54D29"/>
    <w:rsid w:val="00B55AFB"/>
    <w:rsid w:val="00B55C83"/>
    <w:rsid w:val="00B55DD6"/>
    <w:rsid w:val="00B56387"/>
    <w:rsid w:val="00B56ACC"/>
    <w:rsid w:val="00B5755B"/>
    <w:rsid w:val="00B57CEB"/>
    <w:rsid w:val="00B616ED"/>
    <w:rsid w:val="00B6277A"/>
    <w:rsid w:val="00B63D9B"/>
    <w:rsid w:val="00B643FB"/>
    <w:rsid w:val="00B6784B"/>
    <w:rsid w:val="00B70127"/>
    <w:rsid w:val="00B70446"/>
    <w:rsid w:val="00B73072"/>
    <w:rsid w:val="00B73519"/>
    <w:rsid w:val="00B73EA2"/>
    <w:rsid w:val="00B74186"/>
    <w:rsid w:val="00B74537"/>
    <w:rsid w:val="00B746E7"/>
    <w:rsid w:val="00B752EC"/>
    <w:rsid w:val="00B7651C"/>
    <w:rsid w:val="00B76DFE"/>
    <w:rsid w:val="00B8141F"/>
    <w:rsid w:val="00B822EF"/>
    <w:rsid w:val="00B83D63"/>
    <w:rsid w:val="00B83EC4"/>
    <w:rsid w:val="00B85563"/>
    <w:rsid w:val="00B85569"/>
    <w:rsid w:val="00B866C1"/>
    <w:rsid w:val="00B86D38"/>
    <w:rsid w:val="00B86E7A"/>
    <w:rsid w:val="00B87CCE"/>
    <w:rsid w:val="00B915D4"/>
    <w:rsid w:val="00B929BB"/>
    <w:rsid w:val="00B93B1D"/>
    <w:rsid w:val="00B94090"/>
    <w:rsid w:val="00B96393"/>
    <w:rsid w:val="00B96AC5"/>
    <w:rsid w:val="00BA0917"/>
    <w:rsid w:val="00BA1C79"/>
    <w:rsid w:val="00BA1D1F"/>
    <w:rsid w:val="00BA3CE2"/>
    <w:rsid w:val="00BA4F79"/>
    <w:rsid w:val="00BA617F"/>
    <w:rsid w:val="00BA63DE"/>
    <w:rsid w:val="00BA6C12"/>
    <w:rsid w:val="00BA740E"/>
    <w:rsid w:val="00BA7F60"/>
    <w:rsid w:val="00BB305E"/>
    <w:rsid w:val="00BB37F8"/>
    <w:rsid w:val="00BB4898"/>
    <w:rsid w:val="00BB4E5D"/>
    <w:rsid w:val="00BB51AC"/>
    <w:rsid w:val="00BB6DBF"/>
    <w:rsid w:val="00BC433F"/>
    <w:rsid w:val="00BC4870"/>
    <w:rsid w:val="00BC4B94"/>
    <w:rsid w:val="00BC4EAC"/>
    <w:rsid w:val="00BC5563"/>
    <w:rsid w:val="00BD0BE3"/>
    <w:rsid w:val="00BD1998"/>
    <w:rsid w:val="00BD2270"/>
    <w:rsid w:val="00BD3156"/>
    <w:rsid w:val="00BD4A92"/>
    <w:rsid w:val="00BD6202"/>
    <w:rsid w:val="00BD6454"/>
    <w:rsid w:val="00BD6CBF"/>
    <w:rsid w:val="00BD7310"/>
    <w:rsid w:val="00BD7F3A"/>
    <w:rsid w:val="00BE09CA"/>
    <w:rsid w:val="00BE1B7E"/>
    <w:rsid w:val="00BE2A41"/>
    <w:rsid w:val="00BE2C65"/>
    <w:rsid w:val="00BE2DBC"/>
    <w:rsid w:val="00BE3490"/>
    <w:rsid w:val="00BE35DF"/>
    <w:rsid w:val="00BE62D2"/>
    <w:rsid w:val="00BE6519"/>
    <w:rsid w:val="00BE7620"/>
    <w:rsid w:val="00BE7AC9"/>
    <w:rsid w:val="00BE7BBE"/>
    <w:rsid w:val="00BF007F"/>
    <w:rsid w:val="00BF00D6"/>
    <w:rsid w:val="00BF0BB4"/>
    <w:rsid w:val="00BF0CCB"/>
    <w:rsid w:val="00BF0F7A"/>
    <w:rsid w:val="00BF15E6"/>
    <w:rsid w:val="00BF2AAF"/>
    <w:rsid w:val="00BF3060"/>
    <w:rsid w:val="00BF38E0"/>
    <w:rsid w:val="00BF3C4E"/>
    <w:rsid w:val="00BF3C75"/>
    <w:rsid w:val="00BF47C6"/>
    <w:rsid w:val="00BF4E9C"/>
    <w:rsid w:val="00BF5134"/>
    <w:rsid w:val="00BF72EA"/>
    <w:rsid w:val="00BF7AC4"/>
    <w:rsid w:val="00C0056B"/>
    <w:rsid w:val="00C00B1A"/>
    <w:rsid w:val="00C017FC"/>
    <w:rsid w:val="00C029C7"/>
    <w:rsid w:val="00C04572"/>
    <w:rsid w:val="00C0541A"/>
    <w:rsid w:val="00C066D4"/>
    <w:rsid w:val="00C07AF2"/>
    <w:rsid w:val="00C10307"/>
    <w:rsid w:val="00C10814"/>
    <w:rsid w:val="00C10BF3"/>
    <w:rsid w:val="00C10EBD"/>
    <w:rsid w:val="00C11126"/>
    <w:rsid w:val="00C13028"/>
    <w:rsid w:val="00C130C5"/>
    <w:rsid w:val="00C13AC8"/>
    <w:rsid w:val="00C13E36"/>
    <w:rsid w:val="00C13E90"/>
    <w:rsid w:val="00C1485D"/>
    <w:rsid w:val="00C16565"/>
    <w:rsid w:val="00C17FBF"/>
    <w:rsid w:val="00C20D99"/>
    <w:rsid w:val="00C21F94"/>
    <w:rsid w:val="00C225F5"/>
    <w:rsid w:val="00C22A8A"/>
    <w:rsid w:val="00C25131"/>
    <w:rsid w:val="00C25332"/>
    <w:rsid w:val="00C25604"/>
    <w:rsid w:val="00C3295A"/>
    <w:rsid w:val="00C34C70"/>
    <w:rsid w:val="00C35DD9"/>
    <w:rsid w:val="00C36007"/>
    <w:rsid w:val="00C37774"/>
    <w:rsid w:val="00C406E1"/>
    <w:rsid w:val="00C421D1"/>
    <w:rsid w:val="00C44D22"/>
    <w:rsid w:val="00C44E28"/>
    <w:rsid w:val="00C46B39"/>
    <w:rsid w:val="00C477FB"/>
    <w:rsid w:val="00C50732"/>
    <w:rsid w:val="00C511B3"/>
    <w:rsid w:val="00C526EE"/>
    <w:rsid w:val="00C5366C"/>
    <w:rsid w:val="00C53CED"/>
    <w:rsid w:val="00C53ED8"/>
    <w:rsid w:val="00C5417C"/>
    <w:rsid w:val="00C56EF9"/>
    <w:rsid w:val="00C57D99"/>
    <w:rsid w:val="00C57EF1"/>
    <w:rsid w:val="00C603CE"/>
    <w:rsid w:val="00C60E4E"/>
    <w:rsid w:val="00C614CE"/>
    <w:rsid w:val="00C61FCB"/>
    <w:rsid w:val="00C67613"/>
    <w:rsid w:val="00C70F91"/>
    <w:rsid w:val="00C72FF8"/>
    <w:rsid w:val="00C73657"/>
    <w:rsid w:val="00C76105"/>
    <w:rsid w:val="00C800BA"/>
    <w:rsid w:val="00C81530"/>
    <w:rsid w:val="00C817D9"/>
    <w:rsid w:val="00C827F5"/>
    <w:rsid w:val="00C82C9B"/>
    <w:rsid w:val="00C8318A"/>
    <w:rsid w:val="00C834FF"/>
    <w:rsid w:val="00C84B27"/>
    <w:rsid w:val="00C85A6A"/>
    <w:rsid w:val="00C85E9D"/>
    <w:rsid w:val="00C86A13"/>
    <w:rsid w:val="00C87376"/>
    <w:rsid w:val="00C876B9"/>
    <w:rsid w:val="00C87A81"/>
    <w:rsid w:val="00C87B6E"/>
    <w:rsid w:val="00C902E2"/>
    <w:rsid w:val="00C91355"/>
    <w:rsid w:val="00C9138C"/>
    <w:rsid w:val="00C914C2"/>
    <w:rsid w:val="00C91BF0"/>
    <w:rsid w:val="00C934E9"/>
    <w:rsid w:val="00C94BF0"/>
    <w:rsid w:val="00C96175"/>
    <w:rsid w:val="00CA1F20"/>
    <w:rsid w:val="00CA23ED"/>
    <w:rsid w:val="00CA2FD2"/>
    <w:rsid w:val="00CA415E"/>
    <w:rsid w:val="00CA4AE1"/>
    <w:rsid w:val="00CA57FC"/>
    <w:rsid w:val="00CA5876"/>
    <w:rsid w:val="00CA5CBD"/>
    <w:rsid w:val="00CA5F04"/>
    <w:rsid w:val="00CA6E91"/>
    <w:rsid w:val="00CA7635"/>
    <w:rsid w:val="00CB0E1C"/>
    <w:rsid w:val="00CB245F"/>
    <w:rsid w:val="00CB365E"/>
    <w:rsid w:val="00CB379D"/>
    <w:rsid w:val="00CB3DA9"/>
    <w:rsid w:val="00CB40F7"/>
    <w:rsid w:val="00CB767F"/>
    <w:rsid w:val="00CC0093"/>
    <w:rsid w:val="00CC047D"/>
    <w:rsid w:val="00CC0ACF"/>
    <w:rsid w:val="00CC1702"/>
    <w:rsid w:val="00CC2B20"/>
    <w:rsid w:val="00CC4B30"/>
    <w:rsid w:val="00CC4FDD"/>
    <w:rsid w:val="00CC531C"/>
    <w:rsid w:val="00CC6A2E"/>
    <w:rsid w:val="00CC78BF"/>
    <w:rsid w:val="00CC7987"/>
    <w:rsid w:val="00CD0B0F"/>
    <w:rsid w:val="00CD2825"/>
    <w:rsid w:val="00CD3856"/>
    <w:rsid w:val="00CD3CB9"/>
    <w:rsid w:val="00CD41A9"/>
    <w:rsid w:val="00CD4DBF"/>
    <w:rsid w:val="00CD5D72"/>
    <w:rsid w:val="00CD74AC"/>
    <w:rsid w:val="00CE16BC"/>
    <w:rsid w:val="00CE2CDC"/>
    <w:rsid w:val="00CE2DAC"/>
    <w:rsid w:val="00CE4442"/>
    <w:rsid w:val="00CE4D95"/>
    <w:rsid w:val="00CE5527"/>
    <w:rsid w:val="00CE66D7"/>
    <w:rsid w:val="00CE7D71"/>
    <w:rsid w:val="00CF1376"/>
    <w:rsid w:val="00CF23EB"/>
    <w:rsid w:val="00CF3260"/>
    <w:rsid w:val="00CF3848"/>
    <w:rsid w:val="00CF3C8F"/>
    <w:rsid w:val="00CF44A7"/>
    <w:rsid w:val="00CF4C0B"/>
    <w:rsid w:val="00CF5160"/>
    <w:rsid w:val="00CF66E8"/>
    <w:rsid w:val="00CF737A"/>
    <w:rsid w:val="00CF77ED"/>
    <w:rsid w:val="00CF7C9F"/>
    <w:rsid w:val="00D00143"/>
    <w:rsid w:val="00D03CF1"/>
    <w:rsid w:val="00D0462C"/>
    <w:rsid w:val="00D04974"/>
    <w:rsid w:val="00D05298"/>
    <w:rsid w:val="00D068B8"/>
    <w:rsid w:val="00D07E1C"/>
    <w:rsid w:val="00D12264"/>
    <w:rsid w:val="00D12D95"/>
    <w:rsid w:val="00D133CB"/>
    <w:rsid w:val="00D13A68"/>
    <w:rsid w:val="00D13CA2"/>
    <w:rsid w:val="00D1616C"/>
    <w:rsid w:val="00D16932"/>
    <w:rsid w:val="00D16D45"/>
    <w:rsid w:val="00D171E3"/>
    <w:rsid w:val="00D17414"/>
    <w:rsid w:val="00D17576"/>
    <w:rsid w:val="00D17CBA"/>
    <w:rsid w:val="00D20342"/>
    <w:rsid w:val="00D2166B"/>
    <w:rsid w:val="00D22925"/>
    <w:rsid w:val="00D23DBB"/>
    <w:rsid w:val="00D2438C"/>
    <w:rsid w:val="00D24FB6"/>
    <w:rsid w:val="00D26AE7"/>
    <w:rsid w:val="00D27FB5"/>
    <w:rsid w:val="00D30CBC"/>
    <w:rsid w:val="00D31DBA"/>
    <w:rsid w:val="00D337FF"/>
    <w:rsid w:val="00D33DD6"/>
    <w:rsid w:val="00D34573"/>
    <w:rsid w:val="00D35A30"/>
    <w:rsid w:val="00D35D4F"/>
    <w:rsid w:val="00D40286"/>
    <w:rsid w:val="00D4042A"/>
    <w:rsid w:val="00D40935"/>
    <w:rsid w:val="00D40F79"/>
    <w:rsid w:val="00D41C69"/>
    <w:rsid w:val="00D41FC5"/>
    <w:rsid w:val="00D43715"/>
    <w:rsid w:val="00D444FA"/>
    <w:rsid w:val="00D44A38"/>
    <w:rsid w:val="00D44E7F"/>
    <w:rsid w:val="00D466E3"/>
    <w:rsid w:val="00D4691C"/>
    <w:rsid w:val="00D46B4A"/>
    <w:rsid w:val="00D50C42"/>
    <w:rsid w:val="00D50CF9"/>
    <w:rsid w:val="00D51EE3"/>
    <w:rsid w:val="00D52108"/>
    <w:rsid w:val="00D52FB8"/>
    <w:rsid w:val="00D53A9A"/>
    <w:rsid w:val="00D5526D"/>
    <w:rsid w:val="00D55E09"/>
    <w:rsid w:val="00D5684A"/>
    <w:rsid w:val="00D5718B"/>
    <w:rsid w:val="00D57E73"/>
    <w:rsid w:val="00D57FCB"/>
    <w:rsid w:val="00D60189"/>
    <w:rsid w:val="00D602A0"/>
    <w:rsid w:val="00D604BC"/>
    <w:rsid w:val="00D61E91"/>
    <w:rsid w:val="00D628E5"/>
    <w:rsid w:val="00D638E4"/>
    <w:rsid w:val="00D65799"/>
    <w:rsid w:val="00D65A18"/>
    <w:rsid w:val="00D6709C"/>
    <w:rsid w:val="00D67C6C"/>
    <w:rsid w:val="00D67E2F"/>
    <w:rsid w:val="00D70A7A"/>
    <w:rsid w:val="00D71C44"/>
    <w:rsid w:val="00D71D40"/>
    <w:rsid w:val="00D72BBB"/>
    <w:rsid w:val="00D732CD"/>
    <w:rsid w:val="00D74E46"/>
    <w:rsid w:val="00D76B90"/>
    <w:rsid w:val="00D76C24"/>
    <w:rsid w:val="00D76F1F"/>
    <w:rsid w:val="00D77203"/>
    <w:rsid w:val="00D80C4C"/>
    <w:rsid w:val="00D81129"/>
    <w:rsid w:val="00D814CD"/>
    <w:rsid w:val="00D81C33"/>
    <w:rsid w:val="00D81DFC"/>
    <w:rsid w:val="00D829F1"/>
    <w:rsid w:val="00D83110"/>
    <w:rsid w:val="00D85767"/>
    <w:rsid w:val="00D85915"/>
    <w:rsid w:val="00D871A4"/>
    <w:rsid w:val="00D87237"/>
    <w:rsid w:val="00D87DEE"/>
    <w:rsid w:val="00D904B3"/>
    <w:rsid w:val="00D90D18"/>
    <w:rsid w:val="00D90D1E"/>
    <w:rsid w:val="00D90E5E"/>
    <w:rsid w:val="00D93858"/>
    <w:rsid w:val="00D95C70"/>
    <w:rsid w:val="00D962DA"/>
    <w:rsid w:val="00D9638F"/>
    <w:rsid w:val="00DA3277"/>
    <w:rsid w:val="00DA4EEB"/>
    <w:rsid w:val="00DA55BD"/>
    <w:rsid w:val="00DA58D4"/>
    <w:rsid w:val="00DA5D57"/>
    <w:rsid w:val="00DA7AEF"/>
    <w:rsid w:val="00DB0EBE"/>
    <w:rsid w:val="00DB1051"/>
    <w:rsid w:val="00DB1BF9"/>
    <w:rsid w:val="00DB249E"/>
    <w:rsid w:val="00DB24CF"/>
    <w:rsid w:val="00DB2E5D"/>
    <w:rsid w:val="00DB374E"/>
    <w:rsid w:val="00DB49E1"/>
    <w:rsid w:val="00DB56CD"/>
    <w:rsid w:val="00DB57CC"/>
    <w:rsid w:val="00DB5D1B"/>
    <w:rsid w:val="00DB66E4"/>
    <w:rsid w:val="00DB67F4"/>
    <w:rsid w:val="00DB7F08"/>
    <w:rsid w:val="00DC03DE"/>
    <w:rsid w:val="00DC1602"/>
    <w:rsid w:val="00DC20CC"/>
    <w:rsid w:val="00DC241D"/>
    <w:rsid w:val="00DC2AE5"/>
    <w:rsid w:val="00DC2B31"/>
    <w:rsid w:val="00DC30E5"/>
    <w:rsid w:val="00DC3515"/>
    <w:rsid w:val="00DC65D4"/>
    <w:rsid w:val="00DC70A8"/>
    <w:rsid w:val="00DC70C9"/>
    <w:rsid w:val="00DC7C64"/>
    <w:rsid w:val="00DD01F8"/>
    <w:rsid w:val="00DD0B3C"/>
    <w:rsid w:val="00DD1872"/>
    <w:rsid w:val="00DD27A6"/>
    <w:rsid w:val="00DD3523"/>
    <w:rsid w:val="00DD680B"/>
    <w:rsid w:val="00DD77DB"/>
    <w:rsid w:val="00DD7DFF"/>
    <w:rsid w:val="00DE0B57"/>
    <w:rsid w:val="00DE1006"/>
    <w:rsid w:val="00DE12C5"/>
    <w:rsid w:val="00DE2429"/>
    <w:rsid w:val="00DE276C"/>
    <w:rsid w:val="00DE28CB"/>
    <w:rsid w:val="00DE2E3B"/>
    <w:rsid w:val="00DE3BDD"/>
    <w:rsid w:val="00DE47F6"/>
    <w:rsid w:val="00DE544F"/>
    <w:rsid w:val="00DE5896"/>
    <w:rsid w:val="00DE58AE"/>
    <w:rsid w:val="00DE59EE"/>
    <w:rsid w:val="00DE7F1C"/>
    <w:rsid w:val="00DF0100"/>
    <w:rsid w:val="00DF0C6B"/>
    <w:rsid w:val="00DF1E48"/>
    <w:rsid w:val="00DF221B"/>
    <w:rsid w:val="00DF2940"/>
    <w:rsid w:val="00DF2941"/>
    <w:rsid w:val="00DF2B54"/>
    <w:rsid w:val="00DF3582"/>
    <w:rsid w:val="00DF5081"/>
    <w:rsid w:val="00DF5CF7"/>
    <w:rsid w:val="00DF5D78"/>
    <w:rsid w:val="00DF5FD8"/>
    <w:rsid w:val="00DF6B5A"/>
    <w:rsid w:val="00E00202"/>
    <w:rsid w:val="00E026ED"/>
    <w:rsid w:val="00E02C61"/>
    <w:rsid w:val="00E038A5"/>
    <w:rsid w:val="00E04330"/>
    <w:rsid w:val="00E05352"/>
    <w:rsid w:val="00E06BC5"/>
    <w:rsid w:val="00E06DD0"/>
    <w:rsid w:val="00E0763D"/>
    <w:rsid w:val="00E076BA"/>
    <w:rsid w:val="00E07862"/>
    <w:rsid w:val="00E07B81"/>
    <w:rsid w:val="00E100ED"/>
    <w:rsid w:val="00E118AC"/>
    <w:rsid w:val="00E118FA"/>
    <w:rsid w:val="00E119A3"/>
    <w:rsid w:val="00E128F2"/>
    <w:rsid w:val="00E14A8B"/>
    <w:rsid w:val="00E15BD2"/>
    <w:rsid w:val="00E1641B"/>
    <w:rsid w:val="00E21C1A"/>
    <w:rsid w:val="00E230EF"/>
    <w:rsid w:val="00E23545"/>
    <w:rsid w:val="00E23A13"/>
    <w:rsid w:val="00E24427"/>
    <w:rsid w:val="00E25927"/>
    <w:rsid w:val="00E25DA7"/>
    <w:rsid w:val="00E26608"/>
    <w:rsid w:val="00E26CBF"/>
    <w:rsid w:val="00E2725B"/>
    <w:rsid w:val="00E3022F"/>
    <w:rsid w:val="00E30294"/>
    <w:rsid w:val="00E3262E"/>
    <w:rsid w:val="00E33DC3"/>
    <w:rsid w:val="00E3574D"/>
    <w:rsid w:val="00E36025"/>
    <w:rsid w:val="00E366FA"/>
    <w:rsid w:val="00E36F91"/>
    <w:rsid w:val="00E378AA"/>
    <w:rsid w:val="00E40B57"/>
    <w:rsid w:val="00E41235"/>
    <w:rsid w:val="00E42D2E"/>
    <w:rsid w:val="00E4326E"/>
    <w:rsid w:val="00E44471"/>
    <w:rsid w:val="00E4457E"/>
    <w:rsid w:val="00E44801"/>
    <w:rsid w:val="00E44A04"/>
    <w:rsid w:val="00E44C8D"/>
    <w:rsid w:val="00E46223"/>
    <w:rsid w:val="00E46766"/>
    <w:rsid w:val="00E46F52"/>
    <w:rsid w:val="00E47039"/>
    <w:rsid w:val="00E47CCE"/>
    <w:rsid w:val="00E50F00"/>
    <w:rsid w:val="00E521F0"/>
    <w:rsid w:val="00E52826"/>
    <w:rsid w:val="00E531B4"/>
    <w:rsid w:val="00E54086"/>
    <w:rsid w:val="00E54CB0"/>
    <w:rsid w:val="00E553AF"/>
    <w:rsid w:val="00E5561C"/>
    <w:rsid w:val="00E56F3E"/>
    <w:rsid w:val="00E57CF8"/>
    <w:rsid w:val="00E60103"/>
    <w:rsid w:val="00E60A78"/>
    <w:rsid w:val="00E61F0B"/>
    <w:rsid w:val="00E62139"/>
    <w:rsid w:val="00E62586"/>
    <w:rsid w:val="00E65032"/>
    <w:rsid w:val="00E66E1A"/>
    <w:rsid w:val="00E70BC5"/>
    <w:rsid w:val="00E71073"/>
    <w:rsid w:val="00E7201E"/>
    <w:rsid w:val="00E7227E"/>
    <w:rsid w:val="00E72412"/>
    <w:rsid w:val="00E72942"/>
    <w:rsid w:val="00E75095"/>
    <w:rsid w:val="00E75573"/>
    <w:rsid w:val="00E7557D"/>
    <w:rsid w:val="00E764DB"/>
    <w:rsid w:val="00E814DA"/>
    <w:rsid w:val="00E82520"/>
    <w:rsid w:val="00E829E0"/>
    <w:rsid w:val="00E82B42"/>
    <w:rsid w:val="00E839FD"/>
    <w:rsid w:val="00E83EEE"/>
    <w:rsid w:val="00E84042"/>
    <w:rsid w:val="00E8481A"/>
    <w:rsid w:val="00E85399"/>
    <w:rsid w:val="00E85F99"/>
    <w:rsid w:val="00E85FF5"/>
    <w:rsid w:val="00E86BEA"/>
    <w:rsid w:val="00E87682"/>
    <w:rsid w:val="00E878CA"/>
    <w:rsid w:val="00E87F3A"/>
    <w:rsid w:val="00E87FBD"/>
    <w:rsid w:val="00E948E6"/>
    <w:rsid w:val="00E95304"/>
    <w:rsid w:val="00E954C9"/>
    <w:rsid w:val="00E95919"/>
    <w:rsid w:val="00E9654A"/>
    <w:rsid w:val="00E9661F"/>
    <w:rsid w:val="00E973B8"/>
    <w:rsid w:val="00E9796F"/>
    <w:rsid w:val="00E97F8C"/>
    <w:rsid w:val="00EA0D7F"/>
    <w:rsid w:val="00EA1BE0"/>
    <w:rsid w:val="00EA2662"/>
    <w:rsid w:val="00EA35CF"/>
    <w:rsid w:val="00EA37AF"/>
    <w:rsid w:val="00EA5192"/>
    <w:rsid w:val="00EA6CC6"/>
    <w:rsid w:val="00EA73AB"/>
    <w:rsid w:val="00EA786D"/>
    <w:rsid w:val="00EB1233"/>
    <w:rsid w:val="00EB1DF0"/>
    <w:rsid w:val="00EB25BF"/>
    <w:rsid w:val="00EB290C"/>
    <w:rsid w:val="00EB2DFC"/>
    <w:rsid w:val="00EB32D9"/>
    <w:rsid w:val="00EB6166"/>
    <w:rsid w:val="00EB62F7"/>
    <w:rsid w:val="00EB64CF"/>
    <w:rsid w:val="00EB6570"/>
    <w:rsid w:val="00EC0587"/>
    <w:rsid w:val="00EC083E"/>
    <w:rsid w:val="00EC0AE5"/>
    <w:rsid w:val="00EC1F7D"/>
    <w:rsid w:val="00EC1F8C"/>
    <w:rsid w:val="00EC3C77"/>
    <w:rsid w:val="00EC438F"/>
    <w:rsid w:val="00EC443F"/>
    <w:rsid w:val="00EC5254"/>
    <w:rsid w:val="00EC6A9F"/>
    <w:rsid w:val="00EC739B"/>
    <w:rsid w:val="00ED0F9A"/>
    <w:rsid w:val="00ED2261"/>
    <w:rsid w:val="00ED2A55"/>
    <w:rsid w:val="00ED2A86"/>
    <w:rsid w:val="00ED72AA"/>
    <w:rsid w:val="00ED7B96"/>
    <w:rsid w:val="00ED7E03"/>
    <w:rsid w:val="00EE0320"/>
    <w:rsid w:val="00EE040A"/>
    <w:rsid w:val="00EE0E5E"/>
    <w:rsid w:val="00EE1967"/>
    <w:rsid w:val="00EE1F37"/>
    <w:rsid w:val="00EE2E81"/>
    <w:rsid w:val="00EE31E2"/>
    <w:rsid w:val="00EE401D"/>
    <w:rsid w:val="00EE5E9E"/>
    <w:rsid w:val="00EF05E0"/>
    <w:rsid w:val="00EF099F"/>
    <w:rsid w:val="00EF13C4"/>
    <w:rsid w:val="00EF3265"/>
    <w:rsid w:val="00EF36A7"/>
    <w:rsid w:val="00EF3779"/>
    <w:rsid w:val="00EF3B82"/>
    <w:rsid w:val="00EF5218"/>
    <w:rsid w:val="00EF5423"/>
    <w:rsid w:val="00EF6E5E"/>
    <w:rsid w:val="00EF7123"/>
    <w:rsid w:val="00EF7FDF"/>
    <w:rsid w:val="00F003CD"/>
    <w:rsid w:val="00F01812"/>
    <w:rsid w:val="00F019F2"/>
    <w:rsid w:val="00F021BE"/>
    <w:rsid w:val="00F051B7"/>
    <w:rsid w:val="00F05856"/>
    <w:rsid w:val="00F06504"/>
    <w:rsid w:val="00F066FB"/>
    <w:rsid w:val="00F06972"/>
    <w:rsid w:val="00F07860"/>
    <w:rsid w:val="00F1029F"/>
    <w:rsid w:val="00F11618"/>
    <w:rsid w:val="00F11635"/>
    <w:rsid w:val="00F13681"/>
    <w:rsid w:val="00F13E43"/>
    <w:rsid w:val="00F1434E"/>
    <w:rsid w:val="00F14452"/>
    <w:rsid w:val="00F14A31"/>
    <w:rsid w:val="00F14D51"/>
    <w:rsid w:val="00F15A70"/>
    <w:rsid w:val="00F15E79"/>
    <w:rsid w:val="00F166B5"/>
    <w:rsid w:val="00F16E8B"/>
    <w:rsid w:val="00F17548"/>
    <w:rsid w:val="00F200E3"/>
    <w:rsid w:val="00F20277"/>
    <w:rsid w:val="00F20454"/>
    <w:rsid w:val="00F20B16"/>
    <w:rsid w:val="00F20C34"/>
    <w:rsid w:val="00F20FC4"/>
    <w:rsid w:val="00F21149"/>
    <w:rsid w:val="00F21E07"/>
    <w:rsid w:val="00F21F2E"/>
    <w:rsid w:val="00F2211F"/>
    <w:rsid w:val="00F229F8"/>
    <w:rsid w:val="00F23AFF"/>
    <w:rsid w:val="00F23CE8"/>
    <w:rsid w:val="00F24EBE"/>
    <w:rsid w:val="00F25ADE"/>
    <w:rsid w:val="00F26E2E"/>
    <w:rsid w:val="00F27D7A"/>
    <w:rsid w:val="00F3091F"/>
    <w:rsid w:val="00F3150D"/>
    <w:rsid w:val="00F318CE"/>
    <w:rsid w:val="00F32037"/>
    <w:rsid w:val="00F3216B"/>
    <w:rsid w:val="00F32644"/>
    <w:rsid w:val="00F32892"/>
    <w:rsid w:val="00F331C5"/>
    <w:rsid w:val="00F339D1"/>
    <w:rsid w:val="00F35969"/>
    <w:rsid w:val="00F365E2"/>
    <w:rsid w:val="00F37810"/>
    <w:rsid w:val="00F3788B"/>
    <w:rsid w:val="00F37CDA"/>
    <w:rsid w:val="00F40DA5"/>
    <w:rsid w:val="00F425D3"/>
    <w:rsid w:val="00F42995"/>
    <w:rsid w:val="00F434C8"/>
    <w:rsid w:val="00F4396F"/>
    <w:rsid w:val="00F43A1D"/>
    <w:rsid w:val="00F44405"/>
    <w:rsid w:val="00F47322"/>
    <w:rsid w:val="00F47A03"/>
    <w:rsid w:val="00F47A2C"/>
    <w:rsid w:val="00F518E7"/>
    <w:rsid w:val="00F51B91"/>
    <w:rsid w:val="00F528D0"/>
    <w:rsid w:val="00F52A4E"/>
    <w:rsid w:val="00F53E19"/>
    <w:rsid w:val="00F53FB9"/>
    <w:rsid w:val="00F544C7"/>
    <w:rsid w:val="00F54F66"/>
    <w:rsid w:val="00F5591D"/>
    <w:rsid w:val="00F55E79"/>
    <w:rsid w:val="00F5603F"/>
    <w:rsid w:val="00F5698F"/>
    <w:rsid w:val="00F57064"/>
    <w:rsid w:val="00F570BA"/>
    <w:rsid w:val="00F577CE"/>
    <w:rsid w:val="00F60B86"/>
    <w:rsid w:val="00F60BDD"/>
    <w:rsid w:val="00F61AE1"/>
    <w:rsid w:val="00F61C2C"/>
    <w:rsid w:val="00F63381"/>
    <w:rsid w:val="00F636EF"/>
    <w:rsid w:val="00F64148"/>
    <w:rsid w:val="00F644F5"/>
    <w:rsid w:val="00F6482B"/>
    <w:rsid w:val="00F66DE6"/>
    <w:rsid w:val="00F6774A"/>
    <w:rsid w:val="00F67940"/>
    <w:rsid w:val="00F67FE9"/>
    <w:rsid w:val="00F70B32"/>
    <w:rsid w:val="00F71264"/>
    <w:rsid w:val="00F7209C"/>
    <w:rsid w:val="00F723CA"/>
    <w:rsid w:val="00F7265F"/>
    <w:rsid w:val="00F72BCC"/>
    <w:rsid w:val="00F72D0A"/>
    <w:rsid w:val="00F72E13"/>
    <w:rsid w:val="00F75535"/>
    <w:rsid w:val="00F7584F"/>
    <w:rsid w:val="00F772B7"/>
    <w:rsid w:val="00F77A09"/>
    <w:rsid w:val="00F8048D"/>
    <w:rsid w:val="00F80F02"/>
    <w:rsid w:val="00F82330"/>
    <w:rsid w:val="00F825E2"/>
    <w:rsid w:val="00F825F0"/>
    <w:rsid w:val="00F829F6"/>
    <w:rsid w:val="00F83572"/>
    <w:rsid w:val="00F835E1"/>
    <w:rsid w:val="00F8421B"/>
    <w:rsid w:val="00F84885"/>
    <w:rsid w:val="00F854F1"/>
    <w:rsid w:val="00F85C48"/>
    <w:rsid w:val="00F8678B"/>
    <w:rsid w:val="00F86A2B"/>
    <w:rsid w:val="00F86DB9"/>
    <w:rsid w:val="00F871FA"/>
    <w:rsid w:val="00F90751"/>
    <w:rsid w:val="00F9152F"/>
    <w:rsid w:val="00F9186C"/>
    <w:rsid w:val="00F91C91"/>
    <w:rsid w:val="00F923C0"/>
    <w:rsid w:val="00F92C83"/>
    <w:rsid w:val="00F93A30"/>
    <w:rsid w:val="00F94F24"/>
    <w:rsid w:val="00F952C8"/>
    <w:rsid w:val="00F96132"/>
    <w:rsid w:val="00F961BA"/>
    <w:rsid w:val="00F963E9"/>
    <w:rsid w:val="00F96BBE"/>
    <w:rsid w:val="00F9794D"/>
    <w:rsid w:val="00F979E4"/>
    <w:rsid w:val="00FA0A99"/>
    <w:rsid w:val="00FA17F3"/>
    <w:rsid w:val="00FA20A9"/>
    <w:rsid w:val="00FA2851"/>
    <w:rsid w:val="00FA2D8D"/>
    <w:rsid w:val="00FA3F6D"/>
    <w:rsid w:val="00FA4E0A"/>
    <w:rsid w:val="00FA52B0"/>
    <w:rsid w:val="00FA6EAB"/>
    <w:rsid w:val="00FA6FE4"/>
    <w:rsid w:val="00FB004C"/>
    <w:rsid w:val="00FB104E"/>
    <w:rsid w:val="00FB135D"/>
    <w:rsid w:val="00FB4591"/>
    <w:rsid w:val="00FB532C"/>
    <w:rsid w:val="00FB5E9E"/>
    <w:rsid w:val="00FB5F50"/>
    <w:rsid w:val="00FB6D85"/>
    <w:rsid w:val="00FC10DF"/>
    <w:rsid w:val="00FC1125"/>
    <w:rsid w:val="00FC12D0"/>
    <w:rsid w:val="00FC3CF4"/>
    <w:rsid w:val="00FC55DA"/>
    <w:rsid w:val="00FC6478"/>
    <w:rsid w:val="00FC6C20"/>
    <w:rsid w:val="00FC6D14"/>
    <w:rsid w:val="00FC7659"/>
    <w:rsid w:val="00FD14C1"/>
    <w:rsid w:val="00FD1DB9"/>
    <w:rsid w:val="00FD272D"/>
    <w:rsid w:val="00FD379C"/>
    <w:rsid w:val="00FD4A4E"/>
    <w:rsid w:val="00FD4C4E"/>
    <w:rsid w:val="00FD6FD1"/>
    <w:rsid w:val="00FD7B3C"/>
    <w:rsid w:val="00FE08B1"/>
    <w:rsid w:val="00FE0C2C"/>
    <w:rsid w:val="00FE0FE5"/>
    <w:rsid w:val="00FE13BC"/>
    <w:rsid w:val="00FE3E02"/>
    <w:rsid w:val="00FE4E6A"/>
    <w:rsid w:val="00FE5C6D"/>
    <w:rsid w:val="00FE6B7B"/>
    <w:rsid w:val="00FE7E67"/>
    <w:rsid w:val="00FF0256"/>
    <w:rsid w:val="00FF324E"/>
    <w:rsid w:val="00FF3E75"/>
    <w:rsid w:val="00FF402A"/>
    <w:rsid w:val="00FF465E"/>
    <w:rsid w:val="00FF4B9B"/>
    <w:rsid w:val="00FF5901"/>
    <w:rsid w:val="00FF5DEF"/>
    <w:rsid w:val="00FF6112"/>
    <w:rsid w:val="00FF6A91"/>
    <w:rsid w:val="00FF709C"/>
    <w:rsid w:val="00FF71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310080F"/>
  <w15:chartTrackingRefBased/>
  <w15:docId w15:val="{5C7D1AD1-A292-4B0E-BA8E-D427C2466D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iPriority="9" w:unhideWhenUsed="1" w:qFormat="1"/>
    <w:lsdException w:name="heading 4" w:qFormat="1"/>
    <w:lsdException w:name="heading 5" w:semiHidden="1" w:unhideWhenUsed="1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uiPriority="20" w:qFormat="1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464DFE"/>
    <w:rPr>
      <w:rFonts w:ascii="Angsana New" w:eastAsia="Cordia New" w:hAnsi="Angsana New"/>
      <w:sz w:val="32"/>
      <w:szCs w:val="32"/>
    </w:rPr>
  </w:style>
  <w:style w:type="paragraph" w:styleId="1">
    <w:name w:val="heading 1"/>
    <w:basedOn w:val="a"/>
    <w:next w:val="a"/>
    <w:link w:val="10"/>
    <w:qFormat/>
    <w:rsid w:val="005A5357"/>
    <w:pPr>
      <w:keepNext/>
      <w:outlineLvl w:val="0"/>
    </w:pPr>
    <w:rPr>
      <w:lang w:val="x-none" w:eastAsia="x-none"/>
    </w:rPr>
  </w:style>
  <w:style w:type="paragraph" w:styleId="2">
    <w:name w:val="heading 2"/>
    <w:basedOn w:val="a"/>
    <w:next w:val="a"/>
    <w:link w:val="20"/>
    <w:qFormat/>
    <w:rsid w:val="005A5357"/>
    <w:pPr>
      <w:keepNext/>
      <w:spacing w:before="240" w:after="60"/>
      <w:outlineLvl w:val="1"/>
    </w:pPr>
    <w:rPr>
      <w:rFonts w:ascii="Arial" w:hAnsi="Arial" w:cs="Cordia New"/>
      <w:b/>
      <w:bCs/>
      <w:i/>
      <w:iCs/>
      <w:sz w:val="28"/>
    </w:rPr>
  </w:style>
  <w:style w:type="paragraph" w:styleId="3">
    <w:name w:val="heading 3"/>
    <w:basedOn w:val="a"/>
    <w:next w:val="a"/>
    <w:link w:val="30"/>
    <w:uiPriority w:val="9"/>
    <w:qFormat/>
    <w:rsid w:val="005A5357"/>
    <w:pPr>
      <w:keepNext/>
      <w:jc w:val="center"/>
      <w:outlineLvl w:val="2"/>
    </w:pPr>
    <w:rPr>
      <w:rFonts w:ascii="CordiaUPC" w:eastAsia="Times New Roman" w:hAnsi="CordiaUPC" w:cs="CordiaUPC"/>
      <w:b/>
      <w:bCs/>
    </w:rPr>
  </w:style>
  <w:style w:type="paragraph" w:styleId="4">
    <w:name w:val="heading 4"/>
    <w:basedOn w:val="a"/>
    <w:next w:val="a"/>
    <w:link w:val="40"/>
    <w:qFormat/>
    <w:rsid w:val="00464DFE"/>
    <w:pPr>
      <w:keepNext/>
      <w:outlineLvl w:val="3"/>
    </w:pPr>
    <w:rPr>
      <w:sz w:val="36"/>
      <w:szCs w:val="36"/>
      <w:lang w:val="x-none" w:eastAsia="x-none"/>
    </w:rPr>
  </w:style>
  <w:style w:type="paragraph" w:styleId="6">
    <w:name w:val="heading 6"/>
    <w:basedOn w:val="a"/>
    <w:next w:val="a"/>
    <w:link w:val="60"/>
    <w:qFormat/>
    <w:rsid w:val="00A73143"/>
    <w:pPr>
      <w:spacing w:before="240" w:after="60"/>
      <w:outlineLvl w:val="5"/>
    </w:pPr>
    <w:rPr>
      <w:rFonts w:ascii="Times New Roman" w:hAnsi="Times New Roman"/>
      <w:b/>
      <w:bCs/>
      <w:sz w:val="22"/>
      <w:szCs w:val="25"/>
      <w:lang w:val="x-none" w:eastAsia="x-none"/>
    </w:rPr>
  </w:style>
  <w:style w:type="paragraph" w:styleId="7">
    <w:name w:val="heading 7"/>
    <w:basedOn w:val="a"/>
    <w:next w:val="a"/>
    <w:link w:val="70"/>
    <w:qFormat/>
    <w:rsid w:val="00A73143"/>
    <w:pPr>
      <w:spacing w:before="240" w:after="60"/>
      <w:outlineLvl w:val="6"/>
    </w:pPr>
    <w:rPr>
      <w:rFonts w:ascii="Times New Roman" w:hAnsi="Times New Roman"/>
      <w:sz w:val="24"/>
      <w:szCs w:val="28"/>
      <w:lang w:val="x-none" w:eastAsia="x-none"/>
    </w:rPr>
  </w:style>
  <w:style w:type="paragraph" w:styleId="8">
    <w:name w:val="heading 8"/>
    <w:basedOn w:val="a"/>
    <w:next w:val="a"/>
    <w:link w:val="80"/>
    <w:qFormat/>
    <w:rsid w:val="005A5357"/>
    <w:pPr>
      <w:keepNext/>
      <w:outlineLvl w:val="7"/>
    </w:pPr>
    <w:rPr>
      <w:rFonts w:ascii="CordiaUPC" w:eastAsia="Times New Roman" w:hAnsi="CordiaUPC" w:cs="CordiaUPC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หัวเรื่อง 1 อักขระ"/>
    <w:link w:val="1"/>
    <w:rsid w:val="005A5357"/>
    <w:rPr>
      <w:rFonts w:ascii="Angsana New" w:eastAsia="Cordia New" w:hAnsi="Angsana New"/>
      <w:sz w:val="32"/>
      <w:szCs w:val="32"/>
      <w:lang w:val="x-none" w:eastAsia="x-none"/>
    </w:rPr>
  </w:style>
  <w:style w:type="character" w:customStyle="1" w:styleId="20">
    <w:name w:val="หัวเรื่อง 2 อักขระ"/>
    <w:link w:val="2"/>
    <w:rsid w:val="005A5357"/>
    <w:rPr>
      <w:rFonts w:ascii="Arial" w:eastAsia="Cordia New" w:hAnsi="Arial" w:cs="Cordia New"/>
      <w:b/>
      <w:bCs/>
      <w:i/>
      <w:iCs/>
      <w:sz w:val="28"/>
      <w:szCs w:val="32"/>
    </w:rPr>
  </w:style>
  <w:style w:type="character" w:customStyle="1" w:styleId="30">
    <w:name w:val="หัวเรื่อง 3 อักขระ"/>
    <w:link w:val="3"/>
    <w:uiPriority w:val="9"/>
    <w:rsid w:val="005A5357"/>
    <w:rPr>
      <w:rFonts w:ascii="CordiaUPC" w:hAnsi="CordiaUPC" w:cs="CordiaUPC"/>
      <w:b/>
      <w:bCs/>
      <w:sz w:val="32"/>
      <w:szCs w:val="32"/>
    </w:rPr>
  </w:style>
  <w:style w:type="character" w:customStyle="1" w:styleId="40">
    <w:name w:val="หัวเรื่อง 4 อักขระ"/>
    <w:link w:val="4"/>
    <w:rsid w:val="0055169C"/>
    <w:rPr>
      <w:rFonts w:ascii="Angsana New" w:eastAsia="Cordia New" w:hAnsi="Angsana New"/>
      <w:sz w:val="36"/>
      <w:szCs w:val="36"/>
    </w:rPr>
  </w:style>
  <w:style w:type="character" w:customStyle="1" w:styleId="60">
    <w:name w:val="หัวเรื่อง 6 อักขระ"/>
    <w:link w:val="6"/>
    <w:rsid w:val="0055169C"/>
    <w:rPr>
      <w:rFonts w:eastAsia="Cordia New"/>
      <w:b/>
      <w:bCs/>
      <w:sz w:val="22"/>
      <w:szCs w:val="25"/>
    </w:rPr>
  </w:style>
  <w:style w:type="character" w:customStyle="1" w:styleId="70">
    <w:name w:val="หัวเรื่อง 7 อักขระ"/>
    <w:link w:val="7"/>
    <w:rsid w:val="0055169C"/>
    <w:rPr>
      <w:rFonts w:eastAsia="Cordia New"/>
      <w:sz w:val="24"/>
      <w:szCs w:val="28"/>
    </w:rPr>
  </w:style>
  <w:style w:type="character" w:customStyle="1" w:styleId="80">
    <w:name w:val="หัวเรื่อง 8 อักขระ"/>
    <w:link w:val="8"/>
    <w:rsid w:val="005A5357"/>
    <w:rPr>
      <w:rFonts w:ascii="CordiaUPC" w:hAnsi="CordiaUPC" w:cs="CordiaUPC"/>
      <w:b/>
      <w:bCs/>
      <w:sz w:val="36"/>
      <w:szCs w:val="36"/>
    </w:rPr>
  </w:style>
  <w:style w:type="character" w:customStyle="1" w:styleId="a3">
    <w:name w:val="แบบอักษรของย่อหน้าเริ่มต้น"/>
    <w:uiPriority w:val="1"/>
    <w:unhideWhenUsed/>
  </w:style>
  <w:style w:type="paragraph" w:styleId="a4">
    <w:name w:val="header"/>
    <w:basedOn w:val="a"/>
    <w:link w:val="a5"/>
    <w:uiPriority w:val="99"/>
    <w:rsid w:val="00811B9C"/>
    <w:pPr>
      <w:tabs>
        <w:tab w:val="center" w:pos="4153"/>
        <w:tab w:val="right" w:pos="8306"/>
      </w:tabs>
    </w:pPr>
    <w:rPr>
      <w:szCs w:val="37"/>
      <w:lang w:val="x-none" w:eastAsia="x-none"/>
    </w:rPr>
  </w:style>
  <w:style w:type="character" w:customStyle="1" w:styleId="a5">
    <w:name w:val="หัวกระดาษ อักขระ"/>
    <w:link w:val="a4"/>
    <w:uiPriority w:val="99"/>
    <w:rsid w:val="0055169C"/>
    <w:rPr>
      <w:rFonts w:ascii="Angsana New" w:eastAsia="Cordia New" w:hAnsi="Angsana New"/>
      <w:sz w:val="32"/>
      <w:szCs w:val="37"/>
    </w:rPr>
  </w:style>
  <w:style w:type="paragraph" w:styleId="a6">
    <w:name w:val="footer"/>
    <w:basedOn w:val="a"/>
    <w:link w:val="a7"/>
    <w:uiPriority w:val="99"/>
    <w:rsid w:val="00811B9C"/>
    <w:pPr>
      <w:tabs>
        <w:tab w:val="center" w:pos="4153"/>
        <w:tab w:val="right" w:pos="8306"/>
      </w:tabs>
    </w:pPr>
    <w:rPr>
      <w:szCs w:val="37"/>
      <w:lang w:val="x-none" w:eastAsia="x-none"/>
    </w:rPr>
  </w:style>
  <w:style w:type="character" w:customStyle="1" w:styleId="a7">
    <w:name w:val="ท้ายกระดาษ อักขระ"/>
    <w:link w:val="a6"/>
    <w:uiPriority w:val="99"/>
    <w:rsid w:val="0055169C"/>
    <w:rPr>
      <w:rFonts w:ascii="Angsana New" w:eastAsia="Cordia New" w:hAnsi="Angsana New"/>
      <w:sz w:val="32"/>
      <w:szCs w:val="37"/>
    </w:rPr>
  </w:style>
  <w:style w:type="paragraph" w:styleId="a8">
    <w:name w:val="Balloon Text"/>
    <w:basedOn w:val="a"/>
    <w:link w:val="a9"/>
    <w:uiPriority w:val="99"/>
    <w:rsid w:val="00EF7123"/>
    <w:rPr>
      <w:rFonts w:ascii="Tahoma" w:hAnsi="Tahoma"/>
      <w:sz w:val="16"/>
      <w:szCs w:val="18"/>
      <w:lang w:val="x-none" w:eastAsia="x-none"/>
    </w:rPr>
  </w:style>
  <w:style w:type="character" w:customStyle="1" w:styleId="a9">
    <w:name w:val="ข้อความบอลลูน อักขระ"/>
    <w:link w:val="a8"/>
    <w:uiPriority w:val="99"/>
    <w:rsid w:val="0055169C"/>
    <w:rPr>
      <w:rFonts w:ascii="Tahoma" w:eastAsia="Cordia New" w:hAnsi="Tahoma"/>
      <w:sz w:val="16"/>
      <w:szCs w:val="18"/>
    </w:rPr>
  </w:style>
  <w:style w:type="table" w:styleId="aa">
    <w:name w:val="Table Grid"/>
    <w:basedOn w:val="a1"/>
    <w:uiPriority w:val="59"/>
    <w:rsid w:val="00D628E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Body Text"/>
    <w:basedOn w:val="a"/>
    <w:link w:val="ac"/>
    <w:rsid w:val="00B752EC"/>
    <w:pPr>
      <w:spacing w:after="120"/>
    </w:pPr>
    <w:rPr>
      <w:rFonts w:ascii="Times New Roman" w:eastAsia="Times New Roman" w:hAnsi="Times New Roman"/>
      <w:sz w:val="24"/>
      <w:szCs w:val="28"/>
      <w:lang w:val="x-none" w:eastAsia="x-none"/>
    </w:rPr>
  </w:style>
  <w:style w:type="character" w:customStyle="1" w:styleId="ac">
    <w:name w:val="เนื้อความ อักขระ"/>
    <w:link w:val="ab"/>
    <w:rsid w:val="0055169C"/>
    <w:rPr>
      <w:sz w:val="24"/>
      <w:szCs w:val="28"/>
    </w:rPr>
  </w:style>
  <w:style w:type="character" w:styleId="ad">
    <w:name w:val="page number"/>
    <w:basedOn w:val="a3"/>
    <w:rsid w:val="00BD4A92"/>
  </w:style>
  <w:style w:type="paragraph" w:customStyle="1" w:styleId="ae">
    <w:name w:val="รายการย่อหน้า"/>
    <w:basedOn w:val="a"/>
    <w:uiPriority w:val="34"/>
    <w:qFormat/>
    <w:rsid w:val="0055169C"/>
    <w:pPr>
      <w:ind w:left="720"/>
      <w:contextualSpacing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style39">
    <w:name w:val="style39"/>
    <w:basedOn w:val="a"/>
    <w:rsid w:val="0055169C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character" w:customStyle="1" w:styleId="style21">
    <w:name w:val="style21"/>
    <w:rsid w:val="0055169C"/>
    <w:rPr>
      <w:b/>
      <w:bCs/>
      <w:sz w:val="24"/>
      <w:szCs w:val="24"/>
    </w:rPr>
  </w:style>
  <w:style w:type="paragraph" w:styleId="af">
    <w:name w:val="Subtitle"/>
    <w:basedOn w:val="a"/>
    <w:link w:val="af0"/>
    <w:qFormat/>
    <w:rsid w:val="0055169C"/>
    <w:rPr>
      <w:rFonts w:eastAsia="Times New Roman" w:hAnsi="Times New Roman"/>
      <w:b/>
      <w:bCs/>
      <w:lang w:val="x-none" w:eastAsia="x-none"/>
    </w:rPr>
  </w:style>
  <w:style w:type="character" w:customStyle="1" w:styleId="af0">
    <w:name w:val="ชื่อเรื่องรอง อักขระ"/>
    <w:link w:val="af"/>
    <w:rsid w:val="0055169C"/>
    <w:rPr>
      <w:rFonts w:ascii="Angsana New"/>
      <w:b/>
      <w:bCs/>
      <w:sz w:val="32"/>
      <w:szCs w:val="32"/>
    </w:rPr>
  </w:style>
  <w:style w:type="character" w:customStyle="1" w:styleId="style391">
    <w:name w:val="style391"/>
    <w:rsid w:val="008F56C3"/>
    <w:rPr>
      <w:sz w:val="24"/>
      <w:szCs w:val="24"/>
    </w:rPr>
  </w:style>
  <w:style w:type="character" w:styleId="af1">
    <w:name w:val="Strong"/>
    <w:qFormat/>
    <w:rsid w:val="000208F7"/>
    <w:rPr>
      <w:b/>
      <w:bCs/>
    </w:rPr>
  </w:style>
  <w:style w:type="paragraph" w:styleId="af2">
    <w:name w:val="Normal (Web)"/>
    <w:basedOn w:val="a"/>
    <w:uiPriority w:val="99"/>
    <w:unhideWhenUsed/>
    <w:rsid w:val="005C2186"/>
    <w:pPr>
      <w:spacing w:before="100" w:beforeAutospacing="1" w:after="100" w:afterAutospacing="1"/>
    </w:pPr>
    <w:rPr>
      <w:rFonts w:eastAsia="Times New Roman"/>
      <w:sz w:val="28"/>
      <w:szCs w:val="28"/>
    </w:rPr>
  </w:style>
  <w:style w:type="character" w:styleId="af3">
    <w:name w:val="Emphasis"/>
    <w:uiPriority w:val="20"/>
    <w:qFormat/>
    <w:rsid w:val="00397DF0"/>
    <w:rPr>
      <w:i/>
      <w:iCs/>
    </w:rPr>
  </w:style>
  <w:style w:type="paragraph" w:styleId="af4">
    <w:name w:val="Title"/>
    <w:basedOn w:val="a"/>
    <w:link w:val="af5"/>
    <w:qFormat/>
    <w:rsid w:val="00F339D1"/>
    <w:pPr>
      <w:jc w:val="center"/>
    </w:pPr>
    <w:rPr>
      <w:lang w:val="x-none" w:eastAsia="x-none"/>
    </w:rPr>
  </w:style>
  <w:style w:type="character" w:customStyle="1" w:styleId="af5">
    <w:name w:val="ชื่อเรื่อง อักขระ"/>
    <w:link w:val="af4"/>
    <w:rsid w:val="00F339D1"/>
    <w:rPr>
      <w:rFonts w:ascii="Angsana New" w:eastAsia="Cordia New" w:hAnsi="Angsana New"/>
      <w:sz w:val="32"/>
      <w:szCs w:val="32"/>
    </w:rPr>
  </w:style>
  <w:style w:type="table" w:styleId="af6">
    <w:name w:val="Table Contemporary"/>
    <w:basedOn w:val="a1"/>
    <w:rsid w:val="005C3FFE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customStyle="1" w:styleId="Default">
    <w:name w:val="Default"/>
    <w:rsid w:val="003E42AD"/>
    <w:pPr>
      <w:autoSpaceDE w:val="0"/>
      <w:autoSpaceDN w:val="0"/>
      <w:adjustRightInd w:val="0"/>
    </w:pPr>
    <w:rPr>
      <w:rFonts w:ascii="TH SarabunPSK" w:hAnsi="TH SarabunPSK" w:cs="TH SarabunPSK"/>
      <w:color w:val="000000"/>
      <w:sz w:val="24"/>
      <w:szCs w:val="24"/>
    </w:rPr>
  </w:style>
  <w:style w:type="character" w:customStyle="1" w:styleId="af7">
    <w:name w:val="การเชื่อมโยงหลายมิติ"/>
    <w:rsid w:val="007676F8"/>
    <w:rPr>
      <w:color w:val="0000FF"/>
      <w:u w:val="single"/>
    </w:rPr>
  </w:style>
  <w:style w:type="paragraph" w:styleId="af8">
    <w:name w:val="Body Text Indent"/>
    <w:basedOn w:val="a"/>
    <w:link w:val="af9"/>
    <w:rsid w:val="005A5357"/>
    <w:pPr>
      <w:spacing w:after="120"/>
      <w:ind w:left="283"/>
    </w:pPr>
    <w:rPr>
      <w:szCs w:val="40"/>
    </w:rPr>
  </w:style>
  <w:style w:type="character" w:customStyle="1" w:styleId="af9">
    <w:name w:val="การเยื้องเนื้อความ อักขระ"/>
    <w:link w:val="af8"/>
    <w:rsid w:val="005A5357"/>
    <w:rPr>
      <w:rFonts w:ascii="Angsana New" w:eastAsia="Cordia New" w:hAnsi="Angsana New"/>
      <w:sz w:val="32"/>
      <w:szCs w:val="40"/>
    </w:rPr>
  </w:style>
  <w:style w:type="paragraph" w:styleId="afa">
    <w:name w:val="List Bullet"/>
    <w:basedOn w:val="a"/>
    <w:autoRedefine/>
    <w:rsid w:val="005A5357"/>
    <w:pPr>
      <w:ind w:right="-226" w:firstLine="720"/>
    </w:pPr>
    <w:rPr>
      <w:rFonts w:ascii="AngsanaUPC" w:hAnsi="AngsanaUPC" w:cs="AngsanaUPC"/>
    </w:rPr>
  </w:style>
  <w:style w:type="paragraph" w:styleId="21">
    <w:name w:val="Body Text 2"/>
    <w:basedOn w:val="a"/>
    <w:link w:val="22"/>
    <w:rsid w:val="005A5357"/>
  </w:style>
  <w:style w:type="character" w:customStyle="1" w:styleId="22">
    <w:name w:val="เนื้อความ 2 อักขระ"/>
    <w:link w:val="21"/>
    <w:rsid w:val="005A5357"/>
    <w:rPr>
      <w:rFonts w:ascii="Angsana New" w:eastAsia="Cordia New" w:hAnsi="Angsana New"/>
      <w:sz w:val="32"/>
      <w:szCs w:val="32"/>
    </w:rPr>
  </w:style>
  <w:style w:type="paragraph" w:styleId="31">
    <w:name w:val="Body Text 3"/>
    <w:basedOn w:val="a"/>
    <w:link w:val="32"/>
    <w:rsid w:val="005A5357"/>
    <w:rPr>
      <w:rFonts w:ascii="AngsanaUPC" w:eastAsia="Times New Roman" w:hAnsi="AngsanaUPC" w:cs="AngsanaUPC"/>
    </w:rPr>
  </w:style>
  <w:style w:type="character" w:customStyle="1" w:styleId="32">
    <w:name w:val="เนื้อความ 3 อักขระ"/>
    <w:link w:val="31"/>
    <w:rsid w:val="005A5357"/>
    <w:rPr>
      <w:rFonts w:ascii="AngsanaUPC" w:hAnsi="AngsanaUPC" w:cs="AngsanaUPC"/>
      <w:sz w:val="32"/>
      <w:szCs w:val="32"/>
    </w:rPr>
  </w:style>
  <w:style w:type="paragraph" w:styleId="afb">
    <w:name w:val="No Spacing"/>
    <w:uiPriority w:val="1"/>
    <w:qFormat/>
    <w:rsid w:val="005A5357"/>
    <w:rPr>
      <w:rFonts w:ascii="Calibri" w:eastAsia="Calibri" w:hAnsi="Calibri" w:cs="Cordia New"/>
      <w:sz w:val="22"/>
      <w:szCs w:val="28"/>
    </w:rPr>
  </w:style>
  <w:style w:type="table" w:styleId="2-1">
    <w:name w:val="Medium List 2 Accent 1"/>
    <w:basedOn w:val="a1"/>
    <w:uiPriority w:val="66"/>
    <w:rsid w:val="007D6B3C"/>
    <w:rPr>
      <w:rFonts w:asciiTheme="majorHAnsi" w:eastAsiaTheme="majorEastAsia" w:hAnsiTheme="majorHAnsi" w:cstheme="majorBidi"/>
      <w:color w:val="000000" w:themeColor="text1"/>
      <w:sz w:val="28"/>
      <w:szCs w:val="28"/>
      <w:cs/>
    </w:rPr>
    <w:tblPr>
      <w:tblStyleRowBandSize w:val="1"/>
      <w:tblStyleColBandSize w:val="1"/>
      <w:tblBorders>
        <w:top w:val="single" w:sz="8" w:space="0" w:color="4472C4" w:themeColor="accent1"/>
        <w:left w:val="single" w:sz="8" w:space="0" w:color="4472C4" w:themeColor="accent1"/>
        <w:bottom w:val="single" w:sz="8" w:space="0" w:color="4472C4" w:themeColor="accent1"/>
        <w:right w:val="single" w:sz="8" w:space="0" w:color="4472C4" w:themeColor="accent1"/>
      </w:tblBorders>
    </w:tblPr>
    <w:tblStylePr w:type="firstRow">
      <w:rPr>
        <w:sz w:val="30"/>
        <w:szCs w:val="30"/>
      </w:rPr>
      <w:tblPr/>
      <w:tcPr>
        <w:tcBorders>
          <w:top w:val="nil"/>
          <w:left w:val="nil"/>
          <w:bottom w:val="single" w:sz="24" w:space="0" w:color="4472C4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472C4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472C4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472C4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0DBF0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-1">
    <w:name w:val="Grid Table 1 Light Accent 1"/>
    <w:basedOn w:val="a1"/>
    <w:uiPriority w:val="46"/>
    <w:rsid w:val="007D6B3C"/>
    <w:tblPr>
      <w:tblStyleRowBandSize w:val="1"/>
      <w:tblStyleColBandSize w:val="1"/>
      <w:tblBorders>
        <w:top w:val="single" w:sz="4" w:space="0" w:color="B4C6E7" w:themeColor="accent1" w:themeTint="66"/>
        <w:left w:val="single" w:sz="4" w:space="0" w:color="B4C6E7" w:themeColor="accent1" w:themeTint="66"/>
        <w:bottom w:val="single" w:sz="4" w:space="0" w:color="B4C6E7" w:themeColor="accent1" w:themeTint="66"/>
        <w:right w:val="single" w:sz="4" w:space="0" w:color="B4C6E7" w:themeColor="accent1" w:themeTint="66"/>
        <w:insideH w:val="single" w:sz="4" w:space="0" w:color="B4C6E7" w:themeColor="accent1" w:themeTint="66"/>
        <w:insideV w:val="single" w:sz="4" w:space="0" w:color="B4C6E7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1-2">
    <w:name w:val="Grid Table 1 Light Accent 2"/>
    <w:basedOn w:val="a1"/>
    <w:uiPriority w:val="46"/>
    <w:rsid w:val="007D6B3C"/>
    <w:tblPr>
      <w:tblStyleRowBandSize w:val="1"/>
      <w:tblStyleColBandSize w:val="1"/>
      <w:tblBorders>
        <w:top w:val="single" w:sz="4" w:space="0" w:color="F7CAAC" w:themeColor="accent2" w:themeTint="66"/>
        <w:left w:val="single" w:sz="4" w:space="0" w:color="F7CAAC" w:themeColor="accent2" w:themeTint="66"/>
        <w:bottom w:val="single" w:sz="4" w:space="0" w:color="F7CAAC" w:themeColor="accent2" w:themeTint="66"/>
        <w:right w:val="single" w:sz="4" w:space="0" w:color="F7CAAC" w:themeColor="accent2" w:themeTint="66"/>
        <w:insideH w:val="single" w:sz="4" w:space="0" w:color="F7CAAC" w:themeColor="accent2" w:themeTint="66"/>
        <w:insideV w:val="single" w:sz="4" w:space="0" w:color="F7CAAC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2-10">
    <w:name w:val="Grid Table 2 Accent 1"/>
    <w:basedOn w:val="a1"/>
    <w:uiPriority w:val="47"/>
    <w:rsid w:val="007D6B3C"/>
    <w:tblPr>
      <w:tblStyleRowBandSize w:val="1"/>
      <w:tblStyleColBandSize w:val="1"/>
      <w:tblBorders>
        <w:top w:val="single" w:sz="2" w:space="0" w:color="8EAADB" w:themeColor="accent1" w:themeTint="99"/>
        <w:bottom w:val="single" w:sz="2" w:space="0" w:color="8EAADB" w:themeColor="accent1" w:themeTint="99"/>
        <w:insideH w:val="single" w:sz="2" w:space="0" w:color="8EAADB" w:themeColor="accent1" w:themeTint="99"/>
        <w:insideV w:val="single" w:sz="2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8EAADB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4-1">
    <w:name w:val="Grid Table 4 Accent 1"/>
    <w:basedOn w:val="a1"/>
    <w:uiPriority w:val="49"/>
    <w:rsid w:val="007D6B3C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1-10">
    <w:name w:val="List Table 1 Light Accent 1"/>
    <w:basedOn w:val="a1"/>
    <w:uiPriority w:val="46"/>
    <w:rsid w:val="00304B55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2-11">
    <w:name w:val="List Table 2 Accent 1"/>
    <w:basedOn w:val="a1"/>
    <w:uiPriority w:val="47"/>
    <w:rsid w:val="00304B55"/>
    <w:tblPr>
      <w:tblStyleRowBandSize w:val="1"/>
      <w:tblStyleColBandSize w:val="1"/>
      <w:tblBorders>
        <w:top w:val="single" w:sz="4" w:space="0" w:color="8EAADB" w:themeColor="accent1" w:themeTint="99"/>
        <w:bottom w:val="single" w:sz="4" w:space="0" w:color="8EAADB" w:themeColor="accent1" w:themeTint="99"/>
        <w:insideH w:val="single" w:sz="4" w:space="0" w:color="8EAADB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1-5">
    <w:name w:val="Grid Table 1 Light Accent 5"/>
    <w:basedOn w:val="a1"/>
    <w:uiPriority w:val="46"/>
    <w:rsid w:val="00823E41"/>
    <w:tblPr>
      <w:tblStyleRowBandSize w:val="1"/>
      <w:tblStyleColBandSize w:val="1"/>
      <w:tblBorders>
        <w:top w:val="single" w:sz="4" w:space="0" w:color="BDD6EE" w:themeColor="accent5" w:themeTint="66"/>
        <w:left w:val="single" w:sz="4" w:space="0" w:color="BDD6EE" w:themeColor="accent5" w:themeTint="66"/>
        <w:bottom w:val="single" w:sz="4" w:space="0" w:color="BDD6EE" w:themeColor="accent5" w:themeTint="66"/>
        <w:right w:val="single" w:sz="4" w:space="0" w:color="BDD6EE" w:themeColor="accent5" w:themeTint="66"/>
        <w:insideH w:val="single" w:sz="4" w:space="0" w:color="BDD6EE" w:themeColor="accent5" w:themeTint="66"/>
        <w:insideV w:val="single" w:sz="4" w:space="0" w:color="BDD6EE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4-10">
    <w:name w:val="List Table 4 Accent 1"/>
    <w:basedOn w:val="a1"/>
    <w:uiPriority w:val="49"/>
    <w:rsid w:val="00823E41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4-5">
    <w:name w:val="Grid Table 4 Accent 5"/>
    <w:basedOn w:val="a1"/>
    <w:uiPriority w:val="49"/>
    <w:rsid w:val="00823E41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5-1">
    <w:name w:val="Grid Table 5 Dark Accent 1"/>
    <w:basedOn w:val="a1"/>
    <w:uiPriority w:val="50"/>
    <w:rsid w:val="0023498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1"/>
      </w:tcPr>
    </w:tblStylePr>
    <w:tblStylePr w:type="band1Vert">
      <w:tblPr/>
      <w:tcPr>
        <w:shd w:val="clear" w:color="auto" w:fill="B4C6E7" w:themeFill="accent1" w:themeFillTint="66"/>
      </w:tcPr>
    </w:tblStylePr>
    <w:tblStylePr w:type="band1Horz">
      <w:tblPr/>
      <w:tcPr>
        <w:shd w:val="clear" w:color="auto" w:fill="B4C6E7" w:themeFill="accent1" w:themeFillTint="66"/>
      </w:tcPr>
    </w:tblStylePr>
  </w:style>
  <w:style w:type="character" w:styleId="afc">
    <w:name w:val="Hyperlink"/>
    <w:basedOn w:val="a0"/>
    <w:uiPriority w:val="99"/>
    <w:unhideWhenUsed/>
    <w:rsid w:val="00900621"/>
    <w:rPr>
      <w:color w:val="0000FF"/>
      <w:u w:val="single"/>
    </w:rPr>
  </w:style>
  <w:style w:type="character" w:customStyle="1" w:styleId="s3uucc">
    <w:name w:val="s3uucc"/>
    <w:basedOn w:val="a0"/>
    <w:rsid w:val="0009518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5930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0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732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20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2717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824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961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200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669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663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26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933378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20845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1626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13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51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4552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872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1295362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5129935">
                      <w:marLeft w:val="0"/>
                      <w:marRight w:val="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1822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6816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5929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24863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9438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142700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192731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3874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0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623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328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40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569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7562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721140">
              <w:marLeft w:val="0"/>
              <w:marRight w:val="0"/>
              <w:marTop w:val="0"/>
              <w:marBottom w:val="1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4377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903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251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6122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1696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1607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186884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082172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632437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411427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10852015">
                                                          <w:marLeft w:val="0"/>
                                                          <w:marRight w:val="0"/>
                                                          <w:marTop w:val="450"/>
                                                          <w:marBottom w:val="45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3313866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9224197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7508830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82662881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0992815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675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47849581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0336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06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77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725789">
          <w:marLeft w:val="0"/>
          <w:marRight w:val="0"/>
          <w:marTop w:val="4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615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965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3377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841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043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6156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1283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468209">
                              <w:marLeft w:val="15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68030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6350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805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81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91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047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6969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79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35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25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03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0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://culturemap.culture.go.th/index.php?action=listdistrict&amp;pid=49&amp;did=49140&amp;pnum=1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yperlink" Target="http://culturemap.culture.go.th/index.php?action=listdistrict&amp;pid=49&amp;did=49150&amp;pnum=4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hyperlink" Target="http://culturemap.culture.go.th/index.php?action=listdistrict&amp;pid=49&amp;did=49000&amp;pnum=1" TargetMode="External"/><Relationship Id="rId27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20.&#3649;&#3612;&#3609;&#3626;&#3623;&#3592;.&#3617;&#3627;\&#3649;&#3612;&#3609;%202563\&#3649;&#3612;&#3609;&#3611;&#3599;&#3636;&#3610;&#3633;&#3605;&#3636;&#3585;&#3634;&#3619;%20&#3626;&#3623;&#3592;.&#3611;&#3637;%202563%20&#3649;&#3610;&#3610;&#3615;&#3629;&#3619;&#3660;&#3617;&#3651;&#3627;&#3617;&#3656;\&#3626;&#3656;&#3623;&#3609;&#3607;&#3637;&#3656;%201%20&#3626;&#3616;&#3634;&#3614;&#3610;&#3619;&#3636;&#3610;&#3607;&#3607;&#3633;&#3656;&#3623;&#3652;&#3611;&#3586;&#3629;&#3591;&#3592;&#3633;&#3591;&#3627;&#3623;&#3633;&#3604;&#3617;&#3640;&#3585;&#3604;&#3634;&#3627;&#3634;&#3619;.dotx" TargetMode="External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4DD5141-9E51-4FBA-BCB0-267EA679B6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ส่วนที่ 1 สภาพบริบททั่วไปของจังหวัดมุกดาหาร</Template>
  <TotalTime>299</TotalTime>
  <Pages>1</Pages>
  <Words>5745</Words>
  <Characters>32750</Characters>
  <Application>Microsoft Office Word</Application>
  <DocSecurity>0</DocSecurity>
  <Lines>272</Lines>
  <Paragraphs>76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ที่ มห 0016</vt:lpstr>
      <vt:lpstr>ที่ มห 0016</vt:lpstr>
    </vt:vector>
  </TitlesOfParts>
  <Company>Mukdaharn POC</Company>
  <LinksUpToDate>false</LinksUpToDate>
  <CharactersWithSpaces>38419</CharactersWithSpaces>
  <SharedDoc>false</SharedDoc>
  <HLinks>
    <vt:vector size="24" baseType="variant">
      <vt:variant>
        <vt:i4>3145772</vt:i4>
      </vt:variant>
      <vt:variant>
        <vt:i4>6</vt:i4>
      </vt:variant>
      <vt:variant>
        <vt:i4>0</vt:i4>
      </vt:variant>
      <vt:variant>
        <vt:i4>5</vt:i4>
      </vt:variant>
      <vt:variant>
        <vt:lpwstr>http://www.thai-tour.com/thai-tour/northeast/mukdaharn/images/sarn-chaomae/DSC01836.jpg</vt:lpwstr>
      </vt:variant>
      <vt:variant>
        <vt:lpwstr/>
      </vt:variant>
      <vt:variant>
        <vt:i4>4194330</vt:i4>
      </vt:variant>
      <vt:variant>
        <vt:i4>3</vt:i4>
      </vt:variant>
      <vt:variant>
        <vt:i4>0</vt:i4>
      </vt:variant>
      <vt:variant>
        <vt:i4>5</vt:i4>
      </vt:variant>
      <vt:variant>
        <vt:lpwstr>http://www.thai-tour.com/thai-tour/northeast/mukdaharn/data/place/far-mungmuang.html</vt:lpwstr>
      </vt:variant>
      <vt:variant>
        <vt:lpwstr/>
      </vt:variant>
      <vt:variant>
        <vt:i4>3145770</vt:i4>
      </vt:variant>
      <vt:variant>
        <vt:i4>0</vt:i4>
      </vt:variant>
      <vt:variant>
        <vt:i4>0</vt:i4>
      </vt:variant>
      <vt:variant>
        <vt:i4>5</vt:i4>
      </vt:variant>
      <vt:variant>
        <vt:lpwstr>http://www.thai-tour.com/thai-tour/northeast/mukdaharn/images/sarn-chaomae/DSC01830.jpg</vt:lpwstr>
      </vt:variant>
      <vt:variant>
        <vt:lpwstr/>
      </vt:variant>
      <vt:variant>
        <vt:i4>3145770</vt:i4>
      </vt:variant>
      <vt:variant>
        <vt:i4>-1</vt:i4>
      </vt:variant>
      <vt:variant>
        <vt:i4>1048</vt:i4>
      </vt:variant>
      <vt:variant>
        <vt:i4>1</vt:i4>
      </vt:variant>
      <vt:variant>
        <vt:lpwstr>http://www.thai-tour.com/thai-tour/Northeast/mukdaharn/images/sarn-chaomae/DSC01830.jpg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ที่ มห 0016</dc:title>
  <dc:subject/>
  <dc:creator>Administrator</dc:creator>
  <cp:keywords/>
  <cp:lastModifiedBy>Administrator</cp:lastModifiedBy>
  <cp:revision>21</cp:revision>
  <cp:lastPrinted>2020-01-16T03:52:00Z</cp:lastPrinted>
  <dcterms:created xsi:type="dcterms:W3CDTF">2019-11-27T08:20:00Z</dcterms:created>
  <dcterms:modified xsi:type="dcterms:W3CDTF">2020-01-16T03:52:00Z</dcterms:modified>
</cp:coreProperties>
</file>